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c1bf" w14:paraId="e3bc1bf" w:rsidRDefault="00567ECA" w:rsidP="00567ECA" w:rsidR="00567ECA" w:rsidRPr="00703B28">
      <w:pPr>
        <w:ind w:firstLine="708"/>
        <w15:collapsed w:val="false"/>
      </w:pPr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ECA" w:rsidP="00567ECA" w:rsidR="00567ECA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567ECA" w:rsidP="00567ECA" w:rsidR="00567ECA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567ECA" w:rsidP="00567ECA" w:rsidR="00567ECA">
      <w:pPr>
        <w:rPr>
          <w:b/>
        </w:rPr>
      </w:pPr>
      <w:r>
        <w:rPr>
          <w:b/>
        </w:rPr>
        <w:t>OIB:29399232217</w:t>
      </w:r>
    </w:p>
    <w:p w:rsidRDefault="001700B8" w:rsidP="00567ECA" w:rsidR="00567ECA">
      <w:pPr>
        <w:jc w:val="both"/>
      </w:pPr>
      <w:r>
        <w:tab/>
      </w:r>
      <w:r>
        <w:tab/>
      </w:r>
      <w:r>
        <w:tab/>
      </w:r>
    </w:p>
    <w:p w:rsidRDefault="001700B8" w:rsidP="00567ECA" w:rsidR="001700B8" w:rsidRPr="001700B8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1700B8">
        <w:rPr>
          <w:b/>
        </w:rPr>
        <w:t>R</w:t>
      </w:r>
      <w:r>
        <w:rPr>
          <w:b/>
        </w:rPr>
        <w:t xml:space="preserve"> </w:t>
      </w:r>
      <w:r w:rsidRPr="001700B8">
        <w:rPr>
          <w:b/>
        </w:rPr>
        <w:t>J</w:t>
      </w:r>
      <w:r>
        <w:rPr>
          <w:b/>
        </w:rPr>
        <w:t xml:space="preserve"> </w:t>
      </w:r>
      <w:r w:rsidRPr="001700B8">
        <w:rPr>
          <w:b/>
        </w:rPr>
        <w:t>E</w:t>
      </w:r>
      <w:r>
        <w:rPr>
          <w:b/>
        </w:rPr>
        <w:t xml:space="preserve"> </w:t>
      </w:r>
      <w:r w:rsidRPr="001700B8">
        <w:rPr>
          <w:b/>
        </w:rPr>
        <w:t>Š</w:t>
      </w:r>
      <w:r>
        <w:rPr>
          <w:b/>
        </w:rPr>
        <w:t xml:space="preserve"> </w:t>
      </w:r>
      <w:r w:rsidRPr="001700B8">
        <w:rPr>
          <w:b/>
        </w:rPr>
        <w:t>E</w:t>
      </w:r>
      <w:r>
        <w:rPr>
          <w:b/>
        </w:rPr>
        <w:t xml:space="preserve"> </w:t>
      </w:r>
      <w:r w:rsidRPr="001700B8">
        <w:rPr>
          <w:b/>
        </w:rPr>
        <w:t>N</w:t>
      </w:r>
      <w:r>
        <w:rPr>
          <w:b/>
        </w:rPr>
        <w:t xml:space="preserve"> </w:t>
      </w:r>
      <w:r w:rsidRPr="001700B8">
        <w:rPr>
          <w:b/>
        </w:rPr>
        <w:t>J</w:t>
      </w:r>
      <w:r>
        <w:rPr>
          <w:b/>
        </w:rPr>
        <w:t xml:space="preserve"> </w:t>
      </w:r>
      <w:r w:rsidRPr="001700B8">
        <w:rPr>
          <w:b/>
        </w:rPr>
        <w:t>E</w:t>
      </w:r>
    </w:p>
    <w:p w:rsidRDefault="00567ECA" w:rsidP="00567ECA" w:rsidR="00567ECA">
      <w:pPr>
        <w:jc w:val="center"/>
      </w:pPr>
    </w:p>
    <w:p w:rsidRDefault="00567ECA" w:rsidP="006B4FD8" w:rsidR="006B4FD8">
      <w:pPr>
        <w:jc w:val="both"/>
      </w:pPr>
      <w:r>
        <w:tab/>
        <w:t>Općinski sud u Šibeniku, po sutkinji Ani Kević Brakus, povodom prijedloga</w:t>
      </w:r>
      <w:r w:rsidR="006B4FD8">
        <w:t xml:space="preserve"> </w:t>
      </w:r>
      <w:r w:rsidR="006E2F03">
        <w:t>Bojka Pašajlić iz Šibenika, Stara cesta 14, OIB:89308389804</w:t>
      </w:r>
      <w:r w:rsidR="00A36BE6">
        <w:t>, za</w:t>
      </w:r>
      <w:r w:rsidR="006B4FD8">
        <w:t xml:space="preserve"> otvar</w:t>
      </w:r>
      <w:r>
        <w:t xml:space="preserve">anje postupka stečaja potrošača, </w:t>
      </w:r>
      <w:r w:rsidR="006B4FD8">
        <w:t xml:space="preserve">odlučujući o zahtjevu stečajnog povjerenika </w:t>
      </w:r>
      <w:r w:rsidR="00E911D3">
        <w:t xml:space="preserve">Nikola Kruljac iz Našica, </w:t>
      </w:r>
      <w:r w:rsidR="006B4FD8">
        <w:t>za razrješenje dužnosti, izvan ročišta, dana 1</w:t>
      </w:r>
      <w:r w:rsidR="00E911D3">
        <w:t>6</w:t>
      </w:r>
      <w:r w:rsidR="006B4FD8">
        <w:t xml:space="preserve">. </w:t>
      </w:r>
      <w:r w:rsidR="00E911D3">
        <w:t>ožujka</w:t>
      </w:r>
      <w:r w:rsidR="006B4FD8">
        <w:t xml:space="preserve"> 201</w:t>
      </w:r>
      <w:r w:rsidR="00E911D3">
        <w:t>8</w:t>
      </w:r>
      <w:r w:rsidR="006B4FD8">
        <w:t xml:space="preserve">.g. </w:t>
      </w:r>
    </w:p>
    <w:p w:rsidRDefault="006B4FD8" w:rsidP="006B4FD8" w:rsidR="006B4FD8">
      <w:pPr>
        <w:jc w:val="center"/>
      </w:pPr>
    </w:p>
    <w:p w:rsidRDefault="006B4FD8" w:rsidP="006B4FD8" w:rsidR="006B4FD8" w:rsidRPr="00E253A0">
      <w:pPr>
        <w:jc w:val="center"/>
        <w:rPr>
          <w:b/>
        </w:rPr>
      </w:pPr>
      <w:r w:rsidRPr="00E253A0">
        <w:rPr>
          <w:b/>
        </w:rPr>
        <w:t>r i j e š i o   j e</w:t>
      </w:r>
    </w:p>
    <w:p w:rsidRDefault="006B4FD8" w:rsidP="006B4FD8" w:rsidR="006B4FD8">
      <w:pPr>
        <w:jc w:val="both"/>
      </w:pPr>
    </w:p>
    <w:p w:rsidRDefault="00E911D3" w:rsidP="00E911D3" w:rsidR="00E911D3">
      <w:pPr>
        <w:ind w:firstLine="708"/>
        <w:jc w:val="both"/>
      </w:pPr>
      <w:r>
        <w:t>Nikola Kruljac iz Našica, Bana Jelačića 48, OIB:49223643131,</w:t>
      </w:r>
      <w:r w:rsidR="00A47EB4">
        <w:t xml:space="preserve"> razrješava se</w:t>
      </w:r>
      <w:r>
        <w:t xml:space="preserve"> dužnosti stečajnog povjerenika </w:t>
      </w:r>
      <w:r w:rsidR="00A47EB4">
        <w:t>Bojke</w:t>
      </w:r>
      <w:r>
        <w:t xml:space="preserve"> Pašajlić iz Šibenika, Stara cesta 14, OIB:89308389804.</w:t>
      </w:r>
    </w:p>
    <w:p w:rsidRDefault="00E911D3" w:rsidP="00E911D3" w:rsidR="00E911D3">
      <w:pPr>
        <w:ind w:firstLine="708"/>
        <w:jc w:val="both"/>
      </w:pPr>
    </w:p>
    <w:p w:rsidRDefault="006B4FD8" w:rsidP="006B4FD8" w:rsidR="006B4FD8" w:rsidRPr="00E253A0">
      <w:pPr>
        <w:jc w:val="center"/>
        <w:rPr>
          <w:b/>
        </w:rPr>
      </w:pPr>
      <w:r w:rsidRPr="00E253A0">
        <w:rPr>
          <w:b/>
        </w:rPr>
        <w:t>Obrazloženje</w:t>
      </w:r>
    </w:p>
    <w:p w:rsidRDefault="006B4FD8" w:rsidP="006B4FD8" w:rsidR="006B4FD8">
      <w:pPr>
        <w:ind w:firstLine="708"/>
        <w:jc w:val="both"/>
      </w:pPr>
    </w:p>
    <w:p w:rsidRDefault="006B4FD8" w:rsidP="006B4FD8" w:rsidR="006B4FD8">
      <w:pPr>
        <w:ind w:firstLine="708"/>
        <w:jc w:val="both"/>
      </w:pPr>
      <w:r>
        <w:t>Rješenjem ovog suda poslovni broj Sp-</w:t>
      </w:r>
      <w:r w:rsidR="006E2F03">
        <w:t>5</w:t>
      </w:r>
      <w:r>
        <w:t>/16 od 1</w:t>
      </w:r>
      <w:r w:rsidR="00E911D3">
        <w:t>3</w:t>
      </w:r>
      <w:r>
        <w:t xml:space="preserve">. </w:t>
      </w:r>
      <w:r w:rsidR="00E911D3">
        <w:t>lip</w:t>
      </w:r>
      <w:r w:rsidR="006E2F03">
        <w:t>nja</w:t>
      </w:r>
      <w:r>
        <w:t xml:space="preserve"> 201</w:t>
      </w:r>
      <w:r w:rsidR="006E2F03">
        <w:t>7</w:t>
      </w:r>
      <w:r>
        <w:t xml:space="preserve">.g. </w:t>
      </w:r>
      <w:r w:rsidR="00A47EB4">
        <w:t>dužniku</w:t>
      </w:r>
      <w:r w:rsidR="00A36BE6" w:rsidRPr="00A36BE6">
        <w:t xml:space="preserve"> </w:t>
      </w:r>
      <w:r w:rsidR="006E2F03">
        <w:t>Bojka Pašajlić iz Šibenika, Stara cesta 14, OIB:89308389804,</w:t>
      </w:r>
      <w:r>
        <w:t xml:space="preserve"> imenovan </w:t>
      </w:r>
      <w:r w:rsidR="00A24B78">
        <w:t xml:space="preserve">je </w:t>
      </w:r>
      <w:r>
        <w:t>stečajni povjerenik u osobi</w:t>
      </w:r>
      <w:r w:rsidR="00E911D3" w:rsidRPr="00E911D3">
        <w:t xml:space="preserve"> </w:t>
      </w:r>
      <w:r w:rsidR="00E911D3">
        <w:t>Nikole Kruljca iz Našica, Bana Jelačića 48, OIB:49223643131</w:t>
      </w:r>
      <w:r w:rsidR="0007513A">
        <w:t>.</w:t>
      </w:r>
    </w:p>
    <w:p w:rsidRDefault="00E911D3" w:rsidP="00E911D3" w:rsidR="00E911D3">
      <w:pPr>
        <w:ind w:firstLine="708"/>
        <w:jc w:val="both"/>
      </w:pPr>
      <w:r>
        <w:t>Podneskom od 22. kolovoza 2017.g. imenovani stečajni povjerenik je zatražio razrješenje od dužnosti stečajnog povjerenika potrošaču navodeći da je rješenjem Ministarstva pravosuđa brisan s liste stečajnih povjerenika.</w:t>
      </w:r>
    </w:p>
    <w:p w:rsidRDefault="00E911D3" w:rsidP="00E911D3" w:rsidR="00E911D3">
      <w:pPr>
        <w:ind w:firstLine="708"/>
        <w:jc w:val="both"/>
      </w:pPr>
      <w:r>
        <w:t>Odredbom čl.91. st.5. Stečajnog zakona (NN 71/15, dalje: SZ) propisano je da sud može razriješiti stečajnog upravitelja na njegov osobni zahtjev, a koja odredba se temeljem  čl.23. Zakona o stečaju potrošača (NN 100/15, dalje: ZSP) na odgovarajući način primjenjuje i  na stečajne povjerenike u postupku stečaja potrošača.</w:t>
      </w:r>
    </w:p>
    <w:p w:rsidRDefault="00E911D3" w:rsidP="00E911D3" w:rsidR="00E911D3">
      <w:pPr>
        <w:ind w:firstLine="708"/>
        <w:jc w:val="both"/>
      </w:pPr>
      <w:r>
        <w:t>Obzirom da je ovaj sud razloge za razrješenje stečajnog povjerenika iz obrazloženog zahtjeva istog cijenio opravdanim to je temeljem odredbe čl.91. st.5. SZ-a riješeno kao u   izre</w:t>
      </w:r>
      <w:r w:rsidR="00A47EB4">
        <w:t>ci</w:t>
      </w:r>
      <w:r>
        <w:t xml:space="preserve"> ovog rješenja.</w:t>
      </w:r>
    </w:p>
    <w:p w:rsidRDefault="00E911D3" w:rsidP="006B4FD8" w:rsidR="00E911D3">
      <w:pPr>
        <w:ind w:firstLine="708"/>
        <w:jc w:val="both"/>
      </w:pPr>
      <w:r>
        <w:t xml:space="preserve">Nadalje, obzirom da je ovaj sud dana 5. siječnja 2018.g. u ponovljenom postupku </w:t>
      </w:r>
      <w:r w:rsidR="00A47EB4">
        <w:t xml:space="preserve">broj Sp-9/2017 odbio </w:t>
      </w:r>
      <w:r>
        <w:t>prijedlog Bojke Pašajlić za otvaranje postupka stečaja potrošača to je imeno</w:t>
      </w:r>
      <w:r w:rsidR="00A47EB4">
        <w:t>vano</w:t>
      </w:r>
      <w:r>
        <w:t>g stečajnog povjerenika trebal</w:t>
      </w:r>
      <w:r w:rsidR="00A47EB4">
        <w:t>o razriješiti i po službenoj duž</w:t>
      </w:r>
      <w:r>
        <w:t>nosti.</w:t>
      </w:r>
    </w:p>
    <w:p w:rsidRDefault="00E911D3" w:rsidP="006B4FD8" w:rsidR="00E911D3">
      <w:pPr>
        <w:ind w:firstLine="708"/>
        <w:jc w:val="both"/>
      </w:pPr>
    </w:p>
    <w:p w:rsidRDefault="006B4FD8" w:rsidP="006B4FD8" w:rsidR="006B4FD8">
      <w:pPr>
        <w:jc w:val="center"/>
      </w:pPr>
      <w:r>
        <w:t xml:space="preserve">U </w:t>
      </w:r>
      <w:r w:rsidR="00E253A0">
        <w:t>Šibeniku,</w:t>
      </w:r>
      <w:r>
        <w:t xml:space="preserve"> </w:t>
      </w:r>
      <w:r w:rsidR="00E253A0">
        <w:t>1</w:t>
      </w:r>
      <w:r w:rsidR="00E911D3">
        <w:t>6</w:t>
      </w:r>
      <w:r>
        <w:t xml:space="preserve">. </w:t>
      </w:r>
      <w:r w:rsidR="00E911D3">
        <w:t>ožujk</w:t>
      </w:r>
      <w:r>
        <w:t>a 201</w:t>
      </w:r>
      <w:r w:rsidR="00E911D3">
        <w:t>8</w:t>
      </w:r>
      <w:r>
        <w:t>.</w:t>
      </w:r>
      <w:r w:rsidR="00E253A0">
        <w:t>g.</w:t>
      </w:r>
      <w:r>
        <w:t xml:space="preserve"> </w:t>
      </w:r>
    </w:p>
    <w:p w:rsidRDefault="006B4FD8" w:rsidP="006B4FD8" w:rsidR="006B4FD8">
      <w:pPr>
        <w:jc w:val="center"/>
      </w:pPr>
    </w:p>
    <w:p w:rsidRDefault="006B4FD8" w:rsidP="006B4FD8" w:rsidR="006B4FD8">
      <w:pPr>
        <w:jc w:val="center"/>
      </w:pPr>
    </w:p>
    <w:p w:rsidRDefault="006B4FD8" w:rsidP="00E253A0" w:rsidR="006B4FD8">
      <w:pPr>
        <w:ind w:firstLine="708" w:left="6372"/>
      </w:pPr>
      <w:r>
        <w:t>S</w:t>
      </w:r>
      <w:r w:rsidR="00E253A0">
        <w:t>UTKINJA</w:t>
      </w:r>
    </w:p>
    <w:p w:rsidRDefault="00E253A0" w:rsidP="00E253A0" w:rsidR="00E253A0">
      <w:pPr>
        <w:ind w:firstLine="708" w:left="6372"/>
      </w:pPr>
    </w:p>
    <w:p w:rsidRDefault="006B4FD8" w:rsidP="006B4FD8" w:rsidR="006B4FD8">
      <w:pPr>
        <w:ind w:firstLine="708"/>
      </w:pPr>
      <w:r>
        <w:t xml:space="preserve">                                                                                              </w:t>
      </w:r>
      <w:r w:rsidR="00E253A0">
        <w:t xml:space="preserve">     Ana Kević Brakus</w:t>
      </w:r>
      <w:r w:rsidR="00A47EB4">
        <w:t xml:space="preserve"> </w:t>
      </w:r>
      <w:bookmarkStart w:name="_GoBack" w:id="0"/>
      <w:bookmarkEnd w:id="0"/>
    </w:p>
    <w:p w:rsidRDefault="003E5144" w:rsidP="006B4FD8" w:rsidR="003E5144">
      <w:pPr>
        <w:ind w:firstLine="708"/>
      </w:pPr>
    </w:p>
    <w:p w:rsidRDefault="003E5144" w:rsidP="00A47EB4" w:rsidR="003E5144"/>
    <w:p w:rsidRDefault="006B4FD8" w:rsidP="006B4FD8" w:rsidR="006B4FD8">
      <w:pPr>
        <w:ind w:firstLine="708"/>
        <w:jc w:val="right"/>
      </w:pPr>
    </w:p>
    <w:p w:rsidRDefault="006B4FD8" w:rsidP="006B4FD8" w:rsidR="006B4FD8">
      <w:pPr>
        <w:tabs>
          <w:tab w:pos="0" w:val="left"/>
        </w:tabs>
      </w:pPr>
    </w:p>
    <w:p w:rsidRDefault="00E253A0" w:rsidP="00E253A0" w:rsidR="00E253A0">
      <w:pPr>
        <w:jc w:val="both"/>
      </w:pPr>
      <w:r>
        <w:t>UPUTA O PRAVNOM LIJEKU:</w:t>
      </w:r>
    </w:p>
    <w:p w:rsidRDefault="00E253A0" w:rsidP="00E253A0" w:rsidR="00E253A0">
      <w:pPr>
        <w:jc w:val="both"/>
      </w:pPr>
      <w:r>
        <w:t>Protiv ovog je rješenja dopuštena žalba županijskom sudu u roku od 15 dana. Žalba ne odgađa provedbu rješenja (čl.27. st.2. ZSP-a).</w:t>
      </w:r>
    </w:p>
    <w:p w:rsidRDefault="00E253A0" w:rsidP="00E253A0" w:rsidR="00E253A0">
      <w:pPr>
        <w:jc w:val="both"/>
      </w:pPr>
    </w:p>
    <w:p w:rsidRDefault="00E253A0" w:rsidP="00E253A0" w:rsidR="00E253A0">
      <w:pPr>
        <w:jc w:val="both"/>
      </w:pPr>
      <w:r>
        <w:lastRenderedPageBreak/>
        <w:t>DNA: Svim sudionicima putem mrežne stranice e-oglasna ploča sudova. Smatra se da je dostava pismena obavljena istekom osmog dana od dana objave pismena na mrežnoj stranici e-oglasna ploča sudova (čl.25. st.1. i st.2. ZSP-a).</w:t>
      </w:r>
    </w:p>
    <w:p w:rsidRDefault="00E253A0" w:rsidP="00E253A0" w:rsidR="00E253A0">
      <w:pPr>
        <w:jc w:val="both"/>
      </w:pPr>
    </w:p>
    <w:p w:rsidRDefault="00E253A0" w:rsidP="00E911D3" w:rsidR="0035608B">
      <w:pPr>
        <w:jc w:val="both"/>
      </w:pPr>
      <w:r>
        <w:t>Poštom (čl.56. ZSP-a):</w:t>
      </w:r>
      <w:r w:rsidR="00E911D3">
        <w:t xml:space="preserve"> </w:t>
      </w:r>
    </w:p>
    <w:p w:rsidRDefault="0035608B" w:rsidP="0035608B" w:rsidR="006B4FD8">
      <w:pPr>
        <w:jc w:val="both"/>
      </w:pPr>
      <w:r>
        <w:t>-</w:t>
      </w:r>
      <w:r w:rsidR="00E253A0">
        <w:t>stečajnom povjereniku</w:t>
      </w:r>
      <w:r w:rsidR="0007513A">
        <w:t xml:space="preserve"> - Nikola Kruljac, Našice, Bana Jelačića 48</w:t>
      </w:r>
    </w:p>
    <w:p w:rsidRDefault="0035608B" w:rsidP="0035608B" w:rsidR="0035608B">
      <w:pPr>
        <w:jc w:val="both"/>
      </w:pPr>
      <w:r>
        <w:t>- Općinsko državno odvjetništvo u Šibeniku, Građansko-upravni odjel (IP-DO-45/2016)</w:t>
      </w:r>
    </w:p>
    <w:p w:rsidRDefault="006B4FD8" w:rsidP="006B4FD8" w:rsidR="006B4FD8"/>
    <w:p w:rsidRDefault="006B4FD8" w:rsidP="006B4FD8" w:rsidR="006B4FD8"/>
    <w:p w:rsidRDefault="006B4FD8" w:rsidP="006B4FD8" w:rsidR="006B4FD8">
      <w:pPr>
        <w:ind w:firstLine="705"/>
        <w:jc w:val="both"/>
      </w:pPr>
    </w:p>
    <w:p w:rsidRDefault="006B4FD8" w:rsidP="006B4FD8" w:rsidR="006B4FD8">
      <w:pPr>
        <w:jc w:val="center"/>
      </w:pPr>
    </w:p>
    <w:p w:rsidRDefault="006B4FD8" w:rsidP="006B4FD8" w:rsidR="006B4FD8"/>
    <w:p w:rsidRDefault="006B4FD8" w:rsidP="006B4FD8" w:rsidR="006B4FD8"/>
    <w:p w:rsidRDefault="006B4FD8" w:rsidP="006B4FD8" w:rsidR="006B4FD8"/>
    <w:p w:rsidRDefault="006B4FD8" w:rsidP="006B4FD8" w:rsidR="006B4FD8"/>
    <w:p w:rsidRDefault="006B4FD8" w:rsidP="006B4FD8" w:rsidR="006B4FD8"/>
    <w:p w:rsidRDefault="00420F9A" w:rsidP="00420F9A" w:rsidR="00420F9A">
      <w:pPr>
        <w:jc w:val="center"/>
      </w:pPr>
    </w:p>
    <w:p w:rsidRDefault="00420F9A" w:rsidP="00E253A0" w:rsidR="005B1E85" w:rsidRPr="007C5C22">
      <w:pPr>
        <w:jc w:val="both"/>
      </w:pPr>
      <w:r>
        <w:tab/>
      </w:r>
    </w:p>
    <w:p w:rsidRDefault="00C00C76" w:rsidP="009566A2" w:rsidR="004718D8">
      <w:pPr>
        <w:jc w:val="both"/>
      </w:pPr>
      <w:r>
        <w:tab/>
      </w:r>
      <w:r w:rsidR="00FC3EE7">
        <w:t xml:space="preserve"> </w:t>
      </w:r>
    </w:p>
    <w:p w:rsidRDefault="00534FAA" w:rsidP="009566A2" w:rsidR="00534FAA">
      <w:pPr>
        <w:jc w:val="right"/>
      </w:pPr>
    </w:p>
    <w:sectPr w:rsidSect="00532B00" w:rsidR="00534FA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85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960" w:rsidR="00287960">
      <w:r>
        <w:separator/>
      </w:r>
    </w:p>
  </w:endnote>
  <w:endnote w:id="0" w:type="continuationSeparator">
    <w:p w:rsidRDefault="00287960" w:rsidR="00287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960" w:rsidR="00287960">
      <w:r>
        <w:separator/>
      </w:r>
    </w:p>
  </w:footnote>
  <w:footnote w:id="0" w:type="continuationSeparator">
    <w:p w:rsidRDefault="00287960" w:rsidR="002879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0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31B9" w:rsidR="005F3BEA">
    <w:pPr>
      <w:pStyle w:val="Zaglavlje"/>
    </w:pPr>
    <w:r>
      <w:tab/>
    </w:r>
    <w:r>
      <w:tab/>
      <w:t>19 Sp-</w:t>
    </w:r>
    <w:r w:rsidR="0035608B">
      <w:t>9/17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1B9" w:rsidR="003A31B9">
    <w:pPr>
      <w:pStyle w:val="Zaglavlje"/>
    </w:pPr>
    <w:r>
      <w:tab/>
    </w:r>
    <w:r w:rsidR="003E5144">
      <w:tab/>
      <w:t>19 Sp-</w:t>
    </w:r>
    <w:r w:rsidR="00E911D3">
      <w:t>9</w:t>
    </w:r>
    <w:r>
      <w:t>/1</w:t>
    </w:r>
    <w:r w:rsidR="00E911D3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1E6ECB"/>
    <w:multiLevelType w:val="hybridMultilevel"/>
    <w:tmpl w:val="500439EC"/>
    <w:lvl w:tplc="B2B661FA" w:ilvl="0">
      <w:start w:val="19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35AA7"/>
    <w:rsid w:val="00073604"/>
    <w:rsid w:val="0007513A"/>
    <w:rsid w:val="00092027"/>
    <w:rsid w:val="0009557A"/>
    <w:rsid w:val="001178EC"/>
    <w:rsid w:val="001267D3"/>
    <w:rsid w:val="001329AB"/>
    <w:rsid w:val="00136DCF"/>
    <w:rsid w:val="00151023"/>
    <w:rsid w:val="00154EDB"/>
    <w:rsid w:val="001700B8"/>
    <w:rsid w:val="001B7C3B"/>
    <w:rsid w:val="00210D0B"/>
    <w:rsid w:val="00220664"/>
    <w:rsid w:val="0027571C"/>
    <w:rsid w:val="00287960"/>
    <w:rsid w:val="002C7D7F"/>
    <w:rsid w:val="002D74B3"/>
    <w:rsid w:val="002E12DD"/>
    <w:rsid w:val="00305CA6"/>
    <w:rsid w:val="0032189F"/>
    <w:rsid w:val="00344D8F"/>
    <w:rsid w:val="0035608B"/>
    <w:rsid w:val="003841B1"/>
    <w:rsid w:val="003A31B9"/>
    <w:rsid w:val="003D17BA"/>
    <w:rsid w:val="003D6E32"/>
    <w:rsid w:val="003E5144"/>
    <w:rsid w:val="00420F9A"/>
    <w:rsid w:val="0042288A"/>
    <w:rsid w:val="00453C35"/>
    <w:rsid w:val="00460C6B"/>
    <w:rsid w:val="004636E5"/>
    <w:rsid w:val="004718D8"/>
    <w:rsid w:val="004734CC"/>
    <w:rsid w:val="004972BE"/>
    <w:rsid w:val="004E1D71"/>
    <w:rsid w:val="004E28E6"/>
    <w:rsid w:val="004F0130"/>
    <w:rsid w:val="00527224"/>
    <w:rsid w:val="00532B00"/>
    <w:rsid w:val="00534FAA"/>
    <w:rsid w:val="00557463"/>
    <w:rsid w:val="005624E7"/>
    <w:rsid w:val="00567ECA"/>
    <w:rsid w:val="005B1E85"/>
    <w:rsid w:val="005F3BEA"/>
    <w:rsid w:val="00655471"/>
    <w:rsid w:val="006626FF"/>
    <w:rsid w:val="00683219"/>
    <w:rsid w:val="00691CFC"/>
    <w:rsid w:val="00695EDE"/>
    <w:rsid w:val="006B19D5"/>
    <w:rsid w:val="006B4FD8"/>
    <w:rsid w:val="006C37F9"/>
    <w:rsid w:val="006D15E9"/>
    <w:rsid w:val="006E2F03"/>
    <w:rsid w:val="0070592B"/>
    <w:rsid w:val="00724C1F"/>
    <w:rsid w:val="00752920"/>
    <w:rsid w:val="00773FC7"/>
    <w:rsid w:val="007B0FEE"/>
    <w:rsid w:val="007C5C22"/>
    <w:rsid w:val="007E41D5"/>
    <w:rsid w:val="007F4918"/>
    <w:rsid w:val="008027EB"/>
    <w:rsid w:val="00855D28"/>
    <w:rsid w:val="008B208B"/>
    <w:rsid w:val="00913843"/>
    <w:rsid w:val="009566A2"/>
    <w:rsid w:val="009659A1"/>
    <w:rsid w:val="00966B9D"/>
    <w:rsid w:val="00977690"/>
    <w:rsid w:val="00991615"/>
    <w:rsid w:val="009D083C"/>
    <w:rsid w:val="009D23CE"/>
    <w:rsid w:val="009D3CD2"/>
    <w:rsid w:val="00A24B78"/>
    <w:rsid w:val="00A318D5"/>
    <w:rsid w:val="00A36766"/>
    <w:rsid w:val="00A36BE6"/>
    <w:rsid w:val="00A47EB4"/>
    <w:rsid w:val="00A538B5"/>
    <w:rsid w:val="00AB7C63"/>
    <w:rsid w:val="00AE0627"/>
    <w:rsid w:val="00AF62B9"/>
    <w:rsid w:val="00AF6AE0"/>
    <w:rsid w:val="00B40156"/>
    <w:rsid w:val="00B45140"/>
    <w:rsid w:val="00B53E13"/>
    <w:rsid w:val="00B56FF0"/>
    <w:rsid w:val="00B60FF4"/>
    <w:rsid w:val="00B8201F"/>
    <w:rsid w:val="00BD018A"/>
    <w:rsid w:val="00BE19BF"/>
    <w:rsid w:val="00C00C76"/>
    <w:rsid w:val="00C202C7"/>
    <w:rsid w:val="00C6192A"/>
    <w:rsid w:val="00C9293C"/>
    <w:rsid w:val="00CD5CC4"/>
    <w:rsid w:val="00CD7301"/>
    <w:rsid w:val="00CF4CA2"/>
    <w:rsid w:val="00D07016"/>
    <w:rsid w:val="00D074B6"/>
    <w:rsid w:val="00D17146"/>
    <w:rsid w:val="00D25B55"/>
    <w:rsid w:val="00D92CA8"/>
    <w:rsid w:val="00E253A0"/>
    <w:rsid w:val="00E34EFC"/>
    <w:rsid w:val="00E42AC2"/>
    <w:rsid w:val="00E46C32"/>
    <w:rsid w:val="00E54A00"/>
    <w:rsid w:val="00E735C8"/>
    <w:rsid w:val="00E911D3"/>
    <w:rsid w:val="00ED7DCB"/>
    <w:rsid w:val="00EE1BF4"/>
    <w:rsid w:val="00F063F2"/>
    <w:rsid w:val="00F45669"/>
    <w:rsid w:val="00F5159D"/>
    <w:rsid w:val="00F540E1"/>
    <w:rsid w:val="00F5649F"/>
    <w:rsid w:val="00FC0FD8"/>
    <w:rsid w:val="00FC3EE7"/>
    <w:rsid w:val="00FD6492"/>
    <w:rsid w:val="00FF4C75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67ECA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567ECA"/>
    <w:rPr>
      <w:b/>
      <w:sz w:val="24"/>
    </w:rPr>
  </w:style>
  <w:style w:styleId="Tijeloteksta" w:type="paragraph">
    <w:name w:val="Body Text"/>
    <w:basedOn w:val="Normal"/>
    <w:link w:val="TijelotekstaChar"/>
    <w:rsid w:val="004718D8"/>
    <w:pPr>
      <w:jc w:val="both"/>
    </w:pPr>
    <w:rPr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rsid w:val="004718D8"/>
  </w:style>
  <w:style w:styleId="Podnoje" w:type="paragraph">
    <w:name w:val="footer"/>
    <w:basedOn w:val="Normal"/>
    <w:link w:val="PodnojeChar"/>
    <w:rsid w:val="003A31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31B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67ECA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567ECA"/>
    <w:rPr>
      <w:b/>
      <w:sz w:val="24"/>
    </w:rPr>
  </w:style>
  <w:style w:styleId="Tijeloteksta" w:type="paragraph">
    <w:name w:val="Body Text"/>
    <w:basedOn w:val="Normal"/>
    <w:link w:val="TijelotekstaChar"/>
    <w:rsid w:val="004718D8"/>
    <w:pPr>
      <w:jc w:val="both"/>
    </w:pPr>
    <w:rPr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rsid w:val="004718D8"/>
  </w:style>
  <w:style w:styleId="Podnoje" w:type="paragraph">
    <w:name w:val="footer"/>
    <w:basedOn w:val="Normal"/>
    <w:link w:val="PodnojeChar"/>
    <w:rsid w:val="003A31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A31B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163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Sp-9/2017</izvorni_sadrzaj>
    <derivirana_varijabla naziv="DomainObject.Predmet.OznakaBroj_1">Sp-9/2017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Bojka Pašajlić</izvorni_sadrzaj>
    <derivirana_varijabla naziv="DomainObject.Predmet.StrankaFormated_1">  Bojka Pašajlić</derivirana_varijabla>
  </DomainObject.Predmet.StrankaFormated>
  <DomainObject.Predmet.StrankaFormatedOIB>
    <izvorni_sadrzaj>  Bojka Pašajlić, OIB 89308389804</izvorni_sadrzaj>
    <derivirana_varijabla naziv="DomainObject.Predmet.StrankaFormatedOIB_1">  Bojka Pašajlić, OIB 89308389804</derivirana_varijabla>
  </DomainObject.Predmet.StrankaFormatedOIB>
  <DomainObject.Predmet.StrankaFormatedWithAdress>
    <izvorni_sadrzaj> Bojka Pašajlić, Stara cesta 14, 22000 Šibenik</izvorni_sadrzaj>
    <derivirana_varijabla naziv="DomainObject.Predmet.StrankaFormatedWithAdress_1"> Bojka Pašajlić, Stara cesta 14, 22000 Šibenik</derivirana_varijabla>
  </DomainObject.Predmet.StrankaFormatedWithAdress>
  <DomainObject.Predmet.StrankaFormatedWithAdressOIB>
    <izvorni_sadrzaj> Bojka Pašajlić, OIB 89308389804, Stara cesta 14, 22000 Šibenik</izvorni_sadrzaj>
    <derivirana_varijabla naziv="DomainObject.Predmet.StrankaFormatedWithAdressOIB_1"> Bojka Pašajlić, OIB 89308389804, Stara cesta 14, 22000 Šibenik</derivirana_varijabla>
  </DomainObject.Predmet.StrankaFormatedWithAdressOIB>
  <DomainObject.Predmet.StrankaWithAdress>
    <izvorni_sadrzaj>Bojka Pašajlić Stara cesta 14,22000 Šibenik</izvorni_sadrzaj>
    <derivirana_varijabla naziv="DomainObject.Predmet.StrankaWithAdress_1">Bojka Pašajlić Stara cesta 14,22000 Šibenik</derivirana_varijabla>
  </DomainObject.Predmet.StrankaWithAdress>
  <DomainObject.Predmet.StrankaWithAdressOIB>
    <izvorni_sadrzaj>Bojka Pašajlić, OIB 89308389804, Stara cesta 14,22000 Šibenik</izvorni_sadrzaj>
    <derivirana_varijabla naziv="DomainObject.Predmet.StrankaWithAdressOIB_1">Bojka Pašajlić, OIB 89308389804, Stara cesta 14,22000 Šibenik</derivirana_varijabla>
  </DomainObject.Predmet.StrankaWithAdressOIB>
  <DomainObject.Predmet.StrankaNazivFormated>
    <izvorni_sadrzaj>Bojka Pašajlić</izvorni_sadrzaj>
    <derivirana_varijabla naziv="DomainObject.Predmet.StrankaNazivFormated_1">Bojka Pašajlić</derivirana_varijabla>
  </DomainObject.Predmet.StrankaNazivFormated>
  <DomainObject.Predmet.StrankaNazivFormatedOIB>
    <izvorni_sadrzaj>Bojka Pašajlić, OIB 89308389804</izvorni_sadrzaj>
    <derivirana_varijabla naziv="DomainObject.Predmet.StrankaNazivFormatedOIB_1">Bojka Pašajlić, OIB 89308389804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Bojka Pašajlić</item>
    </izvorni_sadrzaj>
    <derivirana_varijabla naziv="DomainObject.Predmet.StrankaListFormated_1">
      <item>Bojka Pašajlić</item>
    </derivirana_varijabla>
  </DomainObject.Predmet.StrankaListFormated>
  <DomainObject.Predmet.StrankaListFormatedOIB>
    <izvorni_sadrzaj>
      <item>Bojka Pašajlić, OIB 89308389804</item>
    </izvorni_sadrzaj>
    <derivirana_varijabla naziv="DomainObject.Predmet.StrankaListFormatedOIB_1">
      <item>Bojka Pašajlić, OIB 89308389804</item>
    </derivirana_varijabla>
  </DomainObject.Predmet.StrankaListFormatedOIB>
  <DomainObject.Predmet.StrankaListFormatedWithAdress>
    <izvorni_sadrzaj>
      <item>Bojka Pašajlić, Stara cesta 14, 22000 Šibenik</item>
    </izvorni_sadrzaj>
    <derivirana_varijabla naziv="DomainObject.Predmet.StrankaListFormatedWithAdress_1">
      <item>Bojka Pašajlić, Stara cesta 14, 22000 Šibenik</item>
    </derivirana_varijabla>
  </DomainObject.Predmet.StrankaListFormatedWithAdress>
  <DomainObject.Predmet.StrankaListFormatedWithAdressOIB>
    <izvorni_sadrzaj>
      <item>Bojka Pašajlić, OIB 89308389804, Stara cesta 14, 22000 Šibenik</item>
    </izvorni_sadrzaj>
    <derivirana_varijabla naziv="DomainObject.Predmet.StrankaListFormatedWithAdressOIB_1">
      <item>Bojka Pašajlić, OIB 89308389804, Stara cesta 14, 22000 Šibenik</item>
    </derivirana_varijabla>
  </DomainObject.Predmet.StrankaListFormatedWithAdressOIB>
  <DomainObject.Predmet.StrankaListNazivFormated>
    <izvorni_sadrzaj>
      <item>Bojka Pašajlić</item>
    </izvorni_sadrzaj>
    <derivirana_varijabla naziv="DomainObject.Predmet.StrankaListNazivFormated_1">
      <item>Bojka Pašajlić</item>
    </derivirana_varijabla>
  </DomainObject.Predmet.StrankaListNazivFormated>
  <DomainObject.Predmet.StrankaListNazivFormatedOIB>
    <izvorni_sadrzaj>
      <item>Bojka Pašajlić, OIB 89308389804</item>
    </izvorni_sadrzaj>
    <derivirana_varijabla naziv="DomainObject.Predmet.StrankaListNazivFormatedOIB_1">
      <item>Bojka Pašajlić, OIB 89308389804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Vlatka Nadramija</item>
    </izvorni_sadrzaj>
    <derivirana_varijabla naziv="DomainObject.Predmet.OstaliListFormated_1">
      <item>Vlatka Nadramija</item>
    </derivirana_varijabla>
  </DomainObject.Predmet.OstaliListFormated>
  <DomainObject.Predmet.OstaliListFormatedOIB>
    <izvorni_sadrzaj>
      <item>Vlatka Nadramija</item>
    </izvorni_sadrzaj>
    <derivirana_varijabla naziv="DomainObject.Predmet.OstaliListFormatedOIB_1">
      <item>Vlatka Nadramija</item>
    </derivirana_varijabla>
  </DomainObject.Predmet.OstaliListFormatedOIB>
  <DomainObject.Predmet.OstaliListFormatedWithAdress>
    <izvorni_sadrzaj>
      <item>Vlatka Nadramija, Kranjčevićeva 10, 10000 Zagreb</item>
    </izvorni_sadrzaj>
    <derivirana_varijabla naziv="DomainObject.Predmet.OstaliListFormatedWithAdress_1">
      <item>Vlatka Nadramija, Kranjčevićeva 10, 10000 Zagreb</item>
    </derivirana_varijabla>
  </DomainObject.Predmet.OstaliListFormatedWithAdress>
  <DomainObject.Predmet.OstaliListFormatedWithAdressOIB>
    <izvorni_sadrzaj>
      <item>Vlatka Nadramija, Kranjčevićeva 10, 10000 Zagreb</item>
    </izvorni_sadrzaj>
    <derivirana_varijabla naziv="DomainObject.Predmet.OstaliListFormatedWithAdressOIB_1">
      <item>Vlatka Nadramija, Kranjčevićeva 10, 10000 Zagreb</item>
    </derivirana_varijabla>
  </DomainObject.Predmet.OstaliListFormatedWithAdressOIB>
  <DomainObject.Predmet.OstaliListNazivFormated>
    <izvorni_sadrzaj>
      <item>Vlatka Nadramija</item>
    </izvorni_sadrzaj>
    <derivirana_varijabla naziv="DomainObject.Predmet.OstaliListNazivFormated_1">
      <item>Vlatka Nadramija</item>
    </derivirana_varijabla>
  </DomainObject.Predmet.OstaliListNazivFormated>
  <DomainObject.Predmet.OstaliListNazivFormatedOIB>
    <izvorni_sadrzaj>
      <item>Vlatka Nadramija</item>
    </izvorni_sadrzaj>
    <derivirana_varijabla naziv="DomainObject.Predmet.OstaliListNazivFormatedOIB_1">
      <item>Vlatka Nadramija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Bojka Pašajlić</izvorni_sadrzaj>
    <derivirana_varijabla naziv="DomainObject.Predmet.StrankaIDrugi_1">Bojka Pašajlić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Bojka Pašajlić, OIB 89308389804, Stara cesta 14, 22000 Šibenik</izvorni_sadrzaj>
    <derivirana_varijabla naziv="DomainObject.Predmet.StrankaIDrugiAdressOIB_1">Bojka Pašajlić, OIB 89308389804, Stara cesta 14,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Sp-9/2017-12</izvorni_sadrzaj>
    <derivirana_varijabla naziv="DomainObject.Predmet.OdlukaRjesenje.Oznaka_1">Sp-9/2017-12</derivirana_varijabla>
  </DomainObject.Predmet.OdlukaRjesenje.Oznaka>
  <DomainObject.Predmet.SudioniciListNaziv>
    <izvorni_sadrzaj>
      <item>Bojka Pašajlić</item>
      <item>Vlatka Nadramija</item>
    </izvorni_sadrzaj>
    <derivirana_varijabla naziv="DomainObject.Predmet.SudioniciListNaziv_1">
      <item>Bojka Pašajlić</item>
      <item>Vlatka Nadramija</item>
    </derivirana_varijabla>
  </DomainObject.Predmet.SudioniciListNaziv>
  <DomainObject.Predmet.SudioniciListAdressOIB>
    <izvorni_sadrzaj>
      <item>Bojka Pašajlić, OIB 89308389804, Stara cesta 14,22000 Šibenik</item>
      <item>Vlatka Nadramija, Kranjčevićeva 10,10000 Zagreb</item>
    </izvorni_sadrzaj>
    <derivirana_varijabla naziv="DomainObject.Predmet.SudioniciListAdressOIB_1">
      <item>Bojka Pašajlić, OIB 89308389804, Stara cesta 14,22000 Šibenik</item>
      <item>Vlatka Nadramija,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89308389804</item>
      <item>, OIB null</item>
    </izvorni_sadrzaj>
    <derivirana_varijabla naziv="DomainObject.Predmet.SudioniciListNazivOIB_1">
      <item>, OIB 89308389804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ED96F-91C1-4C61-871E-CBA8F3D8F0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348</properties:Words>
  <properties:Characters>2065</properties:Characters>
  <properties:Lines>69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2018-03-16T10:43:00Z</dcterms:created>
  <dc:creator>RH - TDU</dc:creator>
  <cp:lastModifiedBy>Ana Kević Brakus</cp:lastModifiedBy>
  <cp:lastPrinted>2018-03-16T10:47:00Z</cp:lastPrinted>
  <dcterms:modified xmlns:xsi="http://www.w3.org/2001/XMLSchema-instance" xsi:type="dcterms:W3CDTF">2018-03-16T10:53:00Z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(A razrješenje po (zahtj. i služ.) 9-17.docx)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