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9921" w14:paraId="0589921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9018C">
        <w:rPr>
          <w:color w:val="000000"/>
        </w:rPr>
        <w:t>TIGAR CIKATIĆ d.o.o. "u likvidaciji", Kneza Trpimira 26, Solin, OIB: 09850197989</w:t>
      </w:r>
      <w:r w:rsidR="005A4641">
        <w:rPr>
          <w:lang w:val="hr-HR"/>
        </w:rPr>
        <w:t xml:space="preserve">, dana </w:t>
      </w:r>
      <w:r w:rsidR="009E480C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09018C">
        <w:rPr>
          <w:color w:val="000000"/>
        </w:rPr>
        <w:t>TIGAR CIKATIĆ d.o.o. "u likvidaciji", Kneza Trpimira 26, Solin, OIB: 09850197989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96B3D">
        <w:rPr>
          <w:lang w:val="hr-HR"/>
        </w:rPr>
        <w:t>22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09018C">
        <w:rPr>
          <w:color w:val="000000"/>
        </w:rPr>
        <w:t>TIGAR CIKATIĆ d.o.o. "u likvidaciji", Kneza Trpimira 26, Solin, OIB: 09850197989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</w:t>
      </w:r>
      <w:r>
        <w:rPr>
          <w:lang w:val="hr-HR"/>
        </w:rPr>
        <w:lastRenderedPageBreak/>
        <w:t xml:space="preserve">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9E480C">
        <w:rPr>
          <w:lang w:val="hr-HR"/>
        </w:rPr>
        <w:t>,</w:t>
      </w:r>
      <w:r>
        <w:rPr>
          <w:lang w:val="hr-HR"/>
        </w:rPr>
        <w:t xml:space="preserve"> dakle</w:t>
      </w:r>
      <w:r w:rsidR="009E480C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E480C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5B9" w:rsidP="003734BE" w:rsidR="00F065B9">
      <w:r>
        <w:separator/>
      </w:r>
    </w:p>
  </w:endnote>
  <w:endnote w:id="0" w:type="continuationSeparator">
    <w:p w:rsidRDefault="00F065B9" w:rsidP="003734BE" w:rsidR="00F06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5B9" w:rsidP="003734BE" w:rsidR="00F065B9">
      <w:r>
        <w:separator/>
      </w:r>
    </w:p>
  </w:footnote>
  <w:footnote w:id="0" w:type="continuationSeparator">
    <w:p w:rsidRDefault="00F065B9" w:rsidP="003734BE" w:rsidR="00F06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70073C" w:rsidRPr="0070073C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8537CB">
      <w:t>378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8537CB">
      <w:t>378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62AEB"/>
    <w:rsid w:val="000666DB"/>
    <w:rsid w:val="0009018C"/>
    <w:rsid w:val="00094B4F"/>
    <w:rsid w:val="001042E3"/>
    <w:rsid w:val="00106A8C"/>
    <w:rsid w:val="00110325"/>
    <w:rsid w:val="00133015"/>
    <w:rsid w:val="00160774"/>
    <w:rsid w:val="001B2A84"/>
    <w:rsid w:val="001C0DAE"/>
    <w:rsid w:val="001E4E14"/>
    <w:rsid w:val="001F5654"/>
    <w:rsid w:val="00200E29"/>
    <w:rsid w:val="00206295"/>
    <w:rsid w:val="002102BE"/>
    <w:rsid w:val="00217DD3"/>
    <w:rsid w:val="002702A4"/>
    <w:rsid w:val="002B6849"/>
    <w:rsid w:val="002D048F"/>
    <w:rsid w:val="003734BE"/>
    <w:rsid w:val="00382327"/>
    <w:rsid w:val="003855E7"/>
    <w:rsid w:val="003929B4"/>
    <w:rsid w:val="003F4C57"/>
    <w:rsid w:val="00403F01"/>
    <w:rsid w:val="004171BE"/>
    <w:rsid w:val="0043485E"/>
    <w:rsid w:val="00473132"/>
    <w:rsid w:val="004777B1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0073C"/>
    <w:rsid w:val="00736EF6"/>
    <w:rsid w:val="00743750"/>
    <w:rsid w:val="00763B78"/>
    <w:rsid w:val="00764538"/>
    <w:rsid w:val="007725FF"/>
    <w:rsid w:val="007A74B6"/>
    <w:rsid w:val="00832F97"/>
    <w:rsid w:val="008537CB"/>
    <w:rsid w:val="00876209"/>
    <w:rsid w:val="008863A3"/>
    <w:rsid w:val="00910C43"/>
    <w:rsid w:val="00925371"/>
    <w:rsid w:val="009374AD"/>
    <w:rsid w:val="00984E8A"/>
    <w:rsid w:val="009966BF"/>
    <w:rsid w:val="009C3B0A"/>
    <w:rsid w:val="009D46D2"/>
    <w:rsid w:val="009E480C"/>
    <w:rsid w:val="00A31ADC"/>
    <w:rsid w:val="00A550C0"/>
    <w:rsid w:val="00A83CF1"/>
    <w:rsid w:val="00A97762"/>
    <w:rsid w:val="00AA1815"/>
    <w:rsid w:val="00AC4892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065B9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St-378/2015</izvorni_sadrzaj>
    <derivirana_varijabla naziv="DomainObject.Predmet.OznakaBroj_1">St-378/2015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TIGAR-CIKATIĆ d.o.o. za poslove zaštite, osoba i imovine ˝u likvidaciji˝</izvorni_sadrzaj>
    <derivirana_varijabla naziv="DomainObject.Predmet.ProtustrankaFormated_1">  TIGAR-CIKATIĆ d.o.o. za poslove zaštite, osoba i imovine ˝u likvidaciji˝</derivirana_varijabla>
  </DomainObject.Predmet.ProtustrankaFormated>
  <DomainObject.Predmet.ProtustrankaFormatedOIB>
    <izvorni_sadrzaj>  TIGAR-CIKATIĆ d.o.o. za poslove zaštite, osoba i imovine ˝u likvidaciji˝, OIB 09850197989</izvorni_sadrzaj>
    <derivirana_varijabla naziv="DomainObject.Predmet.ProtustrankaFormatedOIB_1">  TIGAR-CIKATIĆ d.o.o. za poslove zaštite, osoba i imovine ˝u likvidaciji˝, OIB 09850197989</derivirana_varijabla>
  </DomainObject.Predmet.ProtustrankaFormatedOIB>
  <DomainObject.Predmet.ProtustrankaFormatedWithAdress>
    <izvorni_sadrzaj> TIGAR-CIKATIĆ d.o.o. za poslove zaštite, osoba i imovine ˝u likvidaciji˝, Kneza Trpimira 26, 21210 Solin</izvorni_sadrzaj>
    <derivirana_varijabla naziv="DomainObject.Predmet.ProtustrankaFormatedWithAdress_1"> TIGAR-CIKATIĆ d.o.o. za poslove zaštite, osoba i imovine ˝u likvidaciji˝, Kneza Trpimira 26, 21210 Solin</derivirana_varijabla>
  </DomainObject.Predmet.ProtustrankaFormatedWithAdress>
  <DomainObject.Predmet.ProtustrankaFormatedWithAdressOIB>
    <izvorni_sadrzaj> TIGAR-CIKATIĆ d.o.o. za poslove zaštite, osoba i imovine ˝u likvidaciji˝, OIB 09850197989, Kneza Trpimira 26, 21210 Solin</izvorni_sadrzaj>
    <derivirana_varijabla naziv="DomainObject.Predmet.ProtustrankaFormatedWithAdressOIB_1"> TIGAR-CIKATIĆ d.o.o. za poslove zaštite, osoba i imovine ˝u likvidaciji˝, OIB 09850197989, Kneza Trpimira 26, 21210 Solin</derivirana_varijabla>
  </DomainObject.Predmet.ProtustrankaFormatedWithAdressOIB>
  <DomainObject.Predmet.ProtustrankaWithAdress>
    <izvorni_sadrzaj>TIGAR-CIKATIĆ d.o.o. za poslove zaštite, osoba i imovine ˝u likvidaciji˝ Kneza Trpimira 26, 21210 Solin</izvorni_sadrzaj>
    <derivirana_varijabla naziv="DomainObject.Predmet.ProtustrankaWithAdress_1">TIGAR-CIKATIĆ d.o.o. za poslove zaštite, osoba i imovine ˝u likvidaciji˝ Kneza Trpimira 26, 21210 Solin</derivirana_varijabla>
  </DomainObject.Predmet.ProtustrankaWithAdress>
  <DomainObject.Predmet.ProtustrankaWithAdressOIB>
    <izvorni_sadrzaj>TIGAR-CIKATIĆ d.o.o. za poslove zaštite, osoba i imovine ˝u likvidaciji˝, OIB 09850197989, Kneza Trpimira 26, 21210 Solin</izvorni_sadrzaj>
    <derivirana_varijabla naziv="DomainObject.Predmet.ProtustrankaWithAdressOIB_1">TIGAR-CIKATIĆ d.o.o. za poslove zaštite, osoba i imovine ˝u likvidaciji˝, OIB 09850197989, Kneza Trpimira 26, 21210 Solin</derivirana_varijabla>
  </DomainObject.Predmet.ProtustrankaWithAdressOIB>
  <DomainObject.Predmet.ProtustrankaNazivFormated>
    <izvorni_sadrzaj>TIGAR-CIKATIĆ d.o.o. za poslove zaštite, osoba i imovine ˝u likvidaciji˝</izvorni_sadrzaj>
    <derivirana_varijabla naziv="DomainObject.Predmet.ProtustrankaNazivFormated_1">TIGAR-CIKATIĆ d.o.o. za poslove zaštite, osoba i imovine ˝u likvidaciji˝</derivirana_varijabla>
  </DomainObject.Predmet.ProtustrankaNazivFormated>
  <DomainObject.Predmet.ProtustrankaNazivFormatedOIB>
    <izvorni_sadrzaj>TIGAR-CIKATIĆ d.o.o. za poslove zaštite, osoba i imovine ˝u likvidaciji˝, OIB 09850197989</izvorni_sadrzaj>
    <derivirana_varijabla naziv="DomainObject.Predmet.ProtustrankaNazivFormatedOIB_1">TIGAR-CIKATIĆ d.o.o. za poslove zaštite, osoba i imovine ˝u likvidaciji˝, OIB 09850197989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24b, 21000 Split</izvorni_sadrzaj>
    <derivirana_varijabla naziv="DomainObject.Predmet.StrankaFormatedWithAdress_1"> FINA SPLIT, Mažur. šet. 24b, 21000 Split</derivirana_varijabla>
  </DomainObject.Predmet.StrankaFormatedWithAdress>
  <DomainObject.Predmet.StrankaFormatedWithAdressOIB>
    <izvorni_sadrzaj> FINA SPLIT, Mažur. šet. 24b, 21000 Split</izvorni_sadrzaj>
    <derivirana_varijabla naziv="DomainObject.Predmet.StrankaFormatedWithAdressOIB_1"> FINA SPLIT, Mažur. šet. 24b, 21000 Split</derivirana_varijabla>
  </DomainObject.Predmet.StrankaFormatedWithAdressOIB>
  <DomainObject.Predmet.StrankaWithAdress>
    <izvorni_sadrzaj>FINA SPLIT Mažur. šet. 24b,21000 Split</izvorni_sadrzaj>
    <derivirana_varijabla naziv="DomainObject.Predmet.StrankaWithAdress_1">FINA SPLIT Mažur. šet. 24b,21000 Split</derivirana_varijabla>
  </DomainObject.Predmet.StrankaWithAdress>
  <DomainObject.Predmet.StrankaWithAdressOIB>
    <izvorni_sadrzaj>FINA SPLIT, Mažur. šet. 24b,21000 Split</izvorni_sadrzaj>
    <derivirana_varijabla naziv="DomainObject.Predmet.StrankaWithAdressOIB_1">FINA SPLIT, Mažur. šet.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4368426.09</izvorni_sadrzaj>
    <derivirana_varijabla naziv="DomainObject.Predmet.TrenutnaVrijednost_1">4368426.09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24b, 21000 Split</item>
    </izvorni_sadrzaj>
    <derivirana_varijabla naziv="DomainObject.Predmet.StrankaListFormatedWithAdress_1">
      <item>FINA SPLIT, Mažur. šet. 24b, 21000 Split</item>
    </derivirana_varijabla>
  </DomainObject.Predmet.StrankaListFormatedWithAdress>
  <DomainObject.Predmet.StrankaListFormatedWithAdressOIB>
    <izvorni_sadrzaj>
      <item>FINA SPLIT, Mažur. šet. 24b, 21000 Split</item>
    </izvorni_sadrzaj>
    <derivirana_varijabla naziv="DomainObject.Predmet.StrankaListFormatedWithAdressOIB_1">
      <item>FINA SPLIT, Mažur. šet.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TIGAR-CIKATIĆ d.o.o. za poslove zaštite, osoba i imovine ˝u likvidaciji˝</item>
    </izvorni_sadrzaj>
    <derivirana_varijabla naziv="DomainObject.Predmet.ProtuStrankaListFormated_1">
      <item>TIGAR-CIKATIĆ d.o.o. za poslove zaštite, osoba i imovine ˝u likvidaciji˝</item>
    </derivirana_varijabla>
  </DomainObject.Predmet.ProtuStrankaListFormated>
  <DomainObject.Predmet.ProtuStrankaListFormatedOIB>
    <izvorni_sadrzaj>
      <item>TIGAR-CIKATIĆ d.o.o. za poslove zaštite, osoba i imovine ˝u likvidaciji˝, OIB 09850197989</item>
    </izvorni_sadrzaj>
    <derivirana_varijabla naziv="DomainObject.Predmet.ProtuStrankaListFormatedOIB_1">
      <item>TIGAR-CIKATIĆ d.o.o. za poslove zaštite, osoba i imovine ˝u likvidaciji˝, OIB 09850197989</item>
    </derivirana_varijabla>
  </DomainObject.Predmet.ProtuStrankaListFormatedOIB>
  <DomainObject.Predmet.ProtuStrankaListFormatedWithAdress>
    <izvorni_sadrzaj>
      <item>TIGAR-CIKATIĆ d.o.o. za poslove zaštite, osoba i imovine ˝u likvidaciji˝, Kneza Trpimira 26, 21210 Solin</item>
    </izvorni_sadrzaj>
    <derivirana_varijabla naziv="DomainObject.Predmet.ProtuStrankaListFormatedWithAdress_1">
      <item>TIGAR-CIKATIĆ d.o.o. za poslove zaštite, osoba i imovine ˝u likvidaciji˝, Kneza Trpimira 26, 21210 Solin</item>
    </derivirana_varijabla>
  </DomainObject.Predmet.ProtuStrankaListFormatedWithAdress>
  <DomainObject.Predmet.ProtuStrankaListFormatedWithAdressOIB>
    <izvorni_sadrzaj>
      <item>TIGAR-CIKATIĆ d.o.o. za poslove zaštite, osoba i imovine ˝u likvidaciji˝, OIB 09850197989, Kneza Trpimira 26, 21210 Solin</item>
    </izvorni_sadrzaj>
    <derivirana_varijabla naziv="DomainObject.Predmet.ProtuStrankaListFormatedWithAdressOIB_1">
      <item>TIGAR-CIKATIĆ d.o.o. za poslove zaštite, osoba i imovine ˝u likvidaciji˝, OIB 09850197989, Kneza Trpimira 26, 21210 Solin</item>
    </derivirana_varijabla>
  </DomainObject.Predmet.ProtuStrankaListFormatedWithAdressOIB>
  <DomainObject.Predmet.ProtuStrankaListNazivFormated>
    <izvorni_sadrzaj>
      <item>TIGAR-CIKATIĆ d.o.o. za poslove zaštite, osoba i imovine ˝u likvidaciji˝</item>
    </izvorni_sadrzaj>
    <derivirana_varijabla naziv="DomainObject.Predmet.ProtuStrankaListNazivFormated_1">
      <item>TIGAR-CIKATIĆ d.o.o. za poslove zaštite, osoba i imovine ˝u likvidaciji˝</item>
    </derivirana_varijabla>
  </DomainObject.Predmet.ProtuStrankaListNazivFormated>
  <DomainObject.Predmet.ProtuStrankaListNazivFormatedOIB>
    <izvorni_sadrzaj>
      <item>TIGAR-CIKATIĆ d.o.o. za poslove zaštite, osoba i imovine ˝u likvidaciji˝, OIB 09850197989</item>
    </izvorni_sadrzaj>
    <derivirana_varijabla naziv="DomainObject.Predmet.ProtuStrankaListNazivFormatedOIB_1">
      <item>TIGAR-CIKATIĆ d.o.o. za poslove zaštite, osoba i imovine ˝u likvidaciji˝, OIB 09850197989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TIGAR-CIKATIĆ d.o.o. za poslove zaštite, osoba i imovine ˝u likvidaciji˝</izvorni_sadrzaj>
    <derivirana_varijabla naziv="DomainObject.Predmet.ProtustrankaIDrugi_1">TIGAR-CIKATIĆ d.o.o. za poslove zaštite, osoba i imovine ˝u likvidaciji˝</derivirana_varijabla>
  </DomainObject.Predmet.ProtustrankaIDrugi>
  <DomainObject.Predmet.StrankaIDrugiAdressOIB>
    <izvorni_sadrzaj>FINA SPLIT, Mažur. šet. 24b, 21000 Split</izvorni_sadrzaj>
    <derivirana_varijabla naziv="DomainObject.Predmet.StrankaIDrugiAdressOIB_1">FINA SPLIT, Mažur. šet. 24b, 21000 Split</derivirana_varijabla>
  </DomainObject.Predmet.StrankaIDrugiAdressOIB>
  <DomainObject.Predmet.ProtustrankaIDrugiAdressOIB>
    <izvorni_sadrzaj>TIGAR-CIKATIĆ d.o.o. za poslove zaštite, osoba i imovine ˝u likvidaciji˝, OIB 09850197989, Kneza Trpimira 26, 21210 Solin</izvorni_sadrzaj>
    <derivirana_varijabla naziv="DomainObject.Predmet.ProtustrankaIDrugiAdressOIB_1">TIGAR-CIKATIĆ d.o.o. za poslove zaštite, osoba i imovine ˝u likvidaciji˝, OIB 09850197989, Kneza Trpimira 26,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TIGAR-CIKATIĆ d.o.o. za poslove zaštite, osoba i imovine ˝u likvidaciji˝</item>
    </izvorni_sadrzaj>
    <derivirana_varijabla naziv="DomainObject.Predmet.SudioniciListNaziv_1">
      <item>FINA SPLIT</item>
      <item>TIGAR-CIKATIĆ d.o.o. za poslove zaštite, osoba i imovine ˝u likvidaciji˝</item>
    </derivirana_varijabla>
  </DomainObject.Predmet.SudioniciListNaziv>
  <DomainObject.Predmet.SudioniciListAdressOIB>
    <izvorni_sadrzaj>
      <item>FINA SPLIT, Mažur. šet. 24b,21000 Split</item>
      <item>TIGAR-CIKATIĆ d.o.o. za poslove zaštite, osoba i imovine ˝u likvidaciji˝, OIB 09850197989, Kneza Trpimira 26,21210 Solin</item>
    </izvorni_sadrzaj>
    <derivirana_varijabla naziv="DomainObject.Predmet.SudioniciListAdressOIB_1">
      <item>FINA SPLIT, Mažur. šet. 24b,21000 Split</item>
      <item>TIGAR-CIKATIĆ d.o.o. za poslove zaštite, osoba i imovine ˝u likvidaciji˝, OIB 09850197989, Kneza Trpimira 26,21210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09850197989</item>
    </izvorni_sadrzaj>
    <derivirana_varijabla naziv="DomainObject.Predmet.SudioniciListNazivOIB_1">
      <item>, OIB null</item>
      <item>, OIB 09850197989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EC6A5-E3AC-4B0C-A0EB-13144C6FE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3966</properties:Characters>
  <properties:Lines>98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2015-12-21T11:25:00Z</dcterms:created>
  <dc:creator>wsadmin</dc:creator>
  <cp:lastModifiedBy>Katarina Mikulić</cp:lastModifiedBy>
  <cp:lastPrinted>2015-12-22T08:22:00Z</cp:lastPrinted>
  <dcterms:modified xmlns:xsi="http://www.w3.org/2001/XMLSchema-instance" xsi:type="dcterms:W3CDTF">2016-01-04T08:53:00Z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