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71134D">
        <w:t>413</w:t>
      </w:r>
      <w:r w:rsidRPr="00EC13ED">
        <w:t>/1</w:t>
      </w:r>
      <w:r w:rsidR="002A31E8">
        <w:t>3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71134D" w:rsidP="0071134D" w:rsidR="0071134D" w:rsidRPr="00065A16">
      <w:pPr>
        <w:jc w:val="both"/>
      </w:pPr>
      <w:r w:rsidRPr="00065A16">
        <w:t xml:space="preserve">Pozivaju se zainteresirane osobe da u roku od petnaest dana predujme na prolazni depozit suda koji se vodi kod Hrvatske poštanske banke d.d. Zagreb broj </w:t>
      </w:r>
      <w:r w:rsidRPr="00065A16">
        <w:rPr>
          <w:bCs/>
        </w:rPr>
        <w:t xml:space="preserve">HR59 2390 0011 3000 0270 3 </w:t>
      </w:r>
      <w:r w:rsidRPr="00065A16">
        <w:t xml:space="preserve">iznos od 25.000,00 kn za pokriće troškova prethodnog i otvorenog stečajnog postupka, jer će se u suprotnome donijeti rješenje o istovremenom otvaranju i zaključenju stečajnog postupka nad dužnikom </w:t>
      </w:r>
      <w:r w:rsidRPr="00FC0743">
        <w:t xml:space="preserve">TOTH FRANKOVIĆ društvo s ograničenom odgovornošću za ugostiteljstvo, trgovinu i usluge Labin, </w:t>
      </w:r>
      <w:proofErr w:type="spellStart"/>
      <w:r w:rsidRPr="00FC0743">
        <w:t>Ripenda</w:t>
      </w:r>
      <w:proofErr w:type="spellEnd"/>
      <w:r w:rsidRPr="00FC0743">
        <w:t xml:space="preserve"> </w:t>
      </w:r>
      <w:proofErr w:type="spellStart"/>
      <w:r w:rsidRPr="00FC0743">
        <w:t>Verbanci</w:t>
      </w:r>
      <w:proofErr w:type="spellEnd"/>
      <w:r w:rsidRPr="00FC0743">
        <w:t xml:space="preserve">, </w:t>
      </w:r>
      <w:proofErr w:type="spellStart"/>
      <w:r w:rsidRPr="00FC0743">
        <w:t>Breg</w:t>
      </w:r>
      <w:proofErr w:type="spellEnd"/>
      <w:r w:rsidRPr="00FC0743">
        <w:t xml:space="preserve"> 31, OIB: </w:t>
      </w:r>
      <w:r w:rsidRPr="00FC0743">
        <w:rPr>
          <w:bCs/>
        </w:rPr>
        <w:t>09816324275</w:t>
      </w:r>
      <w:r w:rsidRPr="00065A16">
        <w:t>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71134D">
        <w:t>413</w:t>
      </w:r>
      <w:r w:rsidRPr="00EC13ED">
        <w:t>/1</w:t>
      </w:r>
      <w:r w:rsidR="002A31E8">
        <w:t>3</w:t>
      </w:r>
      <w:r w:rsidRPr="00EC13ED">
        <w:t xml:space="preserve"> od </w:t>
      </w:r>
      <w:r w:rsidR="007337E5">
        <w:t>26</w:t>
      </w:r>
      <w:r w:rsidR="00324BD9">
        <w:t>.</w:t>
      </w:r>
      <w:r w:rsidR="002A31E8">
        <w:t>2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7337E5">
        <w:t>26</w:t>
      </w:r>
      <w:r w:rsidR="006425F5">
        <w:t>.</w:t>
      </w:r>
      <w:r w:rsidR="00872712">
        <w:t>2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1134D"/>
    <w:rsid w:val="0072090F"/>
    <w:rsid w:val="007337E5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E57CE"/>
    <w:rsid w:val="00DF185B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5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7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7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7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7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E57CE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DE57CE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DE57CE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DE57CE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DE57CE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26. veljače 2015.</izvorni_sadrzaj>
    <derivirana_varijabla naziv="DomainObject.DatumDonosenjaOdluke_1">26.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TOTH FRANKOVIĆ d.o.o.  Labin</izvorni_sadrzaj>
    <derivirana_varijabla naziv="DomainObject.Predmet.ProtustrankaFormated_1">  TOTH FRANKOVIĆ d.o.o.  Labin</derivirana_varijabla>
  </DomainObject.Predmet.ProtustrankaFormated>
  <DomainObject.Predmet.ProtustrankaFormatedOIB>
    <izvorni_sadrzaj>  TOTH FRANKOVIĆ d.o.o.  Labin, OIB 09816324275</izvorni_sadrzaj>
    <derivirana_varijabla naziv="DomainObject.Predmet.ProtustrankaFormatedOIB_1">  TOTH FRANKOVIĆ d.o.o.  Labin, OIB 09816324275</derivirana_varijabla>
  </DomainObject.Predmet.ProtustrankaFormatedOIB>
  <DomainObject.Predmet.ProtustrankaFormatedWithAdress>
    <izvorni_sadrzaj> TOTH FRANKOVIĆ d.o.o.  Labin, Breg 31, 52 220 Labin</izvorni_sadrzaj>
    <derivirana_varijabla naziv="DomainObject.Predmet.ProtustrankaFormatedWithAdress_1"> TOTH FRANKOVIĆ d.o.o.  Labin, Breg 31, 52 220 Labin</derivirana_varijabla>
  </DomainObject.Predmet.ProtustrankaFormatedWithAdress>
  <DomainObject.Predmet.ProtustrankaFormatedWithAdressOIB>
    <izvorni_sadrzaj> TOTH FRANKOVIĆ d.o.o.  Labin, OIB 09816324275, Breg 31, 52 220 Labin</izvorni_sadrzaj>
    <derivirana_varijabla naziv="DomainObject.Predmet.ProtustrankaFormatedWithAdressOIB_1"> TOTH FRANKOVIĆ d.o.o.  Labin, OIB 09816324275, Breg 31, 52 220 Labin</derivirana_varijabla>
  </DomainObject.Predmet.ProtustrankaFormatedWithAdressOIB>
  <DomainObject.Predmet.ProtustrankaWithAdress>
    <izvorni_sadrzaj>TOTH FRANKOVIĆ d.o.o.  Labin Breg 31, 52 220 Labin</izvorni_sadrzaj>
    <derivirana_varijabla naziv="DomainObject.Predmet.ProtustrankaWithAdress_1">TOTH FRANKOVIĆ d.o.o.  Labin Breg 31, 52 220 Labin</derivirana_varijabla>
  </DomainObject.Predmet.ProtustrankaWithAdress>
  <DomainObject.Predmet.ProtustrankaWithAdressOIB>
    <izvorni_sadrzaj>TOTH FRANKOVIĆ d.o.o.  Labin, OIB 09816324275, Breg 31, 52 220 Labin</izvorni_sadrzaj>
    <derivirana_varijabla naziv="DomainObject.Predmet.ProtustrankaWithAdressOIB_1">TOTH FRANKOVIĆ d.o.o.  Labin, OIB 09816324275, Breg 31, 52 220 Labin</derivirana_varijabla>
  </DomainObject.Predmet.ProtustrankaWithAdressOIB>
  <DomainObject.Predmet.ProtustrankaNazivFormated>
    <izvorni_sadrzaj>TOTH FRANKOVIĆ d.o.o.  Labin</izvorni_sadrzaj>
    <derivirana_varijabla naziv="DomainObject.Predmet.ProtustrankaNazivFormated_1">TOTH FRANKOVIĆ d.o.o.  Labin</derivirana_varijabla>
  </DomainObject.Predmet.ProtustrankaNazivFormated>
  <DomainObject.Predmet.ProtustrankaNazivFormatedOIB>
    <izvorni_sadrzaj>TOTH FRANKOVIĆ d.o.o.  Labin, OIB 09816324275</izvorni_sadrzaj>
    <derivirana_varijabla naziv="DomainObject.Predmet.ProtustrankaNazivFormatedOIB_1">TOTH FRANKOVIĆ d.o.o.  Labin, OIB 09816324275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TOTH FRANKOVIĆ d.o.o.  Labin</item>
    </izvorni_sadrzaj>
    <derivirana_varijabla naziv="DomainObject.Predmet.ProtuStrankaListFormated_1">
      <item>TOTH FRANKOVIĆ d.o.o.  Labin</item>
    </derivirana_varijabla>
  </DomainObject.Predmet.ProtuStrankaListFormated>
  <DomainObject.Predmet.ProtuStrankaListFormatedOIB>
    <izvorni_sadrzaj>
      <item>TOTH FRANKOVIĆ d.o.o.  Labin, OIB 09816324275</item>
    </izvorni_sadrzaj>
    <derivirana_varijabla naziv="DomainObject.Predmet.ProtuStrankaListFormatedOIB_1">
      <item>TOTH FRANKOVIĆ d.o.o.  Labin, OIB 09816324275</item>
    </derivirana_varijabla>
  </DomainObject.Predmet.ProtuStrankaListFormatedOIB>
  <DomainObject.Predmet.ProtuStrankaListFormatedWithAdress>
    <izvorni_sadrzaj>
      <item>TOTH FRANKOVIĆ d.o.o.  Labin, Breg 31, 52 220 Labin</item>
    </izvorni_sadrzaj>
    <derivirana_varijabla naziv="DomainObject.Predmet.ProtuStrankaListFormatedWithAdress_1">
      <item>TOTH FRANKOVIĆ d.o.o.  Labin, Breg 31, 52 220 Labin</item>
    </derivirana_varijabla>
  </DomainObject.Predmet.ProtuStrankaListFormatedWithAdress>
  <DomainObject.Predmet.ProtuStrankaListFormatedWithAdressOIB>
    <izvorni_sadrzaj>
      <item>TOTH FRANKOVIĆ d.o.o.  Labin, OIB 09816324275, Breg 31, 52 220 Labin</item>
    </izvorni_sadrzaj>
    <derivirana_varijabla naziv="DomainObject.Predmet.ProtuStrankaListFormatedWithAdressOIB_1">
      <item>TOTH FRANKOVIĆ d.o.o.  Labin, OIB 09816324275, Breg 31, 52 220 Labin</item>
    </derivirana_varijabla>
  </DomainObject.Predmet.ProtuStrankaListFormatedWithAdressOIB>
  <DomainObject.Predmet.ProtuStrankaListNazivFormated>
    <izvorni_sadrzaj>
      <item>TOTH FRANKOVIĆ d.o.o.  Labin</item>
    </izvorni_sadrzaj>
    <derivirana_varijabla naziv="DomainObject.Predmet.ProtuStrankaListNazivFormated_1">
      <item>TOTH FRANKOVIĆ d.o.o.  Labin</item>
    </derivirana_varijabla>
  </DomainObject.Predmet.ProtuStrankaListNazivFormated>
  <DomainObject.Predmet.ProtuStrankaListNazivFormatedOIB>
    <izvorni_sadrzaj>
      <item>TOTH FRANKOVIĆ d.o.o.  Labin, OIB 09816324275</item>
    </izvorni_sadrzaj>
    <derivirana_varijabla naziv="DomainObject.Predmet.ProtuStrankaListNazivFormatedOIB_1">
      <item>TOTH FRANKOVIĆ d.o.o.  Labin, OIB 09816324275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2015.</izvorni_sadrzaj>
    <derivirana_varijabla naziv="DomainObject.Datum_1">26. veljače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TOTH FRANKOVIĆ d.o.o.  Labin</izvorni_sadrzaj>
    <derivirana_varijabla naziv="DomainObject.Predmet.ProtustrankaIDrugi_1">TOTH FRANKOVIĆ d.o.o.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TOTH FRANKOVIĆ d.o.o.  Labin, OIB 09816324275, Breg 31, 52 220 Labin</izvorni_sadrzaj>
    <derivirana_varijabla naziv="DomainObject.Predmet.ProtustrankaIDrugiAdressOIB_1">TOTH FRANKOVIĆ d.o.o.  Labin, OIB 09816324275, Breg 31,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TOTH FRANKOVIĆ d.o.o.  Labin</item>
      <item>FINA  Pula</item>
    </izvorni_sadrzaj>
    <derivirana_varijabla naziv="DomainObject.Predmet.SudioniciListNaziv_1">
      <item>TOTH FRANKOVIĆ d.o.o.  Labin</item>
      <item>FINA  Pula</item>
    </derivirana_varijabla>
  </DomainObject.Predmet.SudioniciListNaziv>
  <DomainObject.Predmet.SudioniciListAdressOIB>
    <izvorni_sadrzaj>
      <item>TOTH FRANKOVIĆ d.o.o.  Labin, OIB 09816324275, Breg 31,52 220 Labin</item>
      <item>FINA  Pula, OIB 85821130368, Giardini 5,52 100 Pula</item>
    </izvorni_sadrzaj>
    <derivirana_varijabla naziv="DomainObject.Predmet.SudioniciListAdressOIB_1">
      <item>TOTH FRANKOVIĆ d.o.o.  Labin, OIB 09816324275, Breg 31,52 220 Labin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09816324275</item>
      <item>, OIB 85821130368</item>
    </izvorni_sadrzaj>
    <derivirana_varijabla naziv="DomainObject.Predmet.SudioniciListNazivOIB_1">
      <item>, OIB 09816324275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0C9ABB-874F-45EF-AAC3-F623D54A2EB6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143</properties:Words>
  <properties:Characters>769</properties:Characters>
  <properties:Lines>63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2015-02-26T08:39:00Z</dcterms:created>
  <dc:creator>vjelenovic</dc:creator>
  <cp:lastModifiedBy>docx4j</cp:lastModifiedBy>
  <cp:lastPrinted>2015-02-26T08:38:00Z</cp:lastPrinted>
  <dcterms:modified xmlns:xsi="http://www.w3.org/2001/XMLSchema-instance" xsi:type="dcterms:W3CDTF">2015-02-26T08:43:00Z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