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5d27f" w14:paraId="bc5d27f" w:rsidRDefault="00067EFE" w:rsidR="008D44D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4059968" cx="57607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4059968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D44D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7EFE"/>
    <w:rsid w:val="00067EFE"/>
    <w:rsid w:val="00543626"/>
    <w:rsid w:val="008D4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67EF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7E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36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36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36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36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36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67EF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7E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36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36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36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36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36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0</properties:Words>
  <properties:Characters>0</properties:Characters>
  <properties:Lines>1</properties:Lines>
  <properties:Paragraphs>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2018-09-13T09:59:00Z</dcterms:created>
  <dc:creator>Vesna Dragišić</dc:creator>
  <cp:lastModifiedBy>Vesna Dragišić</cp:lastModifiedBy>
  <dcterms:modified xmlns:xsi="http://www.w3.org/2001/XMLSchema-instance" xsi:type="dcterms:W3CDTF">2018-09-13T10:20:00Z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Završni račun (Dok6.docx)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