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c464" w14:paraId="e57c464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786E92">
        <w:rPr>
          <w:rFonts w:eastAsia="Times New Roman" w:hAnsi="Times New Roman" w:ascii="Times New Roman"/>
          <w:sz w:val="24"/>
          <w:szCs w:val="24"/>
          <w:lang w:eastAsia="hr-HR"/>
        </w:rPr>
        <w:t>DURAL TRADE d.o.o., Zagreb, Mihanovićeva 20, OIB: 61493626819, 3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786E92">
        <w:rPr>
          <w:rFonts w:eastAsia="Times New Roman" w:hAnsi="Times New Roman" w:ascii="Times New Roman"/>
          <w:sz w:val="24"/>
          <w:szCs w:val="24"/>
          <w:lang w:eastAsia="hr-HR"/>
        </w:rPr>
        <w:t>DURAL TRADE d.o.o., Zagreb, Mihanovićeva 20, OIB: 61493626819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786E92">
        <w:rPr>
          <w:rFonts w:eastAsia="Times New Roman" w:hAnsi="Times New Roman" w:ascii="Times New Roman"/>
          <w:sz w:val="24"/>
          <w:szCs w:val="24"/>
          <w:lang w:eastAsia="hr-HR"/>
        </w:rPr>
        <w:t>DURAL TRADE d.o.o., Zagreb, Mihanovićeva 20, OIB: 61493626819</w:t>
      </w:r>
      <w:r w:rsidR="00E9510E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86E92">
        <w:rPr>
          <w:rFonts w:hAnsi="Times New Roman" w:ascii="Times New Roman"/>
          <w:sz w:val="24"/>
          <w:szCs w:val="24"/>
        </w:rPr>
        <w:t>ALDI RAIĆU, Zagreb, Svačićev trg 2, OIB: 99040585995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786E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="00333C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travnja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</w:t>
      </w:r>
      <w:r w:rsidR="00786E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10,40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AD75EF" w:rsid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786E9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6E92" w:rsidP="00786E92" w:rsidR="00786E92" w:rsidRPr="00786E92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E9510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786E9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9510E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786E92">
        <w:rPr>
          <w:rFonts w:eastAsia="Times New Roman" w:hAnsi="Times New Roman" w:ascii="Times New Roman"/>
          <w:sz w:val="24"/>
          <w:szCs w:val="24"/>
          <w:lang w:eastAsia="hr-HR"/>
        </w:rPr>
        <w:t>DURAL TRADE d.o.o., Zagreb, Mihanovićeva 20, OIB: 61493626819</w:t>
      </w:r>
      <w:r w:rsidR="008754A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E9510E">
        <w:rPr>
          <w:rFonts w:cs="Times New Roman" w:eastAsia="Times New Roman" w:hAnsi="Times New Roman" w:ascii="Times New Roman"/>
          <w:sz w:val="24"/>
          <w:szCs w:val="24"/>
          <w:lang w:eastAsia="hr-HR"/>
        </w:rPr>
        <w:t>444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 w:rsidR="00E9510E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zakonu, odnosno dužnika pojedinca, podnositelj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86E9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428" w:rsidP="00AD75EF" w:rsidR="00350428">
      <w:pPr>
        <w:spacing w:lineRule="auto" w:line="240" w:after="0"/>
      </w:pPr>
      <w:r>
        <w:separator/>
      </w:r>
    </w:p>
  </w:endnote>
  <w:endnote w:id="0" w:type="continuationSeparator">
    <w:p w:rsidRDefault="00350428" w:rsidP="00AD75EF" w:rsidR="003504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428" w:rsidP="00AD75EF" w:rsidR="00350428">
      <w:pPr>
        <w:spacing w:lineRule="auto" w:line="240" w:after="0"/>
      </w:pPr>
      <w:r>
        <w:separator/>
      </w:r>
    </w:p>
  </w:footnote>
  <w:footnote w:id="0" w:type="continuationSeparator">
    <w:p w:rsidRDefault="00350428" w:rsidP="00AD75EF" w:rsidR="003504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DF0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786E92">
      <w:t>3256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C655E"/>
    <w:rsid w:val="00122885"/>
    <w:rsid w:val="0015225A"/>
    <w:rsid w:val="002F3142"/>
    <w:rsid w:val="00333C35"/>
    <w:rsid w:val="00350428"/>
    <w:rsid w:val="003A6FBE"/>
    <w:rsid w:val="0040288E"/>
    <w:rsid w:val="00411893"/>
    <w:rsid w:val="004555A8"/>
    <w:rsid w:val="007252FD"/>
    <w:rsid w:val="00770AC9"/>
    <w:rsid w:val="00786E92"/>
    <w:rsid w:val="008754A9"/>
    <w:rsid w:val="008F0E72"/>
    <w:rsid w:val="009117B8"/>
    <w:rsid w:val="009F7DF0"/>
    <w:rsid w:val="00AD75EF"/>
    <w:rsid w:val="00B03498"/>
    <w:rsid w:val="00B72440"/>
    <w:rsid w:val="00D06BAA"/>
    <w:rsid w:val="00DB72FD"/>
    <w:rsid w:val="00E5731F"/>
    <w:rsid w:val="00E9510E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D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7D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7D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7DF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D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7D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7D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7DF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3256</izvorni_sadrzaj>
    <derivirana_varijabla naziv="DomainObject.Predmet.Broj_1">3256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St-3256/2016</izvorni_sadrzaj>
    <derivirana_varijabla naziv="DomainObject.Predmet.OznakaBroj_1">St-3256/2016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DURAL TRADE d.o.o. zastupanog po punomoćniku Aldo Raić</izvorni_sadrzaj>
    <derivirana_varijabla naziv="DomainObject.Predmet.ProtustrankaFormated_1">  DURAL TRADE d.o.o. zastupanog po punomoćniku Aldo Raić</derivirana_varijabla>
  </DomainObject.Predmet.ProtustrankaFormated>
  <DomainObject.Predmet.ProtustrankaFormatedOIB>
    <izvorni_sadrzaj>  DURAL TRADE d.o.o., OIB 61493626819 zastupanog po punomoćniku Aldo Raić</izvorni_sadrzaj>
    <derivirana_varijabla naziv="DomainObject.Predmet.ProtustrankaFormatedOIB_1">  DURAL TRADE d.o.o., OIB 61493626819 zastupanog po punomoćniku Aldo Raić</derivirana_varijabla>
  </DomainObject.Predmet.ProtustrankaFormatedOIB>
  <DomainObject.Predmet.ProtustrankaFormatedWithAdress>
    <izvorni_sadrzaj> DURAL TRADE d.o.o., Mihanovićeva 20, 10000 Zagreb zastupanog po punomoćniku Aldo Raić</izvorni_sadrzaj>
    <derivirana_varijabla naziv="DomainObject.Predmet.ProtustrankaFormatedWithAdress_1"> DURAL TRADE d.o.o., Mihanovićeva 20, 10000 Zagreb zastupanog po punomoćniku Aldo Raić</derivirana_varijabla>
  </DomainObject.Predmet.ProtustrankaFormatedWithAdress>
  <DomainObject.Predmet.ProtustrankaFormatedWithAdressOIB>
    <izvorni_sadrzaj> DURAL TRADE d.o.o., OIB 61493626819, Mihanovićeva 20, 10000 Zagreb zastupanog po punomoćniku Aldo Raić</izvorni_sadrzaj>
    <derivirana_varijabla naziv="DomainObject.Predmet.ProtustrankaFormatedWithAdressOIB_1"> DURAL TRADE d.o.o., OIB 61493626819, Mihanovićeva 20, 10000 Zagreb zastupanog po punomoćniku Aldo Raić</derivirana_varijabla>
  </DomainObject.Predmet.ProtustrankaFormatedWithAdressOIB>
  <DomainObject.Predmet.ProtustrankaWithAdress>
    <izvorni_sadrzaj>DURAL TRADE d.o.o. Mihanovićeva 20, 10000 Zagreb</izvorni_sadrzaj>
    <derivirana_varijabla naziv="DomainObject.Predmet.ProtustrankaWithAdress_1">DURAL TRADE d.o.o. Mihanovićeva 20, 10000 Zagreb</derivirana_varijabla>
  </DomainObject.Predmet.ProtustrankaWithAdress>
  <DomainObject.Predmet.ProtustrankaWithAdressOIB>
    <izvorni_sadrzaj>DURAL TRADE d.o.o., OIB 61493626819, Mihanovićeva 20, 10000 Zagreb</izvorni_sadrzaj>
    <derivirana_varijabla naziv="DomainObject.Predmet.ProtustrankaWithAdressOIB_1">DURAL TRADE d.o.o., OIB 61493626819, Mihanovićeva 20, 10000 Zagreb</derivirana_varijabla>
  </DomainObject.Predmet.ProtustrankaWithAdressOIB>
  <DomainObject.Predmet.ProtustrankaNazivFormated>
    <izvorni_sadrzaj>DURAL TRADE d.o.o.</izvorni_sadrzaj>
    <derivirana_varijabla naziv="DomainObject.Predmet.ProtustrankaNazivFormated_1">DURAL TRADE d.o.o.</derivirana_varijabla>
  </DomainObject.Predmet.ProtustrankaNazivFormated>
  <DomainObject.Predmet.ProtustrankaNazivFormatedOIB>
    <izvorni_sadrzaj>DURAL TRADE d.o.o., OIB 61493626819</izvorni_sadrzaj>
    <derivirana_varijabla naziv="DomainObject.Predmet.ProtustrankaNazivFormatedOIB_1">DURAL TRADE d.o.o., OIB 61493626819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DURAL TRADE d.o.o. zastupanog po punomoćniku Aldo Raić</item>
    </izvorni_sadrzaj>
    <derivirana_varijabla naziv="DomainObject.Predmet.ProtuStrankaListFormated_1">
      <item>DURAL TRADE d.o.o. zastupanog po punomoćniku Aldo Raić</item>
    </derivirana_varijabla>
  </DomainObject.Predmet.ProtuStrankaListFormated>
  <DomainObject.Predmet.ProtuStrankaListFormatedOIB>
    <izvorni_sadrzaj>
      <item>DURAL TRADE d.o.o., OIB 61493626819 zastupanog po punomoćniku Aldo Raić</item>
    </izvorni_sadrzaj>
    <derivirana_varijabla naziv="DomainObject.Predmet.ProtuStrankaListFormatedOIB_1">
      <item>DURAL TRADE d.o.o., OIB 61493626819 zastupanog po punomoćniku Aldo Raić</item>
    </derivirana_varijabla>
  </DomainObject.Predmet.ProtuStrankaListFormatedOIB>
  <DomainObject.Predmet.ProtuStrankaListFormatedWithAdress>
    <izvorni_sadrzaj>
      <item>DURAL TRADE d.o.o., Mihanovićeva 20, 10000 Zagreb zastupanog po punomoćniku Aldo Raić</item>
    </izvorni_sadrzaj>
    <derivirana_varijabla naziv="DomainObject.Predmet.ProtuStrankaListFormatedWithAdress_1">
      <item>DURAL TRADE d.o.o., Mihanovićeva 20, 10000 Zagreb zastupanog po punomoćniku Aldo Raić</item>
    </derivirana_varijabla>
  </DomainObject.Predmet.ProtuStrankaListFormatedWithAdress>
  <DomainObject.Predmet.ProtuStrankaListFormatedWithAdressOIB>
    <izvorni_sadrzaj>
      <item>DURAL TRADE d.o.o., OIB 61493626819, Mihanovićeva 20, 10000 Zagreb zastupanog po punomoćniku Aldo Raić</item>
    </izvorni_sadrzaj>
    <derivirana_varijabla naziv="DomainObject.Predmet.ProtuStrankaListFormatedWithAdressOIB_1">
      <item>DURAL TRADE d.o.o., OIB 61493626819, Mihanovićeva 20, 10000 Zagreb zastupanog po punomoćniku Aldo Raić</item>
    </derivirana_varijabla>
  </DomainObject.Predmet.ProtuStrankaListFormatedWithAdressOIB>
  <DomainObject.Predmet.ProtuStrankaListNazivFormated>
    <izvorni_sadrzaj>
      <item>DURAL TRADE d.o.o.</item>
    </izvorni_sadrzaj>
    <derivirana_varijabla naziv="DomainObject.Predmet.ProtuStrankaListNazivFormated_1">
      <item>DURAL TRADE d.o.o.</item>
    </derivirana_varijabla>
  </DomainObject.Predmet.ProtuStrankaListNazivFormated>
  <DomainObject.Predmet.ProtuStrankaListNazivFormatedOIB>
    <izvorni_sadrzaj>
      <item>DURAL TRADE d.o.o., OIB 61493626819</item>
    </izvorni_sadrzaj>
    <derivirana_varijabla naziv="DomainObject.Predmet.ProtuStrankaListNazivFormatedOIB_1">
      <item>DURAL TRADE d.o.o., OIB 61493626819</item>
    </derivirana_varijabla>
  </DomainObject.Predmet.ProtuStrankaListNazivFormatedOIB>
  <DomainObject.Predmet.OstaliListFormated>
    <izvorni_sadrzaj>
      <item>Aldo Raić punomoćnik sudionika u postupku DURAL TRADE d.o.o.</item>
    </izvorni_sadrzaj>
    <derivirana_varijabla naziv="DomainObject.Predmet.OstaliListFormated_1">
      <item>Aldo Raić punomoćnik sudionika u postupku DURAL TRADE d.o.o.</item>
    </derivirana_varijabla>
  </DomainObject.Predmet.OstaliListFormated>
  <DomainObject.Predmet.OstaliListFormatedOIB>
    <izvorni_sadrzaj>
      <item>Aldo Raić, OIB 99040585995 punomoćnik sudionika u postupku DURAL TRADE d.o.o.</item>
    </izvorni_sadrzaj>
    <derivirana_varijabla naziv="DomainObject.Predmet.OstaliListFormatedOIB_1">
      <item>Aldo Raić, OIB 99040585995 punomoćnik sudionika u postupku DURAL TRADE d.o.o.</item>
    </derivirana_varijabla>
  </DomainObject.Predmet.OstaliListFormatedOIB>
  <DomainObject.Predmet.OstaliListFormatedWithAdress>
    <izvorni_sadrzaj>
      <item>Aldo Raić, Svačićev Trg 2, 10000 Zagreb punomoćnik sudionika u postupku DURAL TRADE d.o.o.</item>
    </izvorni_sadrzaj>
    <derivirana_varijabla naziv="DomainObject.Predmet.OstaliListFormatedWithAdress_1">
      <item>Aldo Raić, Svačićev Trg 2, 10000 Zagreb punomoćnik sudionika u postupku DURAL TRADE d.o.o.</item>
    </derivirana_varijabla>
  </DomainObject.Predmet.OstaliListFormatedWithAdress>
  <DomainObject.Predmet.OstaliListFormatedWithAdressOIB>
    <izvorni_sadrzaj>
      <item>Aldo Raić, OIB 99040585995, Svačićev Trg 2, 10000 Zagreb punomoćnik sudionika u postupku DURAL TRADE d.o.o.</item>
    </izvorni_sadrzaj>
    <derivirana_varijabla naziv="DomainObject.Predmet.OstaliListFormatedWithAdressOIB_1">
      <item>Aldo Raić, OIB 99040585995, Svačićev Trg 2, 10000 Zagreb punomoćnik sudionika u postupku DURAL TRADE d.o.o.</item>
    </derivirana_varijabla>
  </DomainObject.Predmet.OstaliListFormatedWithAdressOIB>
  <DomainObject.Predmet.OstaliListNazivFormated>
    <izvorni_sadrzaj>
      <item>Aldo Raić</item>
    </izvorni_sadrzaj>
    <derivirana_varijabla naziv="DomainObject.Predmet.OstaliListNazivFormated_1">
      <item>Aldo Raić</item>
    </derivirana_varijabla>
  </DomainObject.Predmet.OstaliListNazivFormated>
  <DomainObject.Predmet.OstaliListNazivFormatedOIB>
    <izvorni_sadrzaj>
      <item>Aldo Raić, OIB 99040585995</item>
    </izvorni_sadrzaj>
    <derivirana_varijabla naziv="DomainObject.Predmet.OstaliListNazivFormatedOIB_1">
      <item>Aldo Raić, OIB 99040585995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DURAL TRADE d.o.o.</izvorni_sadrzaj>
    <derivirana_varijabla naziv="DomainObject.Predmet.ProtustrankaIDrugi_1">DURAL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DURAL TRADE d.o.o., OIB 61493626819, Mihanovićeva 20, 10000 Zagreb</izvorni_sadrzaj>
    <derivirana_varijabla naziv="DomainObject.Predmet.ProtustrankaIDrugiAdressOIB_1">DURAL TRADE d.o.o., OIB 61493626819,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DURAL TRADE d.o.o.</item>
      <item>Aldo Raić</item>
    </izvorni_sadrzaj>
    <derivirana_varijabla naziv="DomainObject.Predmet.SudioniciListNaziv_1">
      <item>FINA Regionalni centar Zagreb</item>
      <item>DURAL TRADE d.o.o.</item>
      <item>Aldo Raić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DURAL TRADE d.o.o., OIB 61493626819, Mihanovićeva 20,10000 Zagreb</item>
      <item>Aldo Raić, OIB 99040585995, Svačićev Trg 2,10000 Zagreb</item>
    </izvorni_sadrzaj>
    <derivirana_varijabla naziv="DomainObject.Predmet.SudioniciListAdressOIB_1">
      <item>FINA Regionalni centar Zagreb, OIB 85821130368, Trg svibanjskih žrtava 1995. br. 1,10000 Zagreb</item>
      <item>DURAL TRADE d.o.o., OIB 61493626819, Mihanovićeva 20,10000 Zagreb</item>
      <item>Aldo Raić, OIB 99040585995, Svačićev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61493626819</item>
      <item>, OIB 99040585995</item>
    </izvorni_sadrzaj>
    <derivirana_varijabla naziv="DomainObject.Predmet.SudioniciListNazivOIB_1">
      <item>, OIB 85821130368</item>
      <item>, OIB 61493626819</item>
      <item>, OIB 99040585995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3EA19-FA4D-4E78-8A55-06518ED52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879</properties:Words>
  <properties:Characters>4553</properties:Characters>
  <properties:Lines>143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2017-03-03T10:43:00Z</dcterms:created>
  <dc:creator>Draženka Prpić</dc:creator>
  <cp:lastModifiedBy>Draženka Prpić</cp:lastModifiedBy>
  <cp:lastPrinted>2017-03-03T10:44:00Z</cp:lastPrinted>
  <dcterms:modified xmlns:xsi="http://www.w3.org/2001/XMLSchema-instance" xsi:type="dcterms:W3CDTF">2017-03-03T10:44:00Z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