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c5e7" w14:paraId="ebac5e7" w:rsidRDefault="001A00F9" w:rsidP="001A00F9" w:rsidR="001A00F9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1A00F9" w:rsidP="001A00F9" w:rsidR="001A00F9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1A00F9" w:rsidP="001A00F9" w:rsidR="001A00F9">
      <w:r>
        <w:t xml:space="preserve"> TRGOVAČKI SUD U </w:t>
      </w:r>
      <w:proofErr w:type="spellStart"/>
      <w:r>
        <w:t>PAZINU</w:t>
      </w:r>
      <w:proofErr w:type="spellEnd"/>
    </w:p>
    <w:p w:rsidRDefault="001A00F9" w:rsidP="001A00F9" w:rsidR="001A00F9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1A00F9" w:rsidP="001A00F9" w:rsidR="001A00F9">
      <w:pPr>
        <w:jc w:val="both"/>
      </w:pPr>
    </w:p>
    <w:p w:rsidRDefault="001A00F9" w:rsidP="001A00F9" w:rsidR="001A00F9">
      <w:pPr>
        <w:jc w:val="center"/>
      </w:pPr>
      <w:r>
        <w:t>R E P U B L I K A  H R V A T S K A</w:t>
      </w:r>
    </w:p>
    <w:p w:rsidRDefault="001A00F9" w:rsidP="001A00F9" w:rsidR="001A00F9">
      <w:pPr>
        <w:jc w:val="center"/>
      </w:pPr>
      <w:r>
        <w:t>R J E Š E NJ E</w:t>
      </w:r>
    </w:p>
    <w:p w:rsidRDefault="001A00F9" w:rsidP="001A00F9" w:rsidR="001A00F9"/>
    <w:p w:rsidRDefault="001A00F9" w:rsidP="001A00F9" w:rsidR="001A00F9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>
        <w:t>THOTH</w:t>
      </w:r>
      <w:proofErr w:type="spellEnd"/>
      <w:r>
        <w:t xml:space="preserve"> d.o.o. Umag, Obala Josipa Broza Tita 5,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865021826</w:t>
      </w:r>
      <w:r w:rsidR="0045311F">
        <w:t>67</w:t>
      </w:r>
      <w:proofErr w:type="spellEnd"/>
      <w:r w:rsidR="0045311F">
        <w:t xml:space="preserve">, dana </w:t>
      </w:r>
      <w:proofErr w:type="spellStart"/>
      <w:r w:rsidR="0045311F">
        <w:t>14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>.</w:t>
      </w:r>
    </w:p>
    <w:p w:rsidRDefault="001A00F9" w:rsidP="001A00F9" w:rsidR="001A00F9">
      <w:pPr>
        <w:jc w:val="both"/>
      </w:pPr>
    </w:p>
    <w:p w:rsidRDefault="001A00F9" w:rsidP="001A00F9" w:rsidR="001A00F9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1A00F9" w:rsidP="001A00F9" w:rsidR="001A00F9">
      <w:pPr>
        <w:ind w:firstLine="708"/>
      </w:pPr>
    </w:p>
    <w:p w:rsidRDefault="001A00F9" w:rsidP="001A00F9" w:rsidR="001A00F9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>
        <w:t>THOTH</w:t>
      </w:r>
      <w:proofErr w:type="spellEnd"/>
      <w:r>
        <w:t xml:space="preserve"> d.o.o. Umag, Obala Josipa Broza Tita 5,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86502182667</w:t>
      </w:r>
      <w:proofErr w:type="spellEnd"/>
      <w:r>
        <w:t xml:space="preserve">, koji je zaprimljen </w:t>
      </w:r>
      <w:proofErr w:type="spellStart"/>
      <w:r>
        <w:t>12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 xml:space="preserve">. </w:t>
      </w:r>
    </w:p>
    <w:p w:rsidRDefault="001A00F9" w:rsidP="001A00F9" w:rsidR="001A00F9">
      <w:pPr>
        <w:jc w:val="both"/>
      </w:pPr>
    </w:p>
    <w:p w:rsidRDefault="001A00F9" w:rsidP="001A00F9" w:rsidR="001A00F9">
      <w:pPr>
        <w:jc w:val="center"/>
      </w:pPr>
      <w:r>
        <w:t>Obrazloženje</w:t>
      </w:r>
    </w:p>
    <w:p w:rsidRDefault="001A00F9" w:rsidP="001A00F9" w:rsidR="001A00F9"/>
    <w:p w:rsidRDefault="001A00F9" w:rsidP="001A00F9" w:rsidR="001A00F9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proofErr w:type="spellStart"/>
      <w:r>
        <w:t>THOTH</w:t>
      </w:r>
      <w:proofErr w:type="spellEnd"/>
      <w:r>
        <w:t xml:space="preserve"> d.o.o. Umag, Obala Josipa Broza Tita 5,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86502182667</w:t>
      </w:r>
      <w:proofErr w:type="spellEnd"/>
      <w:r>
        <w:t>.</w:t>
      </w:r>
    </w:p>
    <w:p w:rsidRDefault="001A00F9" w:rsidP="001A00F9" w:rsidR="001A00F9">
      <w:pPr>
        <w:jc w:val="both"/>
      </w:pPr>
    </w:p>
    <w:p w:rsidRDefault="001A00F9" w:rsidP="001A00F9" w:rsidR="001A00F9">
      <w:pPr>
        <w:jc w:val="both"/>
      </w:pPr>
      <w:r>
        <w:tab/>
        <w:t xml:space="preserve">Budući je na ročištu održanom dana </w:t>
      </w:r>
      <w:proofErr w:type="spellStart"/>
      <w:r>
        <w:t>10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 g. punomoćnik dužnika dostavio potvrdu FINE od </w:t>
      </w:r>
      <w:proofErr w:type="spellStart"/>
      <w:r>
        <w:t>09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1A00F9" w:rsidP="001A00F9" w:rsidR="001A00F9">
      <w:pPr>
        <w:jc w:val="both"/>
      </w:pPr>
    </w:p>
    <w:p w:rsidRDefault="0045311F" w:rsidP="001A00F9" w:rsidR="001A00F9">
      <w:pPr>
        <w:jc w:val="center"/>
      </w:pPr>
      <w:r>
        <w:t xml:space="preserve">U Pazinu, </w:t>
      </w:r>
      <w:proofErr w:type="spellStart"/>
      <w:r>
        <w:t>14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 </w:t>
      </w:r>
    </w:p>
    <w:p w:rsidRDefault="001A00F9" w:rsidP="001A00F9" w:rsidR="001A00F9"/>
    <w:p w:rsidRDefault="001A00F9" w:rsidP="001A00F9" w:rsidR="001A00F9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1A00F9" w:rsidP="001A00F9" w:rsidR="001A00F9">
      <w:pPr>
        <w:jc w:val="center"/>
      </w:pPr>
      <w:r>
        <w:tab/>
        <w:t xml:space="preserve">                                                                      </w:t>
      </w:r>
      <w:r>
        <w:tab/>
      </w:r>
      <w:r>
        <w:tab/>
        <w:t>Damir Rabar</w:t>
      </w:r>
      <w:r w:rsidR="00AD13E6">
        <w:t>, v.r.</w:t>
      </w:r>
    </w:p>
    <w:p w:rsidRDefault="001A00F9" w:rsidP="001A00F9" w:rsidR="001A00F9">
      <w:pPr>
        <w:jc w:val="both"/>
      </w:pPr>
    </w:p>
    <w:p w:rsidRDefault="001A00F9" w:rsidP="001A00F9" w:rsidR="001A00F9">
      <w:r>
        <w:t>UPUTA O PRAVNOM LIJEKU:</w:t>
      </w:r>
    </w:p>
    <w:p w:rsidRDefault="001A00F9" w:rsidP="001A00F9" w:rsidR="001A00F9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1A00F9" w:rsidP="001A00F9" w:rsidR="001A00F9">
      <w:pPr>
        <w:ind w:firstLine="720"/>
        <w:jc w:val="both"/>
      </w:pPr>
    </w:p>
    <w:p w:rsidRDefault="001A00F9" w:rsidP="001A00F9" w:rsidR="001A00F9">
      <w:pPr>
        <w:jc w:val="both"/>
      </w:pPr>
      <w:r>
        <w:t>DNA:</w:t>
      </w:r>
    </w:p>
    <w:p w:rsidRDefault="001A00F9" w:rsidP="001A00F9" w:rsidR="001A00F9">
      <w:pPr>
        <w:jc w:val="both"/>
      </w:pPr>
      <w:r>
        <w:t>- predlagatelju</w:t>
      </w:r>
    </w:p>
    <w:p w:rsidRDefault="001A00F9" w:rsidP="001A00F9" w:rsidR="001A00F9">
      <w:r>
        <w:t xml:space="preserve">- dužniku </w:t>
      </w:r>
      <w:proofErr w:type="spellStart"/>
      <w:r>
        <w:t>pp</w:t>
      </w:r>
      <w:proofErr w:type="spellEnd"/>
    </w:p>
    <w:p w:rsidRDefault="001A00F9" w:rsidP="001A00F9" w:rsidR="001A00F9">
      <w:r>
        <w:t>- e-oglasna ploča (8 dana).</w:t>
      </w:r>
    </w:p>
    <w:p w:rsidRDefault="00753A2E" w:rsidR="00753A2E"/>
    <w:sectPr w:rsidSect="00072F3C" w:rsidR="00753A2E">
      <w:headerReference w:type="default" r:id="rId9"/>
      <w:headerReference w:type="firs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0F9" w:rsidP="001A00F9" w:rsidR="001A00F9">
      <w:r>
        <w:separator/>
      </w:r>
    </w:p>
  </w:endnote>
  <w:endnote w:id="0" w:type="continuationSeparator">
    <w:p w:rsidRDefault="001A00F9" w:rsidP="001A00F9" w:rsidR="001A0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0F9" w:rsidP="001A00F9" w:rsidR="001A00F9">
      <w:r>
        <w:separator/>
      </w:r>
    </w:p>
  </w:footnote>
  <w:footnote w:id="0" w:type="continuationSeparator">
    <w:p w:rsidRDefault="001A00F9" w:rsidP="001A00F9" w:rsidR="001A0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A00F9" w:rsidP="00072F3C" w:rsidR="00072F3C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</w:t>
        </w:r>
        <w:proofErr w:type="spellStart"/>
        <w:r>
          <w:t>67</w:t>
        </w:r>
        <w:proofErr w:type="spellEnd"/>
        <w:r>
          <w:t>/</w:t>
        </w:r>
        <w:proofErr w:type="spellStart"/>
        <w:r>
          <w:t>17</w:t>
        </w:r>
        <w:proofErr w:type="spellEnd"/>
        <w:r>
          <w:t>-</w:t>
        </w:r>
        <w:proofErr w:type="spellStart"/>
        <w:r>
          <w:t>13</w:t>
        </w:r>
        <w:proofErr w:type="spellEnd"/>
      </w:p>
      <w:p w:rsidRDefault="00A636DC" w:rsidP="00072F3C" w:rsidR="00072F3C">
        <w:pPr>
          <w:pStyle w:val="Zaglavlje"/>
          <w:jc w:val="center"/>
        </w:pPr>
      </w:p>
      <w:p w:rsidRDefault="00A636DC" w:rsidR="00072F3C">
        <w:pPr>
          <w:pStyle w:val="Zaglavlje"/>
          <w:jc w:val="center"/>
        </w:pPr>
      </w:p>
    </w:sdtContent>
  </w:sdt>
  <w:p w:rsidRDefault="00A636DC" w:rsidR="00072F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0F9" w:rsidP="00072F3C" w:rsidR="00072F3C">
    <w:pPr>
      <w:pStyle w:val="Zaglavlje"/>
      <w:jc w:val="right"/>
    </w:pPr>
    <w:r>
      <w:t>1 St-</w:t>
    </w:r>
    <w:proofErr w:type="spellStart"/>
    <w:r>
      <w:t>118</w:t>
    </w:r>
    <w:proofErr w:type="spellEnd"/>
    <w:r>
      <w:t>/</w:t>
    </w:r>
    <w:proofErr w:type="spellStart"/>
    <w:r>
      <w:t>18</w:t>
    </w:r>
    <w:proofErr w:type="spellEnd"/>
    <w:r>
      <w:t>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00F9"/>
    <w:rsid w:val="001A00F9"/>
    <w:rsid w:val="0045311F"/>
    <w:rsid w:val="006575F1"/>
    <w:rsid w:val="00753A2E"/>
    <w:rsid w:val="00A636DC"/>
    <w:rsid w:val="00AD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00F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0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00F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00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00F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0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00F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6D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6D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6D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6D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00F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0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00F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00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00F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0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00F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6D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6D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6D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6D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THOTH d.o.o. UMAG zastupanog po punomoćniku Marino Folo</izvorni_sadrzaj>
    <derivirana_varijabla naziv="DomainObject.Predmet.ProtustrankaFormated_1">  THOTH d.o.o. UMAG zastupanog po punomoćniku Marino Folo</derivirana_varijabla>
  </DomainObject.Predmet.ProtustrankaFormated>
  <DomainObject.Predmet.ProtustrankaFormatedOIB>
    <izvorni_sadrzaj>  THOTH d.o.o. UMAG, OIB 86502182667 zastupanog po punomoćniku Marino Folo</izvorni_sadrzaj>
    <derivirana_varijabla naziv="DomainObject.Predmet.ProtustrankaFormatedOIB_1">  THOTH d.o.o. UMAG, OIB 86502182667 zastupanog po punomoćniku Marino Folo</derivirana_varijabla>
  </DomainObject.Predmet.ProtustrankaFormatedOIB>
  <DomainObject.Predmet.ProtustrankaFormatedWithAdress>
    <izvorni_sadrzaj> THOTH d.o.o. UMAG, Obala Josipa Broza Tita 5, 52470 Umag zastupanog po punomoćniku Marino Folo</izvorni_sadrzaj>
    <derivirana_varijabla naziv="DomainObject.Predmet.ProtustrankaFormatedWithAdress_1"> THOTH d.o.o. UMAG, Obala Josipa Broza Tita 5, 52470 Umag zastupanog po punomoćniku Marino Folo</derivirana_varijabla>
  </DomainObject.Predmet.ProtustrankaFormatedWithAdress>
  <DomainObject.Predmet.ProtustrankaFormatedWithAdressOIB>
    <izvorni_sadrzaj> THOTH d.o.o. UMAG, OIB 86502182667, Obala Josipa Broza Tita 5, 52470 Umag zastupanog po punomoćniku Marino Folo</izvorni_sadrzaj>
    <derivirana_varijabla naziv="DomainObject.Predmet.ProtustrankaFormatedWithAdressOIB_1"> THOTH d.o.o. UMAG, OIB 86502182667, Obala Josipa Broza Tita 5, 52470 Umag zastupanog po punomoćniku Marino Folo</derivirana_varijabla>
  </DomainObject.Predmet.ProtustrankaFormatedWithAdressOIB>
  <DomainObject.Predmet.ProtustrankaWithAdress>
    <izvorni_sadrzaj>THOTH d.o.o. UMAG Obala Josipa Broza Tita 5, 52470 Umag</izvorni_sadrzaj>
    <derivirana_varijabla naziv="DomainObject.Predmet.ProtustrankaWithAdress_1">THOTH d.o.o. UMAG Obala Josipa Broza Tita 5, 52470 Umag</derivirana_varijabla>
  </DomainObject.Predmet.ProtustrankaWithAdress>
  <DomainObject.Predmet.ProtustrankaWithAdressOIB>
    <izvorni_sadrzaj>THOTH d.o.o. UMAG, OIB 86502182667, Obala Josipa Broza Tita 5, 52470 Umag</izvorni_sadrzaj>
    <derivirana_varijabla naziv="DomainObject.Predmet.ProtustrankaWithAdressOIB_1">THOTH d.o.o. UMAG, OIB 86502182667, Obala Josipa Broza Tita 5, 52470 Umag</derivirana_varijabla>
  </DomainObject.Predmet.ProtustrankaWithAdressOIB>
  <DomainObject.Predmet.ProtustrankaNazivFormated>
    <izvorni_sadrzaj>THOTH d.o.o. UMAG</izvorni_sadrzaj>
    <derivirana_varijabla naziv="DomainObject.Predmet.ProtustrankaNazivFormated_1">THOTH d.o.o. UMAG</derivirana_varijabla>
  </DomainObject.Predmet.ProtustrankaNazivFormated>
  <DomainObject.Predmet.ProtustrankaNazivFormatedOIB>
    <izvorni_sadrzaj>THOTH d.o.o. UMAG, OIB 86502182667</izvorni_sadrzaj>
    <derivirana_varijabla naziv="DomainObject.Predmet.ProtustrankaNazivFormatedOIB_1">THOTH d.o.o. UMAG, OIB 86502182667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63171.92</izvorni_sadrzaj>
    <derivirana_varijabla naziv="DomainObject.Predmet.TrenutnaVrijednost_1">63171.92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THOTH d.o.o. UMAG zastupanog po punomoćniku Marino Folo</item>
    </izvorni_sadrzaj>
    <derivirana_varijabla naziv="DomainObject.Predmet.ProtuStrankaListFormated_1">
      <item>THOTH d.o.o. UMAG zastupanog po punomoćniku Marino Folo</item>
    </derivirana_varijabla>
  </DomainObject.Predmet.ProtuStrankaListFormated>
  <DomainObject.Predmet.ProtuStrankaListFormatedOIB>
    <izvorni_sadrzaj>
      <item>THOTH d.o.o. UMAG, OIB 86502182667 zastupanog po punomoćniku Marino Folo</item>
    </izvorni_sadrzaj>
    <derivirana_varijabla naziv="DomainObject.Predmet.ProtuStrankaListFormatedOIB_1">
      <item>THOTH d.o.o. UMAG, OIB 86502182667 zastupanog po punomoćniku Marino Folo</item>
    </derivirana_varijabla>
  </DomainObject.Predmet.ProtuStrankaListFormatedOIB>
  <DomainObject.Predmet.ProtuStrankaListFormatedWithAdress>
    <izvorni_sadrzaj>
      <item>THOTH d.o.o. UMAG, Obala Josipa Broza Tita 5, 52470 Umag zastupanog po punomoćniku Marino Folo</item>
    </izvorni_sadrzaj>
    <derivirana_varijabla naziv="DomainObject.Predmet.ProtuStrankaListFormatedWithAdress_1">
      <item>THOTH d.o.o. UMAG, Obala Josipa Broza Tita 5, 52470 Umag zastupanog po punomoćniku Marino Folo</item>
    </derivirana_varijabla>
  </DomainObject.Predmet.ProtuStrankaListFormatedWithAdress>
  <DomainObject.Predmet.ProtuStrankaListFormatedWithAdressOIB>
    <izvorni_sadrzaj>
      <item>THOTH d.o.o. UMAG, OIB 86502182667, Obala Josipa Broza Tita 5, 52470 Umag zastupanog po punomoćniku Marino Folo</item>
    </izvorni_sadrzaj>
    <derivirana_varijabla naziv="DomainObject.Predmet.ProtuStrankaListFormatedWithAdressOIB_1">
      <item>THOTH d.o.o. UMAG, OIB 86502182667, Obala Josipa Broza Tita 5, 52470 Umag zastupanog po punomoćniku Marino Folo</item>
    </derivirana_varijabla>
  </DomainObject.Predmet.ProtuStrankaListFormatedWithAdressOIB>
  <DomainObject.Predmet.ProtuStrankaListNazivFormated>
    <izvorni_sadrzaj>
      <item>THOTH d.o.o. UMAG</item>
    </izvorni_sadrzaj>
    <derivirana_varijabla naziv="DomainObject.Predmet.ProtuStrankaListNazivFormated_1">
      <item>THOTH d.o.o. UMAG</item>
    </derivirana_varijabla>
  </DomainObject.Predmet.ProtuStrankaListNazivFormated>
  <DomainObject.Predmet.ProtuStrankaListNazivFormatedOIB>
    <izvorni_sadrzaj>
      <item>THOTH d.o.o. UMAG, OIB 86502182667</item>
    </izvorni_sadrzaj>
    <derivirana_varijabla naziv="DomainObject.Predmet.ProtuStrankaListNazivFormatedOIB_1">
      <item>THOTH d.o.o. UMAG, OIB 86502182667</item>
    </derivirana_varijabla>
  </DomainObject.Predmet.ProtuStrankaListNazivFormatedOIB>
  <DomainObject.Predmet.OstaliListFormated>
    <izvorni_sadrzaj>
      <item>Marino Folo punomoćnik sudionika u postupku THOTH d.o.o. UMAG</item>
    </izvorni_sadrzaj>
    <derivirana_varijabla naziv="DomainObject.Predmet.OstaliListFormated_1">
      <item>Marino Folo punomoćnik sudionika u postupku THOTH d.o.o. UMAG</item>
    </derivirana_varijabla>
  </DomainObject.Predmet.OstaliListFormated>
  <DomainObject.Predmet.OstaliListFormatedOIB>
    <izvorni_sadrzaj>
      <item>Marino Folo punomoćnik sudionika u postupku THOTH d.o.o. UMAG</item>
    </izvorni_sadrzaj>
    <derivirana_varijabla naziv="DomainObject.Predmet.OstaliListFormatedOIB_1">
      <item>Marino Folo punomoćnik sudionika u postupku THOTH d.o.o. UMAG</item>
    </derivirana_varijabla>
  </DomainObject.Predmet.OstaliListFormatedOIB>
  <DomainObject.Predmet.OstaliListFormatedWithAdress>
    <izvorni_sadrzaj>
      <item>Marino Folo, Svetvinčenat 48, 52341 Svetvinčenat punomoćnik sudionika u postupku THOTH d.o.o. UMAG</item>
    </izvorni_sadrzaj>
    <derivirana_varijabla naziv="DomainObject.Predmet.OstaliListFormatedWithAdress_1">
      <item>Marino Folo, Svetvinčenat 48, 52341 Svetvinčenat punomoćnik sudionika u postupku THOTH d.o.o. UMAG</item>
    </derivirana_varijabla>
  </DomainObject.Predmet.OstaliListFormatedWithAdress>
  <DomainObject.Predmet.OstaliListFormatedWithAdressOIB>
    <izvorni_sadrzaj>
      <item>Marino Folo, Svetvinčenat 48, 52341 Svetvinčenat punomoćnik sudionika u postupku THOTH d.o.o. UMAG</item>
    </izvorni_sadrzaj>
    <derivirana_varijabla naziv="DomainObject.Predmet.OstaliListFormatedWithAdressOIB_1">
      <item>Marino Folo, Svetvinčenat 48, 52341 Svetvinčenat punomoćnik sudionika u postupku THOTH d.o.o. UMAG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THOTH d.o.o. UMAG</izvorni_sadrzaj>
    <derivirana_varijabla naziv="DomainObject.Predmet.ProtustrankaIDrugi_1">THOTH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THOTH d.o.o. UMAG, OIB 86502182667, Obala Josipa Broza Tita 5, 52470 Umag</izvorni_sadrzaj>
    <derivirana_varijabla naziv="DomainObject.Predmet.ProtustrankaIDrugiAdressOIB_1">THOTH d.o.o. UMAG, OIB 86502182667, Obala Josipa Broza Tita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THOTH d.o.o. UMAG</item>
      <item>Marino Folo</item>
    </izvorni_sadrzaj>
    <derivirana_varijabla naziv="DomainObject.Predmet.SudioniciListNaziv_1">
      <item>FINANCIJSKA AGENCIJA, RC RIJEKA, PODRUŽNICA PULA, PULA</item>
      <item>THOTH d.o.o. UMAG</item>
      <item>Marino Folo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THOTH d.o.o. UMAG, OIB 86502182667, Obala Josipa Broza Tita 5,52470 Umag</item>
      <item>Marino Folo, Svetvinčenat 48,52341 Svetvinčenat</item>
    </izvorni_sadrzaj>
    <derivirana_varijabla naziv="DomainObject.Predmet.SudioniciListAdressOIB_1">
      <item>FINANCIJSKA AGENCIJA, RC RIJEKA, PODRUŽNICA PULA, PULA, OIB 85821130368, Ulica grada Vukovara 70,10000 Zagreb</item>
      <item>THOTH d.o.o. UMAG, OIB 86502182667, Obala Josipa Broza Tita 5,52470 Umag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86502182667</item>
      <item>, OIB null</item>
    </izvorni_sadrzaj>
    <derivirana_varijabla naziv="DomainObject.Predmet.SudioniciListNazivOIB_1">
      <item>, OIB 85821130368</item>
      <item>, OIB 86502182667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1404</properties:Characters>
  <properties:Lines>45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2018-05-10T07:50:00Z</dcterms:created>
  <dc:creator>Lorena Paris Aničić</dc:creator>
  <cp:lastModifiedBy>Lorena Paris Aničić</cp:lastModifiedBy>
  <cp:lastPrinted>2018-05-14T12:09:00Z</cp:lastPrinted>
  <dcterms:modified xmlns:xsi="http://www.w3.org/2001/XMLSchema-instance" xsi:type="dcterms:W3CDTF">2018-05-14T12:11:00Z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St-118-18.docx)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