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a651" w14:paraId="b73a651" w:rsidRDefault="0043282B" w:rsidP="001940FB" w:rsidR="0043282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3282B" w:rsidR="001065A0" w:rsidRPr="0043282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E3C2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3282B" w:rsidP="00AA6BCF" w:rsidR="0043282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3282B" w:rsidR="0043282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3282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3282B" w:rsidP="0043282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3282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3282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D5361" w:rsidRPr="001D5361">
        <w:rPr>
          <w:rFonts w:cs="Calibri" w:hAnsi="Calibri" w:ascii="Calibri"/>
        </w:rPr>
        <w:t>GORANA VESANOVIĆ</w:t>
      </w:r>
      <w:r w:rsidR="001D536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3282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AE3C2F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1D5361" w:rsidRPr="001D5361">
        <w:rPr>
          <w:rFonts w:cs="Calibri" w:hAnsi="Calibri" w:ascii="Calibri"/>
        </w:rPr>
        <w:t>73.489,79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5361" w:rsidRPr="001D5361">
        <w:rPr>
          <w:rFonts w:cs="Calibri" w:hAnsi="Calibri" w:ascii="Calibri"/>
        </w:rPr>
        <w:t>67.389,79 kn</w:t>
      </w:r>
      <w:r w:rsidR="0043282B">
        <w:rPr>
          <w:rFonts w:cs="Calibri" w:hAnsi="Calibri" w:ascii="Calibri"/>
        </w:rPr>
        <w:t>,</w:t>
      </w:r>
      <w:r w:rsidR="001D5361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5361" w:rsidRPr="001D5361">
        <w:rPr>
          <w:rFonts w:cs="Calibri" w:hAnsi="Calibri" w:ascii="Calibri"/>
        </w:rPr>
        <w:t>6.100,00 kn</w:t>
      </w:r>
      <w:r w:rsidR="0086556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3282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5361" w:rsidR="00C3680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3282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3282B" w:rsidRPr="0043282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3282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43282B" w:rsidP="001D5361" w:rsidR="0043282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04038" w:rsidP="001D5361" w:rsidR="0070403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5EC6" w:rsidP="00AA6BCF" w:rsidR="00715E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3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5361">
              <w:rPr>
                <w:rFonts w:cs="Calibri" w:hAnsi="Calibri" w:ascii="Calibri"/>
              </w:rPr>
              <w:t>GORANA VESANOVIĆ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1D5361">
              <w:rPr>
                <w:rFonts w:cs="Calibri" w:hAnsi="Calibri" w:ascii="Calibri"/>
              </w:rPr>
              <w:t>Uskočka 14, Split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1D5361">
              <w:rPr>
                <w:rFonts w:cs="Calibri" w:hAnsi="Calibri" w:ascii="Calibri"/>
              </w:rPr>
              <w:t>31813091748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D5361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1D5361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53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5361">
              <w:rPr>
                <w:rFonts w:cs="Calibri" w:hAnsi="Calibri" w:ascii="Calibri"/>
              </w:rPr>
              <w:t>73.489,79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3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5361">
              <w:rPr>
                <w:rFonts w:cs="Calibri" w:hAnsi="Calibri" w:ascii="Calibri"/>
              </w:rPr>
              <w:t>67.389,79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361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5361">
              <w:rPr>
                <w:rFonts w:cs="Calibri" w:hAnsi="Calibri" w:ascii="Calibri"/>
              </w:rPr>
              <w:t>6.100,00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31A49" w:rsidP="00231A49" w:rsidR="00231A49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266C0" w:rsidP="00231A49" w:rsidR="00231A4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A49" w:rsidP="00231A49" w:rsidR="00231A4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31A49" w:rsidP="00231A49" w:rsidR="00231A4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31A49" w:rsidP="00231A49" w:rsidR="00231A4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31A49" w:rsidP="00231A49" w:rsidR="00231A49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31A49" w:rsidP="00231A49" w:rsidR="00231A49" w:rsidRPr="00B706F7">
      <w:pPr>
        <w:spacing w:after="0"/>
        <w:rPr>
          <w:rFonts w:eastAsia="Calibri" w:hAnsi="Calibri" w:ascii="Calibri"/>
          <w:lang w:val="hr-HR"/>
        </w:rPr>
      </w:pPr>
    </w:p>
    <w:p w:rsidRDefault="0043282B" w:rsidP="000D4321" w:rsidR="0043282B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43282B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29E" w:rsidR="00CA329E">
      <w:pPr>
        <w:spacing w:after="0"/>
      </w:pPr>
      <w:r>
        <w:separator/>
      </w:r>
    </w:p>
  </w:endnote>
  <w:endnote w:id="0" w:type="continuationSeparator">
    <w:p w:rsidRDefault="00CA329E" w:rsidR="00CA32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A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29E" w:rsidR="00CA329E">
      <w:pPr>
        <w:spacing w:after="0"/>
      </w:pPr>
      <w:r>
        <w:separator/>
      </w:r>
    </w:p>
  </w:footnote>
  <w:footnote w:id="0" w:type="continuationSeparator">
    <w:p w:rsidRDefault="00CA329E" w:rsidR="00CA329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A8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7A8B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361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A49"/>
    <w:rsid w:val="00231E41"/>
    <w:rsid w:val="0023293A"/>
    <w:rsid w:val="00235B5D"/>
    <w:rsid w:val="00236018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5C4F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1534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82B"/>
    <w:rsid w:val="00432BBB"/>
    <w:rsid w:val="004358C0"/>
    <w:rsid w:val="00437FCD"/>
    <w:rsid w:val="00440110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3F2A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038"/>
    <w:rsid w:val="007049B0"/>
    <w:rsid w:val="00706E26"/>
    <w:rsid w:val="007075AB"/>
    <w:rsid w:val="00711DED"/>
    <w:rsid w:val="007131C6"/>
    <w:rsid w:val="00714EF7"/>
    <w:rsid w:val="00715EC6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6B96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556C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3C2F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08DB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266C0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29E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5E4C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1F05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1F86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97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A8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A8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A8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A8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097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A8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A8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A8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A8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56EA2-7AFB-407B-8979-65A6B53AD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1441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2018-08-23T10:37:00Z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2018-08-23T11:26:00Z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St-651/2017-152 / Podnesak - Podnesak (-152.docx)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