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44b3" w14:paraId="c1b44b3" w:rsidRDefault="005D2986" w:rsidP="002937CC" w:rsidR="00D60ABE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0ABE" w:rsidP="002937CC" w:rsidR="00D60ABE">
      <w:pPr>
        <w:jc w:val="both"/>
      </w:pPr>
      <w:r>
        <w:t>REPUBLIKA HRVATSKA</w:t>
      </w:r>
    </w:p>
    <w:p w:rsidRDefault="00D60ABE" w:rsidP="002937CC" w:rsidR="00D60ABE">
      <w:pPr>
        <w:jc w:val="both"/>
      </w:pPr>
      <w:r>
        <w:t>Trgovački sud u Zagrebu</w:t>
      </w:r>
    </w:p>
    <w:p w:rsidRDefault="00D60ABE" w:rsidP="002937CC" w:rsidR="00D60ABE">
      <w:pPr>
        <w:jc w:val="both"/>
      </w:pPr>
      <w:r>
        <w:t>Zagreb, Amruševa 2/II</w:t>
      </w:r>
    </w:p>
    <w:p w:rsidRDefault="00D60ABE" w:rsidP="002937CC" w:rsidR="00D60A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18. St-407/2019</w:t>
      </w:r>
    </w:p>
    <w:p w:rsidRDefault="00D60ABE" w:rsidP="002937CC" w:rsidR="00D60ABE">
      <w:pPr>
        <w:jc w:val="both"/>
      </w:pPr>
    </w:p>
    <w:p w:rsidRDefault="00D60ABE" w:rsidP="002937CC" w:rsidR="00D60ABE">
      <w:pPr>
        <w:jc w:val="both"/>
      </w:pPr>
      <w:r>
        <w:tab/>
      </w:r>
      <w:r>
        <w:tab/>
      </w:r>
      <w:r>
        <w:tab/>
        <w:t xml:space="preserve">    U   I M E   R E P U B L I K E   H R V A T S K E </w:t>
      </w:r>
    </w:p>
    <w:p w:rsidRDefault="00D60ABE" w:rsidP="002937CC" w:rsidR="00D60ABE">
      <w:pPr>
        <w:jc w:val="both"/>
      </w:pPr>
    </w:p>
    <w:p w:rsidRDefault="00D60ABE" w:rsidP="002937CC" w:rsidR="00D60ABE">
      <w:pPr>
        <w:jc w:val="both"/>
      </w:pPr>
      <w:r>
        <w:tab/>
      </w:r>
      <w:r>
        <w:tab/>
      </w:r>
      <w:r w:rsidR="005D2986">
        <w:tab/>
      </w:r>
      <w:r w:rsidR="005D2986">
        <w:tab/>
        <w:t xml:space="preserve">              R J E Š E N J E</w:t>
      </w:r>
    </w:p>
    <w:p w:rsidRDefault="00D60ABE" w:rsidP="002937CC" w:rsidR="00D60ABE">
      <w:pPr>
        <w:jc w:val="both"/>
      </w:pPr>
    </w:p>
    <w:p w:rsidRDefault="00D60ABE" w:rsidP="002937CC" w:rsidR="00D60ABE">
      <w:pPr>
        <w:ind w:firstLine="708"/>
        <w:jc w:val="both"/>
      </w:pPr>
      <w:r>
        <w:t>Trgovački sud u Zagrebu, sudac Danijela Uzelac u stečajnom postupku nad dužnikom u stečajno</w:t>
      </w:r>
      <w:r w:rsidR="008C7760">
        <w:t xml:space="preserve">m postupku u povodu prijedloga </w:t>
      </w:r>
      <w:r>
        <w:t>FINANCIJSKE AGENCIJE, OIB 85821130368, Zagreb, Ulica grada Vukovara 70, za otvaranje stečajnog postupka nad dužnikom</w:t>
      </w:r>
      <w:r w:rsidR="002937CC" w:rsidRPr="002937CC">
        <w:t xml:space="preserve"> SAN-NEN d.o.o., OIB 47419054410, Farkaševac, Farkaševac 22, kojeg zastupa punomoćnik Pavao </w:t>
      </w:r>
      <w:r w:rsidR="005D2986">
        <w:t xml:space="preserve">Mrkonjić, odvjetnik u Zagrebu, </w:t>
      </w:r>
      <w:r>
        <w:t xml:space="preserve"> 11. lipnja 2019.</w:t>
      </w:r>
    </w:p>
    <w:p w:rsidRDefault="00D60ABE" w:rsidP="002937CC" w:rsidR="00D60ABE">
      <w:pPr>
        <w:jc w:val="both"/>
      </w:pPr>
    </w:p>
    <w:p w:rsidRDefault="00D60ABE" w:rsidP="002937CC" w:rsidR="00D60AB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r i j e š i o   j e</w:t>
      </w:r>
    </w:p>
    <w:p w:rsidRDefault="005D2986" w:rsidP="002937CC" w:rsidR="00D60ABE">
      <w:pPr>
        <w:jc w:val="both"/>
      </w:pPr>
      <w:r>
        <w:tab/>
      </w:r>
      <w:r>
        <w:tab/>
      </w:r>
    </w:p>
    <w:p w:rsidRDefault="00D60ABE" w:rsidP="002937CC" w:rsidR="00D60ABE">
      <w:pPr>
        <w:ind w:firstLine="708"/>
        <w:jc w:val="both"/>
      </w:pPr>
      <w:r>
        <w:t xml:space="preserve">Obustavlja se stečajni postupak nad dužnikom </w:t>
      </w:r>
      <w:r w:rsidR="002937CC" w:rsidRPr="002937CC">
        <w:t>SAN-NEN d.o.o., OIB 47419054</w:t>
      </w:r>
      <w:r w:rsidR="005D2986">
        <w:t>410, Farkaševac, Farkaševac 22.</w:t>
      </w:r>
    </w:p>
    <w:p w:rsidRDefault="00D60ABE" w:rsidP="002937CC" w:rsidR="00D60ABE">
      <w:pPr>
        <w:jc w:val="both"/>
      </w:pPr>
    </w:p>
    <w:p w:rsidRDefault="00D60ABE" w:rsidP="002937CC" w:rsidR="00D60AB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D60ABE" w:rsidP="002937CC" w:rsidR="00D60ABE">
      <w:pPr>
        <w:jc w:val="both"/>
      </w:pPr>
    </w:p>
    <w:p w:rsidRDefault="00D60ABE" w:rsidP="002937CC" w:rsidR="00D60ABE">
      <w:pPr>
        <w:ind w:firstLine="708"/>
        <w:jc w:val="both"/>
      </w:pPr>
      <w:r>
        <w:t>Financijska agencija podnijela je, na temelju odredbe čl. 110. st. 1. Stečajnog zakona (“Narodne novine” broj 71/15 i 104/17, dalje: SZ), prijedlog za otvaranje stečajnog postupka nad dužnikom.</w:t>
      </w:r>
    </w:p>
    <w:p w:rsidRDefault="00D60ABE" w:rsidP="002937CC" w:rsidR="00D60ABE">
      <w:pPr>
        <w:jc w:val="both"/>
      </w:pPr>
    </w:p>
    <w:p w:rsidRDefault="00D60ABE" w:rsidP="002937CC" w:rsidR="00D60ABE">
      <w:pPr>
        <w:ind w:firstLine="708"/>
        <w:jc w:val="both"/>
      </w:pPr>
      <w:r>
        <w:t>Nakon pokretanja prethodnog postupka, dužnik je</w:t>
      </w:r>
      <w:r w:rsidR="008C7760">
        <w:t xml:space="preserve"> po punomoćniku</w:t>
      </w:r>
      <w:r>
        <w:t xml:space="preserve"> 11. lipnja 2019. dostavio Ispis iz Očevidnika o redoslijedu plaćanja s obračunatom kamatom na dan 11. lipnja 2019.</w:t>
      </w:r>
      <w:r w:rsidR="00CE3733">
        <w:t xml:space="preserve"> (list 29. spisa).</w:t>
      </w:r>
    </w:p>
    <w:p w:rsidRDefault="00D60ABE" w:rsidP="002937CC" w:rsidR="00D60ABE">
      <w:pPr>
        <w:jc w:val="both"/>
      </w:pPr>
    </w:p>
    <w:p w:rsidRDefault="00D60ABE" w:rsidP="002937CC" w:rsidR="00D60ABE">
      <w:pPr>
        <w:ind w:firstLine="708"/>
        <w:jc w:val="both"/>
      </w:pPr>
      <w:r>
        <w:t>Uvidom u dostavljeni Ispis iz Očevidnika o redoslijedu plaćanja s obračunatom kamatom na dan 11. lipnja 2019. utvrđeno je da na dan 11. lipnja 2019. dužnik nema nepodmir</w:t>
      </w:r>
      <w:r w:rsidR="008C7760">
        <w:t>enih obveza odnosno</w:t>
      </w:r>
      <w:r>
        <w:t xml:space="preserve"> da dužnikov račun nije blokiran </w:t>
      </w:r>
      <w:r w:rsidR="00CE3733">
        <w:t xml:space="preserve">te da </w:t>
      </w:r>
      <w:r>
        <w:t>stanje blokade</w:t>
      </w:r>
      <w:r w:rsidR="00CE3733">
        <w:t xml:space="preserve"> iznosi</w:t>
      </w:r>
      <w:r>
        <w:t xml:space="preserve"> 0,00 kn. Pored navedenog, ovaj sud je na dan donošenja ovog rješenja izvršio uvid u elektronički sustav Financijske agencije e-Blokade i utvrdio da za dužnika nema evidentiranih neizvršenih osnova za plaćanje o čemu je sastavljena službena bilješka.</w:t>
      </w:r>
    </w:p>
    <w:p w:rsidRDefault="00D60ABE" w:rsidP="002937CC" w:rsidR="00D60ABE">
      <w:pPr>
        <w:jc w:val="both"/>
      </w:pPr>
    </w:p>
    <w:p w:rsidRDefault="00D60ABE" w:rsidP="002937CC" w:rsidR="00D60ABE">
      <w:pPr>
        <w:ind w:firstLine="708"/>
        <w:jc w:val="both"/>
      </w:pPr>
      <w:r>
        <w:t>Budući da je dužnik postao sposoban za plaćanje na temelju odredbe članka 128. stavka 9. SZ-a, odlučeno je kao u izreci rješenja.</w:t>
      </w:r>
    </w:p>
    <w:p w:rsidRDefault="00D60ABE" w:rsidP="002937CC" w:rsidR="00D60ABE">
      <w:pPr>
        <w:jc w:val="both"/>
      </w:pPr>
    </w:p>
    <w:p w:rsidRDefault="002937CC" w:rsidP="002937CC" w:rsidR="00D60ABE">
      <w:pPr>
        <w:jc w:val="both"/>
      </w:pPr>
      <w:r>
        <w:t xml:space="preserve">          </w:t>
      </w:r>
      <w:r>
        <w:tab/>
      </w:r>
      <w:r>
        <w:tab/>
      </w:r>
      <w:r>
        <w:tab/>
        <w:t xml:space="preserve">               U Zagrebu 11.</w:t>
      </w:r>
      <w:r w:rsidR="00D60ABE">
        <w:t xml:space="preserve"> lipnja 2019.</w:t>
      </w:r>
    </w:p>
    <w:p w:rsidRDefault="00D60ABE" w:rsidP="002937CC" w:rsidR="00D60A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D60ABE" w:rsidP="002937CC" w:rsidR="00D60A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Danijela Uzelac, v.r.</w:t>
      </w:r>
    </w:p>
    <w:p w:rsidRDefault="00D60ABE" w:rsidP="002937CC" w:rsidR="00D60AB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60ABE" w:rsidP="002937CC" w:rsidR="00D60ABE">
      <w:pPr>
        <w:jc w:val="both"/>
      </w:pPr>
    </w:p>
    <w:p w:rsidRDefault="00D60ABE" w:rsidP="002937CC" w:rsidR="00D60ABE">
      <w:pPr>
        <w:jc w:val="both"/>
      </w:pPr>
      <w:r>
        <w:lastRenderedPageBreak/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D60ABE" w:rsidP="002937CC" w:rsidR="00D60ABE">
      <w:pPr>
        <w:jc w:val="both"/>
      </w:pPr>
    </w:p>
    <w:p w:rsidRDefault="005D2986" w:rsidP="005D2986" w:rsidR="00D60ABE">
      <w:pPr>
        <w:ind w:firstLine="708" w:left="4248"/>
        <w:jc w:val="both"/>
      </w:pPr>
      <w:r>
        <w:t xml:space="preserve">        </w:t>
      </w:r>
      <w:r w:rsidR="00DE33DE">
        <w:t xml:space="preserve">   </w:t>
      </w:r>
      <w:r w:rsidR="00D60ABE">
        <w:t>Za točnost otpravka:</w:t>
      </w:r>
    </w:p>
    <w:p w:rsidRDefault="00DE33DE" w:rsidP="005D2986" w:rsidR="00D60ABE">
      <w:pPr>
        <w:ind w:firstLine="708" w:left="4956"/>
        <w:jc w:val="both"/>
      </w:pPr>
      <w:r>
        <w:t xml:space="preserve">  </w:t>
      </w:r>
      <w:r w:rsidR="00D60ABE">
        <w:t>Katarina Franjić</w:t>
      </w:r>
    </w:p>
    <w:p w:rsidRDefault="00D60ABE" w:rsidP="002937CC" w:rsidR="00D60ABE">
      <w:pPr>
        <w:jc w:val="both"/>
      </w:pPr>
    </w:p>
    <w:p w:rsidRDefault="00E76895" w:rsidP="002937CC" w:rsidR="00E76895">
      <w:pPr>
        <w:jc w:val="both"/>
      </w:pPr>
    </w:p>
    <w:sectPr w:rsidR="00E768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8FC"/>
    <w:rsid w:val="000678B8"/>
    <w:rsid w:val="001678FC"/>
    <w:rsid w:val="002937CC"/>
    <w:rsid w:val="005D2986"/>
    <w:rsid w:val="008C7760"/>
    <w:rsid w:val="00CE3733"/>
    <w:rsid w:val="00D60ABE"/>
    <w:rsid w:val="00DE33DE"/>
    <w:rsid w:val="00E7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33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33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7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33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33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7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St-407/2019</izvorni_sadrzaj>
    <derivirana_varijabla naziv="DomainObject.Predmet.OznakaBroj_1">St-407/2019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SAN-NEN d.o.o. zastupanog po punomoćniku Dražen Đopar</izvorni_sadrzaj>
    <derivirana_varijabla naziv="DomainObject.Predmet.ProtustrankaFormated_1">  SAN-NEN d.o.o. zastupanog po punomoćniku Dražen Đopar</derivirana_varijabla>
  </DomainObject.Predmet.ProtustrankaFormated>
  <DomainObject.Predmet.ProtustrankaFormatedOIB>
    <izvorni_sadrzaj>  SAN-NEN d.o.o., OIB 47418054410 zastupanog po punomoćniku Dražen Đopar</izvorni_sadrzaj>
    <derivirana_varijabla naziv="DomainObject.Predmet.ProtustrankaFormatedOIB_1">  SAN-NEN d.o.o., OIB 47418054410 zastupanog po punomoćniku Dražen Đopar</derivirana_varijabla>
  </DomainObject.Predmet.ProtustrankaFormatedOIB>
  <DomainObject.Predmet.ProtustrankaFormatedWithAdress>
    <izvorni_sadrzaj> SAN-NEN d.o.o., Farkaševac 22, 10342 Farkaševac zastupanog po punomoćniku Dražen Đopar</izvorni_sadrzaj>
    <derivirana_varijabla naziv="DomainObject.Predmet.ProtustrankaFormatedWithAdress_1"> SAN-NEN d.o.o., Farkaševac 22, 10342 Farkaševac zastupanog po punomoćniku Dražen Đopar</derivirana_varijabla>
  </DomainObject.Predmet.ProtustrankaFormatedWithAdress>
  <DomainObject.Predmet.ProtustrankaFormatedWithAdressOIB>
    <izvorni_sadrzaj> SAN-NEN d.o.o., OIB 47418054410, Farkaševac 22, 10342 Farkaševac zastupanog po punomoćniku Dražen Đopar</izvorni_sadrzaj>
    <derivirana_varijabla naziv="DomainObject.Predmet.ProtustrankaFormatedWithAdressOIB_1"> SAN-NEN d.o.o., OIB 47418054410, Farkaševac 22, 10342 Farkaševac zastupanog po punomoćniku Dražen Đopar</derivirana_varijabla>
  </DomainObject.Predmet.ProtustrankaFormatedWithAdressOIB>
  <DomainObject.Predmet.ProtustrankaWithAdress>
    <izvorni_sadrzaj>SAN-NEN d.o.o. Farkaševac 22, 10342 Farkaševac</izvorni_sadrzaj>
    <derivirana_varijabla naziv="DomainObject.Predmet.ProtustrankaWithAdress_1">SAN-NEN d.o.o. Farkaševac 22, 10342 Farkaševac</derivirana_varijabla>
  </DomainObject.Predmet.ProtustrankaWithAdress>
  <DomainObject.Predmet.ProtustrankaWithAdressOIB>
    <izvorni_sadrzaj>SAN-NEN d.o.o., OIB 47418054410, Farkaševac 22, 10342 Farkaševac</izvorni_sadrzaj>
    <derivirana_varijabla naziv="DomainObject.Predmet.ProtustrankaWithAdressOIB_1">SAN-NEN d.o.o., OIB 47418054410, Farkaševac 22, 10342 Farkaševac</derivirana_varijabla>
  </DomainObject.Predmet.ProtustrankaWithAdressOIB>
  <DomainObject.Predmet.ProtustrankaNazivFormated>
    <izvorni_sadrzaj>SAN-NEN d.o.o.</izvorni_sadrzaj>
    <derivirana_varijabla naziv="DomainObject.Predmet.ProtustrankaNazivFormated_1">SAN-NEN d.o.o.</derivirana_varijabla>
  </DomainObject.Predmet.ProtustrankaNazivFormated>
  <DomainObject.Predmet.ProtustrankaNazivFormatedOIB>
    <izvorni_sadrzaj>SAN-NEN d.o.o., OIB 47418054410</izvorni_sadrzaj>
    <derivirana_varijabla naziv="DomainObject.Predmet.ProtustrankaNazivFormatedOIB_1">SAN-NEN d.o.o., OIB 47418054410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SAN-NEN d.o.o. zastupanog po punomoćniku Dražen Đopar</item>
    </izvorni_sadrzaj>
    <derivirana_varijabla naziv="DomainObject.Predmet.ProtuStrankaListFormated_1">
      <item>SAN-NEN d.o.o. zastupanog po punomoćniku Dražen Đopar</item>
    </derivirana_varijabla>
  </DomainObject.Predmet.ProtuStrankaListFormated>
  <DomainObject.Predmet.ProtuStrankaListFormatedOIB>
    <izvorni_sadrzaj>
      <item>SAN-NEN d.o.o., OIB 47418054410 zastupanog po punomoćniku Dražen Đopar</item>
    </izvorni_sadrzaj>
    <derivirana_varijabla naziv="DomainObject.Predmet.ProtuStrankaListFormatedOIB_1">
      <item>SAN-NEN d.o.o., OIB 47418054410 zastupanog po punomoćniku Dražen Đopar</item>
    </derivirana_varijabla>
  </DomainObject.Predmet.ProtuStrankaListFormatedOIB>
  <DomainObject.Predmet.ProtuStrankaListFormatedWithAdress>
    <izvorni_sadrzaj>
      <item>SAN-NEN d.o.o., Farkaševac 22, 10342 Farkaševac zastupanog po punomoćniku Dražen Đopar</item>
    </izvorni_sadrzaj>
    <derivirana_varijabla naziv="DomainObject.Predmet.ProtuStrankaListFormatedWithAdress_1">
      <item>SAN-NEN d.o.o., Farkaševac 22, 10342 Farkaševac zastupanog po punomoćniku Dražen Đopar</item>
    </derivirana_varijabla>
  </DomainObject.Predmet.ProtuStrankaListFormatedWithAdress>
  <DomainObject.Predmet.ProtuStrankaListFormatedWithAdressOIB>
    <izvorni_sadrzaj>
      <item>SAN-NEN d.o.o., OIB 47418054410, Farkaševac 22, 10342 Farkaševac zastupanog po punomoćniku Dražen Đopar</item>
    </izvorni_sadrzaj>
    <derivirana_varijabla naziv="DomainObject.Predmet.ProtuStrankaListFormatedWithAdressOIB_1">
      <item>SAN-NEN d.o.o., OIB 47418054410, Farkaševac 22, 10342 Farkaševac zastupanog po punomoćniku Dražen Đopar</item>
    </derivirana_varijabla>
  </DomainObject.Predmet.ProtuStrankaListFormatedWithAdressOIB>
  <DomainObject.Predmet.ProtuStrankaListNazivFormated>
    <izvorni_sadrzaj>
      <item>SAN-NEN d.o.o.</item>
    </izvorni_sadrzaj>
    <derivirana_varijabla naziv="DomainObject.Predmet.ProtuStrankaListNazivFormated_1">
      <item>SAN-NEN d.o.o.</item>
    </derivirana_varijabla>
  </DomainObject.Predmet.ProtuStrankaListNazivFormated>
  <DomainObject.Predmet.ProtuStrankaListNazivFormatedOIB>
    <izvorni_sadrzaj>
      <item>SAN-NEN d.o.o., OIB 47418054410</item>
    </izvorni_sadrzaj>
    <derivirana_varijabla naziv="DomainObject.Predmet.ProtuStrankaListNazivFormatedOIB_1">
      <item>SAN-NEN d.o.o., OIB 47418054410</item>
    </derivirana_varijabla>
  </DomainObject.Predmet.ProtuStrankaListNazivFormatedOIB>
  <DomainObject.Predmet.OstaliListFormated>
    <izvorni_sadrzaj>
      <item>Erste &amp; Steiermarkische bank d.d.</item>
      <item>Dražen Đopar punomoćnik sudionika u postupku SAN-NEN d.o.o.</item>
      <item>Pavlo Mrkonjić</item>
    </izvorni_sadrzaj>
    <derivirana_varijabla naziv="DomainObject.Predmet.OstaliListFormated_1">
      <item>Erste &amp; Steiermarkische bank d.d.</item>
      <item>Dražen Đopar punomoćnik sudionika u postupku SAN-NEN d.o.o.</item>
      <item>Pavlo Mrkonjić</item>
    </derivirana_varijabla>
  </DomainObject.Predmet.OstaliListFormated>
  <DomainObject.Predmet.OstaliListFormatedOIB>
    <izvorni_sadrzaj>
      <item>Erste &amp; Steiermarkische bank d.d.</item>
      <item>Dražen Đopar punomoćnik sudionika u postupku SAN-NEN d.o.o.</item>
      <item>Pavlo Mrkonjić</item>
    </izvorni_sadrzaj>
    <derivirana_varijabla naziv="DomainObject.Predmet.OstaliListFormatedOIB_1">
      <item>Erste &amp; Steiermarkische bank d.d.</item>
      <item>Dražen Đopar punomoćnik sudionika u postupku SAN-NEN d.o.o.</item>
      <item>Pavlo Mrkonjić</item>
    </derivirana_varijabla>
  </DomainObject.Predmet.OstaliListFormatedOIB>
  <DomainObject.Predmet.OstaliListFormatedWithAdress>
    <izvorni_sadrzaj>
      <item>Erste &amp; Steiermarkische bank d.d., Jadranski trg 3a, 51000 Rijeka</item>
      <item>Dražen Đopar, Farkaševac 22, 10342 Farkaševac punomoćnik sudionika u postupku SAN-NEN d.o.o.</item>
      <item>Pavlo Mrkonjić, Anet Topića Mimare 24, 10000 Zagreb</item>
    </izvorni_sadrzaj>
    <derivirana_varijabla naziv="DomainObject.Predmet.OstaliListFormatedWithAdress_1">
      <item>Erste &amp; Steiermarkische bank d.d., Jadranski trg 3a, 51000 Rijeka</item>
      <item>Dražen Đopar, Farkaševac 22, 10342 Farkaševac punomoćnik sudionika u postupku SAN-NEN d.o.o.</item>
      <item>Pavlo Mrkonjić, Anet Topića Mimare 24, 10000 Zagreb</item>
    </derivirana_varijabla>
  </DomainObject.Predmet.OstaliListFormatedWithAdress>
  <DomainObject.Predmet.OstaliListFormatedWithAdressOIB>
    <izvorni_sadrzaj>
      <item>Erste &amp; Steiermarkische bank d.d., Jadranski trg 3a, 51000 Rijeka</item>
      <item>Dražen Đopar, Farkaševac 22, 10342 Farkaševac punomoćnik sudionika u postupku SAN-NEN d.o.o.</item>
      <item>Pavlo Mrkonjić, Anet Topića Mimare 24, 10000 Zagreb</item>
    </izvorni_sadrzaj>
    <derivirana_varijabla naziv="DomainObject.Predmet.OstaliListFormatedWithAdressOIB_1">
      <item>Erste &amp; Steiermarkische bank d.d., Jadranski trg 3a, 51000 Rijeka</item>
      <item>Dražen Đopar, Farkaševac 22, 10342 Farkaševac punomoćnik sudionika u postupku SAN-NEN d.o.o.</item>
      <item>Pavlo Mrkonjić, Anet Topića Mimare 24, 10000 Zagreb</item>
    </derivirana_varijabla>
  </DomainObject.Predmet.OstaliListFormatedWithAdressOIB>
  <DomainObject.Predmet.OstaliListNazivFormated>
    <izvorni_sadrzaj>
      <item>Erste &amp; Steiermarkische bank d.d.</item>
      <item>Dražen Đopar</item>
      <item>Pavlo Mrkonjić</item>
    </izvorni_sadrzaj>
    <derivirana_varijabla naziv="DomainObject.Predmet.OstaliListNazivFormated_1">
      <item>Erste &amp; Steiermarkische bank d.d.</item>
      <item>Dražen Đopar</item>
      <item>Pavlo Mrkonjić</item>
    </derivirana_varijabla>
  </DomainObject.Predmet.OstaliListNazivFormated>
  <DomainObject.Predmet.OstaliListNazivFormatedOIB>
    <izvorni_sadrzaj>
      <item>Erste &amp; Steiermarkische bank d.d.</item>
      <item>Dražen Đopar</item>
      <item>Pavlo Mrkonjić</item>
    </izvorni_sadrzaj>
    <derivirana_varijabla naziv="DomainObject.Predmet.OstaliListNazivFormatedOIB_1">
      <item>Erste &amp; Steiermarkische bank d.d.</item>
      <item>Dražen Đopar</item>
      <item>Pavlo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SAN-NEN d.o.o.</izvorni_sadrzaj>
    <derivirana_varijabla naziv="DomainObject.Predmet.ProtustrankaIDrugi_1">SAN-NEN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SAN-NEN d.o.o., OIB 47418054410, Farkaševac 22, 10342 Farkaševac</izvorni_sadrzaj>
    <derivirana_varijabla naziv="DomainObject.Predmet.ProtustrankaIDrugiAdressOIB_1">SAN-NEN d.o.o., OIB 47418054410, Farkaševac 22,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SAN-NEN d.o.o.</item>
      <item>Erste &amp; Steiermarkische bank d.d.</item>
      <item>Dražen Đopar</item>
      <item>Pavlo Mrkonjić</item>
    </izvorni_sadrzaj>
    <derivirana_varijabla naziv="DomainObject.Predmet.SudioniciListNaziv_1">
      <item>FINA Regionalni centar Zagreb</item>
      <item>SAN-NEN d.o.o.</item>
      <item>Erste &amp; Steiermarkische bank d.d.</item>
      <item>Dražen Đopar</item>
      <item>Pavlo Mrkonjić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SAN-NEN d.o.o., OIB 47418054410, Farkaševac 22,10342 Farkaševac</item>
      <item>Erste &amp; Steiermarkische bank d.d., Jadranski trg 3a,51000 Rijeka</item>
      <item>Dražen Đopar, Farkaševac 22,10342 Farkaševac</item>
      <item>Pavlo Mrkonjić, Anet Topića Mimare 24,10000 Zagreb</item>
    </izvorni_sadrzaj>
    <derivirana_varijabla naziv="DomainObject.Predmet.SudioniciListAdressOIB_1">
      <item>FINA Regionalni centar Zagreb, OIB 85821130368, Trg svibanjskih žrtava 1995. 1,10000 Zagreb</item>
      <item>SAN-NEN d.o.o., OIB 47418054410, Farkaševac 22,10342 Farkaševac</item>
      <item>Erste &amp; Steiermarkische bank d.d., Jadranski trg 3a,51000 Rijeka</item>
      <item>Dražen Đopar, Farkaševac 22,10342 Farkaševac</item>
      <item>Pavlo Mrkonjić, Anet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47418054410</item>
      <item>, OIB null</item>
      <item>, OIB null</item>
      <item>, OIB null</item>
    </izvorni_sadrzaj>
    <derivirana_varijabla naziv="DomainObject.Predmet.SudioniciListNazivOIB_1">
      <item>, OIB 85821130368</item>
      <item>, OIB 47418054410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St-407/2019-12</izvorni_sadrzaj>
    <derivirana_varijabla naziv="DomainObject.PredzadnjaOdlukaIzPredmeta.Oznaka_1">St-407/2019-12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352</properties:Words>
  <properties:Characters>1813</properties:Characters>
  <properties:Lines>55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2019-06-11T11:00:00Z</dcterms:created>
  <dc:creator>Danijela Uzelac</dc:creator>
  <dc:description/>
  <cp:keywords/>
  <cp:lastModifiedBy>Katarina Franjić</cp:lastModifiedBy>
  <dcterms:modified xmlns:xsi="http://www.w3.org/2001/XMLSchema-instance" xsi:type="dcterms:W3CDTF">2019-06-11T11:35:00Z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(st-407-19 rješenje obustava 128.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