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819c" w14:paraId="425819c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2C0D6A">
        <w:t>133</w:t>
      </w:r>
      <w:r w:rsidR="00991208">
        <w:t>7</w:t>
      </w:r>
      <w:r w:rsidR="009D3A0F">
        <w:t>/</w:t>
      </w:r>
      <w:r w:rsidR="00991208">
        <w:t>201</w:t>
      </w:r>
      <w:r w:rsidR="009D3A0F">
        <w:t>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991208" w:rsidRPr="00927946">
        <w:t>ANITA ŠLJIVIĆ j.d.o.o., Zagreb, Delenšice 3, OIB 54350687716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991208">
        <w:t>10. siječnja 2019</w:t>
      </w:r>
      <w:r w:rsidR="0042341A">
        <w:t>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991208" w:rsidP="00991208" w:rsidR="00991208" w:rsidRPr="00927946">
      <w:pPr>
        <w:ind w:firstLine="720"/>
        <w:jc w:val="both"/>
      </w:pPr>
    </w:p>
    <w:p w:rsidRDefault="00991208" w:rsidP="00991208" w:rsidR="00991208" w:rsidRPr="00927946">
      <w:pPr>
        <w:numPr>
          <w:ilvl w:val="0"/>
          <w:numId w:val="8"/>
        </w:numPr>
        <w:jc w:val="both"/>
      </w:pPr>
      <w:r w:rsidRPr="00927946">
        <w:t xml:space="preserve">Utvrđuje se da imovina dužnika ANITA ŠLJIVIĆ j.d.o.o., Zagreb, Delenšice 3, OIB 54350687716, koja bi ušla u stečajnu masu, nije dovoljna ni za namirenje troškova postupka.  </w:t>
      </w:r>
    </w:p>
    <w:p w:rsidRDefault="00991208" w:rsidP="00991208" w:rsidR="00991208" w:rsidRPr="00927946">
      <w:pPr>
        <w:ind w:left="75"/>
        <w:jc w:val="both"/>
      </w:pPr>
      <w:r w:rsidRPr="00927946">
        <w:t xml:space="preserve"> </w:t>
      </w:r>
    </w:p>
    <w:p w:rsidRDefault="00991208" w:rsidP="00991208" w:rsidR="00991208" w:rsidRPr="00927946">
      <w:pPr>
        <w:numPr>
          <w:ilvl w:val="0"/>
          <w:numId w:val="8"/>
        </w:numPr>
        <w:jc w:val="both"/>
      </w:pPr>
      <w:r w:rsidRPr="00927946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133718</w:t>
      </w:r>
      <w:r w:rsidRPr="00927946">
        <w:t xml:space="preserve">, predujme iznos od 21.700,00 kn za namirenje troškova prethodnog i otvorenoga stečajnog postupka. </w:t>
      </w:r>
    </w:p>
    <w:p w:rsidRDefault="00991208" w:rsidP="00991208" w:rsidR="00991208" w:rsidRPr="00927946">
      <w:pPr>
        <w:jc w:val="both"/>
      </w:pPr>
    </w:p>
    <w:p w:rsidRDefault="00991208" w:rsidP="00991208" w:rsidR="00991208" w:rsidRPr="00927946">
      <w:pPr>
        <w:numPr>
          <w:ilvl w:val="0"/>
          <w:numId w:val="8"/>
        </w:numPr>
        <w:jc w:val="both"/>
      </w:pPr>
      <w:r w:rsidRPr="00927946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991208" w:rsidP="00991208" w:rsidR="00991208" w:rsidRPr="00927946">
      <w:pPr>
        <w:jc w:val="both"/>
      </w:pPr>
    </w:p>
    <w:p w:rsidRDefault="00991208" w:rsidP="00991208" w:rsidR="00991208" w:rsidRPr="00927946">
      <w:pPr>
        <w:numPr>
          <w:ilvl w:val="0"/>
          <w:numId w:val="8"/>
        </w:numPr>
        <w:jc w:val="both"/>
      </w:pPr>
      <w:r w:rsidRPr="00927946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2C0D6A">
        <w:t>24. svibnja</w:t>
      </w:r>
      <w:r w:rsidR="0006076E">
        <w:t xml:space="preserve"> 2018</w:t>
      </w:r>
      <w:r>
        <w:t xml:space="preserve">. prijedlog za otvaranje stečajnog postupka nad dužnikom </w:t>
      </w:r>
      <w:r w:rsidR="002C0D6A" w:rsidRPr="00927946">
        <w:t>ANITA ŠLJIVIĆ j.d.o.o., Zagreb, Delenšice 3, OIB 54350687716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2C0D6A">
        <w:t>18. svibnja</w:t>
      </w:r>
      <w:r w:rsidR="0006076E">
        <w:t xml:space="preserve">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2C0D6A">
        <w:t>21.758,43</w:t>
      </w:r>
      <w:r w:rsidR="00A72BEE">
        <w:t xml:space="preserve"> kn, te da dužnik ima </w:t>
      </w:r>
      <w:r w:rsidR="002C0D6A">
        <w:t>dva zaposlena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2C0D6A">
        <w:t>1337</w:t>
      </w:r>
      <w:r w:rsidR="0006076E">
        <w:t>/18</w:t>
      </w:r>
      <w:r>
        <w:t xml:space="preserve"> od </w:t>
      </w:r>
      <w:r w:rsidR="00DD3D65">
        <w:t>2. srpnja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2C0D6A">
        <w:t>4</w:t>
      </w:r>
      <w:r w:rsidR="00DD3D65">
        <w:t>. srpnja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DD3D65">
        <w:t>3. listopada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DD3D65">
        <w:t>20</w:t>
      </w:r>
      <w:r w:rsidR="0006076E">
        <w:t xml:space="preserve">. studenog </w:t>
      </w:r>
      <w:r w:rsidR="007A4FE5">
        <w:t>2018.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DD3D65">
        <w:t>2. srpnja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DD3D65">
        <w:t>3. listopada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C0D6A">
        <w:t>14 i 15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DD3D65">
        <w:t xml:space="preserve">Uvidom u obavijest Hrvatske agencije za civilno zrakoplovstvo od 9. listopada 2018. (list </w:t>
      </w:r>
      <w:r w:rsidR="002C0D6A">
        <w:t>16</w:t>
      </w:r>
      <w:r w:rsidR="00DD3D65">
        <w:t xml:space="preserve"> spisa) utvrđeno je da dužnik nije registriran kao vlasnik zrakoplova.</w:t>
      </w:r>
      <w:r w:rsidR="00DD3D65" w:rsidRPr="00DD3D65">
        <w:t xml:space="preserve"> </w:t>
      </w:r>
      <w:r w:rsidR="00DD3D65">
        <w:t>Uvidom u</w:t>
      </w:r>
      <w:r w:rsidR="00DD3D65" w:rsidRPr="00A44D76">
        <w:t xml:space="preserve"> obavijest Središnjeg klirinško depozitarnog društva d.d. od </w:t>
      </w:r>
      <w:r w:rsidR="00DD3D65">
        <w:t>10. listopada 2018.</w:t>
      </w:r>
      <w:r w:rsidR="00DD3D65" w:rsidRPr="00A44D76">
        <w:t xml:space="preserve"> (list </w:t>
      </w:r>
      <w:r w:rsidR="002C0D6A">
        <w:t>17</w:t>
      </w:r>
      <w:r w:rsidR="00DD3D65">
        <w:t xml:space="preserve"> </w:t>
      </w:r>
      <w:r w:rsidR="00DD3D65" w:rsidRPr="00A44D76">
        <w:t xml:space="preserve">spisa) </w:t>
      </w:r>
      <w:r w:rsidR="00DD3D65">
        <w:t>utvrđeno je</w:t>
      </w:r>
      <w:r w:rsidR="00DD3D65" w:rsidRPr="00A44D76">
        <w:t xml:space="preserve"> da u sustavu SKDD d.d. ne postoji račun nematerijaliziranih vrijednosnih papira dužnika.</w:t>
      </w:r>
      <w:r w:rsidR="00DD3D65" w:rsidRPr="00DD3D65">
        <w:t xml:space="preserve"> </w:t>
      </w:r>
      <w:r w:rsidR="00DD3D65">
        <w:t>Uvidom u</w:t>
      </w:r>
      <w:r w:rsidR="00DD3D65" w:rsidRPr="00A44D76">
        <w:t xml:space="preserve"> obavijest Ministarstva mora, prometa i infrastrukture od </w:t>
      </w:r>
      <w:r w:rsidR="00DD3D65">
        <w:t>11. listopada 2018.</w:t>
      </w:r>
      <w:r w:rsidR="00DD3D65" w:rsidRPr="00A44D76">
        <w:t xml:space="preserve"> (list </w:t>
      </w:r>
      <w:r w:rsidR="002C0D6A">
        <w:t>18</w:t>
      </w:r>
      <w:r w:rsidR="00DD3D65" w:rsidRPr="00A44D76">
        <w:t xml:space="preserve"> spisa) </w:t>
      </w:r>
      <w:r w:rsidR="00DD3D65">
        <w:t>utvrđeno je</w:t>
      </w:r>
      <w:r w:rsidR="00DD3D6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DD3D65">
        <w:t xml:space="preserve"> </w:t>
      </w:r>
      <w:r w:rsidR="003F566F">
        <w:t>Uvidom u uvjerenje Stanice za tehnički pregled vozila "</w:t>
      </w:r>
      <w:r w:rsidR="00DD3D65">
        <w:t>Zagreb 1"</w:t>
      </w:r>
      <w:r w:rsidR="003F566F">
        <w:t xml:space="preserve"> </w:t>
      </w:r>
      <w:r w:rsidR="003F566F" w:rsidRPr="003A3ECE">
        <w:t xml:space="preserve">od </w:t>
      </w:r>
      <w:r w:rsidR="00DD3D65">
        <w:t xml:space="preserve">12. listopada 2018. (list </w:t>
      </w:r>
      <w:r w:rsidR="002C0D6A">
        <w:t>21</w:t>
      </w:r>
      <w:r w:rsidR="003F566F">
        <w:t xml:space="preserve"> spisa) utvrđeno je da dužnik nije</w:t>
      </w:r>
      <w:r w:rsidR="003F566F" w:rsidRPr="008F3D3E">
        <w:t xml:space="preserve"> </w:t>
      </w:r>
      <w:r w:rsidR="003F566F">
        <w:t xml:space="preserve">evidentiran kao vlasnik vozila. Uvidom u uvjerenje Državne geodetske uprave od </w:t>
      </w:r>
      <w:r w:rsidR="00DD3D65">
        <w:t>6</w:t>
      </w:r>
      <w:r w:rsidR="003F566F">
        <w:t xml:space="preserve">. studenog 2018. </w:t>
      </w:r>
      <w:r w:rsidR="00DD3D65">
        <w:t xml:space="preserve">(list </w:t>
      </w:r>
      <w:r w:rsidR="002C0D6A">
        <w:t>22</w:t>
      </w:r>
      <w:r w:rsidR="00DD3D65">
        <w:t xml:space="preserve"> spisa) </w:t>
      </w:r>
      <w:r w:rsidR="003F566F">
        <w:t>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DD3D65">
        <w:t>10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2C0D6A">
        <w:t>20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2C0D6A">
        <w:t>264</w:t>
      </w:r>
      <w:r w:rsidR="00D96100">
        <w:t xml:space="preserve"> dana</w:t>
      </w:r>
      <w:r w:rsidR="008F1901">
        <w:t xml:space="preserve">, time da nepodmirene obveze na dan izdavanja potvrde iznose </w:t>
      </w:r>
      <w:r w:rsidR="002C0D6A">
        <w:t>21.603,14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DD3D65">
        <w:t>10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2C0D6A" w:rsidP="004327FC" w:rsidR="002C0D6A">
      <w:pPr>
        <w:ind w:firstLine="708"/>
        <w:jc w:val="both"/>
      </w:pPr>
      <w:r>
        <w:t xml:space="preserve">Sud ističe da zakonska zastupnica dužnika nije pristupila niti na drugo ročište radi rasprave o pretpostavkama za otvaranje stečajnog postupka određeno za dan 10. siječnja 2019., a koje je sud odredio obzirom da je za prethodno ročište od 20. studenog 2018. zakonska zastupnica dužnika izjavila da je omaškom umjesto na adresu Stalne službe u Karlovcu ista pristupila na adresu sjedišta Trgovačkog suda u Zagrebu, a ista je ujedno izvijestila sud da će u roku 30 dana dužnik deblokirati svoj račun. Međutim, do ročišta od 10. siječnja 2019. zakonska zastupnica dužnika nije dostavila sudu potvrdu o deblokadi računa dužnika, te ista nije pristupila na ročište od 10. siječnja 2019., međutim, ista je imala </w:t>
      </w:r>
      <w:r>
        <w:lastRenderedPageBreak/>
        <w:t xml:space="preserve">mogućnost pisanim putem dostaviti popis imovine i obveza dužnika, kao i eventualno potvrdu o deblokadi računa dužnika, a navedeno je ista propustila učiniti. </w:t>
      </w:r>
    </w:p>
    <w:p w:rsidRDefault="002C0D6A" w:rsidP="004327FC" w:rsidR="002C0D6A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2C0D6A">
        <w:t>10. siječnja 2019.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DD3D65" w:rsidR="00905904" w:rsidRPr="00435B5D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A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</w:t>
    </w:r>
    <w:r w:rsidRPr="003C4E43">
      <w:t>4 St-</w:t>
    </w:r>
    <w:r w:rsidR="002C0D6A">
      <w:t>1337/2018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17A5C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17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17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St-1337/2018</izvorni_sadrzaj>
    <derivirana_varijabla naziv="DomainObject.Predmet.OznakaBroj_1">St-1337/2018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ŠLJIVIĆ j.d.o.o. za trgovinu i usluge zastupanog po punomoćniku Anita Šljivić</izvorni_sadrzaj>
    <derivirana_varijabla naziv="DomainObject.Predmet.ProtustrankaFormated_1">  ANITA ŠLJIVIĆ j.d.o.o. za trgovinu i usluge zastupanog po punomoćniku Anita Šljivić</derivirana_varijabla>
  </DomainObject.Predmet.ProtustrankaFormated>
  <DomainObject.Predmet.ProtustrankaFormatedOIB>
    <izvorni_sadrzaj>  ANITA ŠLJIVIĆ j.d.o.o. za trgovinu i usluge, OIB 54350687716 zastupanog po punomoćniku Anita Šljivić</izvorni_sadrzaj>
    <derivirana_varijabla naziv="DomainObject.Predmet.ProtustrankaFormatedOIB_1">  ANITA ŠLJIVIĆ j.d.o.o. za trgovinu i usluge, OIB 54350687716 zastupanog po punomoćniku Anita Šljivić</derivirana_varijabla>
  </DomainObject.Predmet.ProtustrankaFormatedOIB>
  <DomainObject.Predmet.ProtustrankaFormatedWithAdress>
    <izvorni_sadrzaj> ANITA ŠLJIVIĆ j.d.o.o. za trgovinu i usluge, Delenšice 3, 10000 Zagreb zastupanog po punomoćniku Anita Šljivić</izvorni_sadrzaj>
    <derivirana_varijabla naziv="DomainObject.Predmet.ProtustrankaFormatedWithAdress_1"> ANITA ŠLJIVIĆ j.d.o.o. za trgovinu i usluge, Delenšice 3, 10000 Zagreb zastupanog po punomoćniku Anita Šljivić</derivirana_varijabla>
  </DomainObject.Predmet.ProtustrankaFormatedWithAdress>
  <DomainObject.Predmet.ProtustrankaFormatedWithAdressOIB>
    <izvorni_sadrzaj> ANITA ŠLJIVIĆ j.d.o.o. za trgovinu i usluge, OIB 54350687716, Delenšice 3, 10000 Zagreb zastupanog po punomoćniku Anita Šljivić</izvorni_sadrzaj>
    <derivirana_varijabla naziv="DomainObject.Predmet.ProtustrankaFormatedWithAdressOIB_1"> ANITA ŠLJIVIĆ j.d.o.o. za trgovinu i usluge, OIB 54350687716, Delenšice 3, 10000 Zagreb zastupanog po punomoćniku Anita Šljivić</derivirana_varijabla>
  </DomainObject.Predmet.ProtustrankaFormatedWithAdressOIB>
  <DomainObject.Predmet.ProtustrankaWithAdress>
    <izvorni_sadrzaj>ANITA ŠLJIVIĆ j.d.o.o. za trgovinu i usluge Delenšice 3, 10000 Zagreb</izvorni_sadrzaj>
    <derivirana_varijabla naziv="DomainObject.Predmet.ProtustrankaWithAdress_1">ANITA ŠLJIVIĆ j.d.o.o. za trgovinu i usluge Delenšice 3, 10000 Zagreb</derivirana_varijabla>
  </DomainObject.Predmet.ProtustrankaWithAdress>
  <DomainObject.Predmet.ProtustrankaWithAdressOIB>
    <izvorni_sadrzaj>ANITA ŠLJIVIĆ j.d.o.o. za trgovinu i usluge, OIB 54350687716, Delenšice 3, 10000 Zagreb</izvorni_sadrzaj>
    <derivirana_varijabla naziv="DomainObject.Predmet.ProtustrankaWithAdressOIB_1">ANITA ŠLJIVIĆ j.d.o.o. za trgovinu i usluge, OIB 54350687716, Delenšice 3, 10000 Zagreb</derivirana_varijabla>
  </DomainObject.Predmet.ProtustrankaWithAdressOIB>
  <DomainObject.Predmet.ProtustrankaNazivFormated>
    <izvorni_sadrzaj>ANITA ŠLJIVIĆ j.d.o.o. za trgovinu i usluge</izvorni_sadrzaj>
    <derivirana_varijabla naziv="DomainObject.Predmet.ProtustrankaNazivFormated_1">ANITA ŠLJIVIĆ j.d.o.o. za trgovinu i usluge</derivirana_varijabla>
  </DomainObject.Predmet.ProtustrankaNazivFormated>
  <DomainObject.Predmet.ProtustrankaNazivFormatedOIB>
    <izvorni_sadrzaj>ANITA ŠLJIVIĆ j.d.o.o. za trgovinu i usluge, OIB 54350687716</izvorni_sadrzaj>
    <derivirana_varijabla naziv="DomainObject.Predmet.ProtustrankaNazivFormatedOIB_1">ANITA ŠLJIVIĆ j.d.o.o. za trgovinu i usluge, OIB 54350687716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ANITA ŠLJIVIĆ j.d.o.o. za trgovinu i usluge zastupanog po punomoćniku Anita Šljivić</item>
    </izvorni_sadrzaj>
    <derivirana_varijabla naziv="DomainObject.Predmet.ProtuStrankaListFormated_1">
      <item>ANITA ŠLJIVIĆ j.d.o.o. za trgovinu i usluge zastupanog po punomoćniku Anita Šljivić</item>
    </derivirana_varijabla>
  </DomainObject.Predmet.ProtuStrankaListFormated>
  <DomainObject.Predmet.ProtuStrankaListFormatedOIB>
    <izvorni_sadrzaj>
      <item>ANITA ŠLJIVIĆ j.d.o.o. za trgovinu i usluge, OIB 54350687716 zastupanog po punomoćniku Anita Šljivić</item>
    </izvorni_sadrzaj>
    <derivirana_varijabla naziv="DomainObject.Predmet.ProtuStrankaListFormatedOIB_1">
      <item>ANITA ŠLJIVIĆ j.d.o.o. za trgovinu i usluge, OIB 54350687716 zastupanog po punomoćniku Anita Šljivić</item>
    </derivirana_varijabla>
  </DomainObject.Predmet.ProtuStrankaListFormatedOIB>
  <DomainObject.Predmet.ProtuStrankaListFormatedWithAdress>
    <izvorni_sadrzaj>
      <item>ANITA ŠLJIVIĆ j.d.o.o. za trgovinu i usluge, Delenšice 3, 10000 Zagreb zastupanog po punomoćniku Anita Šljivić</item>
    </izvorni_sadrzaj>
    <derivirana_varijabla naziv="DomainObject.Predmet.ProtuStrankaListFormatedWithAdress_1">
      <item>ANITA ŠLJIVIĆ j.d.o.o. za trgovinu i usluge, Delenšice 3, 10000 Zagreb zastupanog po punomoćniku Anita Šljivić</item>
    </derivirana_varijabla>
  </DomainObject.Predmet.ProtuStrankaListFormatedWithAdress>
  <DomainObject.Predmet.ProtuStrankaListFormatedWithAdressOIB>
    <izvorni_sadrzaj>
      <item>ANITA ŠLJIVIĆ j.d.o.o. za trgovinu i usluge, OIB 54350687716, Delenšice 3, 10000 Zagreb zastupanog po punomoćniku Anita Šljivić</item>
    </izvorni_sadrzaj>
    <derivirana_varijabla naziv="DomainObject.Predmet.ProtuStrankaListFormatedWithAdressOIB_1">
      <item>ANITA ŠLJIVIĆ j.d.o.o. za trgovinu i usluge, OIB 54350687716, Delenšice 3, 10000 Zagreb zastupanog po punomoćniku Anita Šljivić</item>
    </derivirana_varijabla>
  </DomainObject.Predmet.ProtuStrankaListFormatedWithAdressOIB>
  <DomainObject.Predmet.ProtuStrankaListNazivFormated>
    <izvorni_sadrzaj>
      <item>ANITA ŠLJIVIĆ j.d.o.o. za trgovinu i usluge</item>
    </izvorni_sadrzaj>
    <derivirana_varijabla naziv="DomainObject.Predmet.ProtuStrankaListNazivFormated_1">
      <item>ANITA ŠLJIVIĆ j.d.o.o. za trgovinu i usluge</item>
    </derivirana_varijabla>
  </DomainObject.Predmet.ProtuStrankaListNazivFormated>
  <DomainObject.Predmet.ProtuStrankaListNazivFormatedOIB>
    <izvorni_sadrzaj>
      <item>ANITA ŠLJIVIĆ j.d.o.o. za trgovinu i usluge, OIB 54350687716</item>
    </izvorni_sadrzaj>
    <derivirana_varijabla naziv="DomainObject.Predmet.ProtuStrankaListNazivFormatedOIB_1">
      <item>ANITA ŠLJIVIĆ j.d.o.o. za trgovinu i usluge, OIB 54350687716</item>
    </derivirana_varijabla>
  </DomainObject.Predmet.ProtuStrankaListNazivFormatedOIB>
  <DomainObject.Predmet.OstaliListFormated>
    <izvorni_sadrzaj>
      <item>Anita Šljivić punomoćnica sudionika u postupku ANITA ŠLJIVIĆ j.d.o.o. za trgovinu i usluge</item>
    </izvorni_sadrzaj>
    <derivirana_varijabla naziv="DomainObject.Predmet.OstaliListFormated_1">
      <item>Anita Šljivić punomoćnica sudionika u postupku ANITA ŠLJIVIĆ j.d.o.o. za trgovinu i usluge</item>
    </derivirana_varijabla>
  </DomainObject.Predmet.OstaliListFormated>
  <DomainObject.Predmet.OstaliListFormatedOIB>
    <izvorni_sadrzaj>
      <item>Anita Šljivić, OIB 40020844124 punomoćnica sudionika u postupku ANITA ŠLJIVIĆ j.d.o.o. za trgovinu i usluge</item>
    </izvorni_sadrzaj>
    <derivirana_varijabla naziv="DomainObject.Predmet.OstaliListFormatedOIB_1">
      <item>Anita Šljivić, OIB 40020844124 punomoćnica sudionika u postupku ANITA ŠLJIVIĆ j.d.o.o. za trgovinu i usluge</item>
    </derivirana_varijabla>
  </DomainObject.Predmet.OstaliListFormatedOIB>
  <DomainObject.Predmet.OstaliListFormatedWithAdress>
    <izvorni_sadrzaj>
      <item>Anita Šljivić, Delenšice 3, 10000 Zagreb punomoćnica sudionika u postupku ANITA ŠLJIVIĆ j.d.o.o. za trgovinu i usluge</item>
    </izvorni_sadrzaj>
    <derivirana_varijabla naziv="DomainObject.Predmet.OstaliListFormatedWithAdress_1">
      <item>Anita Šljivić, Delenšice 3, 10000 Zagreb punomoćnica sudionika u postupku ANITA ŠLJIVIĆ j.d.o.o. za trgovinu i usluge</item>
    </derivirana_varijabla>
  </DomainObject.Predmet.OstaliListFormatedWithAdress>
  <DomainObject.Predmet.OstaliListFormatedWithAdressOIB>
    <izvorni_sadrzaj>
      <item>Anita Šljivić, OIB 40020844124, Delenšice 3, 10000 Zagreb punomoćnica sudionika u postupku ANITA ŠLJIVIĆ j.d.o.o. za trgovinu i usluge</item>
    </izvorni_sadrzaj>
    <derivirana_varijabla naziv="DomainObject.Predmet.OstaliListFormatedWithAdressOIB_1">
      <item>Anita Šljivić, OIB 40020844124, Delenšice 3, 10000 Zagreb punomoćnica sudionika u postupku ANITA ŠLJIVIĆ j.d.o.o. za trgovinu i usluge</item>
    </derivirana_varijabla>
  </DomainObject.Predmet.OstaliListFormatedWithAdressOIB>
  <DomainObject.Predmet.OstaliListNazivFormated>
    <izvorni_sadrzaj>
      <item>Anita Šljivić</item>
    </izvorni_sadrzaj>
    <derivirana_varijabla naziv="DomainObject.Predmet.OstaliListNazivFormated_1">
      <item>Anita Šljivić</item>
    </derivirana_varijabla>
  </DomainObject.Predmet.OstaliListNazivFormated>
  <DomainObject.Predmet.OstaliListNazivFormatedOIB>
    <izvorni_sadrzaj>
      <item>Anita Šljivić, OIB 40020844124</item>
    </izvorni_sadrzaj>
    <derivirana_varijabla naziv="DomainObject.Predmet.OstaliListNazivFormatedOIB_1">
      <item>Anita Šljivić, OIB 40020844124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ANITA ŠLJIVIĆ j.d.o.o. za trgovinu i usluge</izvorni_sadrzaj>
    <derivirana_varijabla naziv="DomainObject.Predmet.ProtustrankaIDrugi_1">ANITA ŠLJIVIĆ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ANITA ŠLJIVIĆ j.d.o.o. za trgovinu i usluge, OIB 54350687716, Delenšice 3, 10000 Zagreb</izvorni_sadrzaj>
    <derivirana_varijabla naziv="DomainObject.Predmet.ProtustrankaIDrugiAdressOIB_1">ANITA ŠLJIVIĆ j.d.o.o. za trgovinu i usluge, OIB 54350687716, Delenšice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ANITA ŠLJIVIĆ j.d.o.o. za trgovinu i usluge</item>
      <item>Anita Šljivić</item>
    </izvorni_sadrzaj>
    <derivirana_varijabla naziv="DomainObject.Predmet.SudioniciListNaziv_1">
      <item>FINA Regionalni centar Zagreb</item>
      <item>ANITA ŠLJIVIĆ j.d.o.o. za trgovinu i usluge</item>
      <item>Anita Šljivić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ANITA ŠLJIVIĆ j.d.o.o. za trgovinu i usluge, OIB 54350687716, Delenšice 3,10000 Zagreb</item>
      <item>Anita Šljivić, OIB 40020844124, Delenšice 3,10000 Zagreb</item>
    </izvorni_sadrzaj>
    <derivirana_varijabla naziv="DomainObject.Predmet.SudioniciListAdressOIB_1">
      <item>FINA Regionalni centar Zagreb, OIB 85821130368, Trg svibanjskih žrtava 1995. br. 1,10000 Zagreb</item>
      <item>ANITA ŠLJIVIĆ j.d.o.o. za trgovinu i usluge, OIB 54350687716, Delenšice 3,10000 Zagreb</item>
      <item>Anita Šljivić, OIB 40020844124, Delenšice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54350687716</item>
      <item>, OIB 40020844124</item>
    </izvorni_sadrzaj>
    <derivirana_varijabla naziv="DomainObject.Predmet.SudioniciListNazivOIB_1">
      <item>, OIB 85821130368</item>
      <item>, OIB 54350687716</item>
      <item>, OIB 40020844124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St-1337/2018-9</izvorni_sadrzaj>
    <derivirana_varijabla naziv="DomainObject.PredzadnjaOdlukaIzPredmeta.Oznaka_1">St-1337/2018-9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1269</properties:Words>
  <properties:Characters>6948</properties:Characters>
  <properties:Lines>141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2019-01-10T09:02:00Z</dcterms:created>
  <dc:creator>Korisnik</dc:creator>
  <cp:lastModifiedBy>Renata Klokočki</cp:lastModifiedBy>
  <cp:lastPrinted>2018-11-20T09:38:00Z</cp:lastPrinted>
  <dcterms:modified xmlns:xsi="http://www.w3.org/2001/XMLSchema-instance" xsi:type="dcterms:W3CDTF">2019-01-10T09:12:00Z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-ANITA ŠLJIVIĆ.docx)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