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942e" w14:paraId="807942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 xml:space="preserve">dužnikom </w:t>
      </w:r>
      <w:r w:rsidR="008B35E8" w:rsidRPr="008B35E8">
        <w:t>BRAND HOLDING CORPORATION d.o.o., Zadar, Domovinskog rata 2, OIB: 54153716158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C12F0">
        <w:t>9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 xml:space="preserve">dužnikom </w:t>
      </w:r>
      <w:r w:rsidR="008B35E8" w:rsidRPr="008B35E8">
        <w:t>BRAND HOLDING CORPORATION d.o.o., Zadar, Domovinskog rata 2, OIB: 54153716158</w:t>
      </w:r>
      <w:r w:rsidR="00990573">
        <w:t xml:space="preserve">, </w:t>
      </w:r>
      <w:r>
        <w:t xml:space="preserve">na temelju neizvršenih osnova za plaćanje iznosi </w:t>
      </w:r>
      <w:r w:rsidR="008B35E8">
        <w:t>5</w:t>
      </w:r>
      <w:r w:rsidR="00990573">
        <w:t>.</w:t>
      </w:r>
      <w:r w:rsidR="008B35E8">
        <w:t>494</w:t>
      </w:r>
      <w:r w:rsidR="00661B9C">
        <w:t>,</w:t>
      </w:r>
      <w:r w:rsidR="008B35E8">
        <w:t>51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B35E8">
        <w:t>Berislav Jelinić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C12F0">
        <w:t>9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F1D5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B35E8">
      <w:t>412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B35E8">
      <w:t>412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B1DF4"/>
    <w:rsid w:val="000E678F"/>
    <w:rsid w:val="001028FB"/>
    <w:rsid w:val="001660B0"/>
    <w:rsid w:val="00176D97"/>
    <w:rsid w:val="0019042D"/>
    <w:rsid w:val="001A4D13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B35E8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F1D5B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 HOLDING CORPORATION  d.o.o. za izdavaštvo</izvorni_sadrzaj>
    <derivirana_varijabla naziv="DomainObject.Predmet.ProtustrankaFormated_1">  BRAND HOLDING CORPORATION  d.o.o. za izdavaštvo</derivirana_varijabla>
  </DomainObject.Predmet.ProtustrankaFormated>
  <DomainObject.Predmet.ProtustrankaFormatedOIB>
    <izvorni_sadrzaj>  BRAND HOLDING CORPORATION  d.o.o. za izdavaštvo, OIB 54153716158</izvorni_sadrzaj>
    <derivirana_varijabla naziv="DomainObject.Predmet.ProtustrankaFormatedOIB_1">  BRAND HOLDING CORPORATION  d.o.o. za izdavaštvo, OIB 54153716158</derivirana_varijabla>
  </DomainObject.Predmet.ProtustrankaFormatedOIB>
  <DomainObject.Predmet.ProtustrankaFormatedWithAdress>
    <izvorni_sadrzaj> BRAND HOLDING CORPORATION  d.o.o. za izdavaštvo, Domovinskog rata 2, 23000 Zadar</izvorni_sadrzaj>
    <derivirana_varijabla naziv="DomainObject.Predmet.ProtustrankaFormatedWithAdress_1"> BRAND HOLDING CORPORATION  d.o.o. za izdavaštvo, Domovinskog rata 2, 23000 Zadar</derivirana_varijabla>
  </DomainObject.Predmet.ProtustrankaFormatedWithAdress>
  <DomainObject.Predmet.ProtustrankaFormatedWithAdressOIB>
    <izvorni_sadrzaj> BRAND HOLDING CORPORATION  d.o.o. za izdavaštvo, OIB 54153716158, Domovinskog rata 2, 23000 Zadar</izvorni_sadrzaj>
    <derivirana_varijabla naziv="DomainObject.Predmet.ProtustrankaFormatedWithAdressOIB_1"> BRAND HOLDING CORPORATION  d.o.o. za izdavaštvo, OIB 54153716158, Domovinskog rata 2, 23000 Zadar</derivirana_varijabla>
  </DomainObject.Predmet.ProtustrankaFormatedWithAdressOIB>
  <DomainObject.Predmet.ProtustrankaWithAdress>
    <izvorni_sadrzaj>BRAND HOLDING CORPORATION  d.o.o. za izdavaštvo Domovinskog rata 2, 23000 Zadar</izvorni_sadrzaj>
    <derivirana_varijabla naziv="DomainObject.Predmet.ProtustrankaWithAdress_1">BRAND HOLDING CORPORATION  d.o.o. za izdavaštvo Domovinskog rata 2, 23000 Zadar</derivirana_varijabla>
  </DomainObject.Predmet.ProtustrankaWithAdress>
  <DomainObject.Predmet.ProtustrankaWithAdressOIB>
    <izvorni_sadrzaj>BRAND HOLDING CORPORATION  d.o.o. za izdavaštvo, OIB 54153716158, Domovinskog rata 2, 23000 Zadar</izvorni_sadrzaj>
    <derivirana_varijabla naziv="DomainObject.Predmet.ProtustrankaWithAdressOIB_1">BRAND HOLDING CORPORATION  d.o.o. za izdavaštvo, OIB 54153716158, Domovinskog rata 2, 23000 Zadar</derivirana_varijabla>
  </DomainObject.Predmet.ProtustrankaWithAdressOIB>
  <DomainObject.Predmet.ProtustrankaNazivFormated>
    <izvorni_sadrzaj>BRAND HOLDING CORPORATION  d.o.o. za izdavaštvo</izvorni_sadrzaj>
    <derivirana_varijabla naziv="DomainObject.Predmet.ProtustrankaNazivFormated_1">BRAND HOLDING CORPORATION  d.o.o. za izdavaštvo</derivirana_varijabla>
  </DomainObject.Predmet.ProtustrankaNazivFormated>
  <DomainObject.Predmet.ProtustrankaNazivFormatedOIB>
    <izvorni_sadrzaj>BRAND HOLDING CORPORATION  d.o.o. za izdavaštvo, OIB 54153716158</izvorni_sadrzaj>
    <derivirana_varijabla naziv="DomainObject.Predmet.ProtustrankaNazivFormatedOIB_1">BRAND HOLDING CORPORATION  d.o.o. za izdavaštvo, OIB 54153716158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BRAND HOLDING CORPORATION  d.o.o. za izdavaštvo</item>
    </izvorni_sadrzaj>
    <derivirana_varijabla naziv="DomainObject.Predmet.ProtuStrankaListFormated_1">
      <item>BRAND HOLDING CORPORATION  d.o.o. za izdavaštvo</item>
    </derivirana_varijabla>
  </DomainObject.Predmet.ProtuStrankaListFormated>
  <DomainObject.Predmet.ProtuStrankaListFormatedOIB>
    <izvorni_sadrzaj>
      <item>BRAND HOLDING CORPORATION  d.o.o. za izdavaštvo, OIB 54153716158</item>
    </izvorni_sadrzaj>
    <derivirana_varijabla naziv="DomainObject.Predmet.ProtuStrankaListFormatedOIB_1">
      <item>BRAND HOLDING CORPORATION  d.o.o. za izdavaštvo, OIB 54153716158</item>
    </derivirana_varijabla>
  </DomainObject.Predmet.ProtuStrankaListFormatedOIB>
  <DomainObject.Predmet.ProtuStrankaListFormatedWithAdress>
    <izvorni_sadrzaj>
      <item>BRAND HOLDING CORPORATION  d.o.o. za izdavaštvo, Domovinskog rata 2, 23000 Zadar</item>
    </izvorni_sadrzaj>
    <derivirana_varijabla naziv="DomainObject.Predmet.ProtuStrankaListFormatedWithAdress_1">
      <item>BRAND HOLDING CORPORATION  d.o.o. za izdavaštvo, Domovinskog rata 2, 23000 Zadar</item>
    </derivirana_varijabla>
  </DomainObject.Predmet.ProtuStrankaListFormatedWithAdress>
  <DomainObject.Predmet.ProtuStrankaListFormatedWithAdressOIB>
    <izvorni_sadrzaj>
      <item>BRAND HOLDING CORPORATION  d.o.o. za izdavaštvo, OIB 54153716158, Domovinskog rata 2, 23000 Zadar</item>
    </izvorni_sadrzaj>
    <derivirana_varijabla naziv="DomainObject.Predmet.ProtuStrankaListFormatedWithAdressOIB_1">
      <item>BRAND HOLDING CORPORATION  d.o.o. za izdavaštvo, OIB 54153716158, Domovinskog rata 2, 23000 Zadar</item>
    </derivirana_varijabla>
  </DomainObject.Predmet.ProtuStrankaListFormatedWithAdressOIB>
  <DomainObject.Predmet.ProtuStrankaListNazivFormated>
    <izvorni_sadrzaj>
      <item>BRAND HOLDING CORPORATION  d.o.o. za izdavaštvo</item>
    </izvorni_sadrzaj>
    <derivirana_varijabla naziv="DomainObject.Predmet.ProtuStrankaListNazivFormated_1">
      <item>BRAND HOLDING CORPORATION  d.o.o. za izdavaštvo</item>
    </derivirana_varijabla>
  </DomainObject.Predmet.ProtuStrankaListNazivFormated>
  <DomainObject.Predmet.ProtuStrankaListNazivFormatedOIB>
    <izvorni_sadrzaj>
      <item>BRAND HOLDING CORPORATION  d.o.o. za izdavaštvo, OIB 54153716158</item>
    </izvorni_sadrzaj>
    <derivirana_varijabla naziv="DomainObject.Predmet.ProtuStrankaListNazivFormatedOIB_1">
      <item>BRAND HOLDING CORPORATION  d.o.o. za izdavaštvo, OIB 54153716158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BRAND HOLDING CORPORATION  d.o.o. za izdavaštvo</izvorni_sadrzaj>
    <derivirana_varijabla naziv="DomainObject.Predmet.ProtustrankaIDrugi_1">BRAND HOLDING CORPORATION  d.o.o. za izdavaštvo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BRAND HOLDING CORPORATION  d.o.o. za izdavaštvo, OIB 54153716158, Domovinskog rata 2, 23000 Zadar</izvorni_sadrzaj>
    <derivirana_varijabla naziv="DomainObject.Predmet.ProtustrankaIDrugiAdressOIB_1">BRAND HOLDING CORPORATION  d.o.o. za izdavaštvo, OIB 54153716158,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BRAND HOLDING CORPORATION  d.o.o. za izdavaštvo</item>
    </izvorni_sadrzaj>
    <derivirana_varijabla naziv="DomainObject.Predmet.SudioniciListNaziv_1">
      <item>FINA</item>
      <item>BRAND HOLDING CORPORATION  d.o.o. za izdavaštvo</item>
    </derivirana_varijabla>
  </DomainObject.Predmet.SudioniciListNaziv>
  <DomainObject.Predmet.SudioniciListAdressOIB>
    <izvorni_sadrzaj>
      <item>FINA, OIB 85821130368</item>
      <item>BRAND HOLDING CORPORATION  d.o.o. za izdavaštvo, OIB 54153716158, Domovinskog rata 2,23000 Zadar</item>
    </izvorni_sadrzaj>
    <derivirana_varijabla naziv="DomainObject.Predmet.SudioniciListAdressOIB_1">
      <item>FINA, OIB 85821130368</item>
      <item>BRAND HOLDING CORPORATION  d.o.o. za izdavaštvo, OIB 54153716158,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54153716158</item>
    </izvorni_sadrzaj>
    <derivirana_varijabla naziv="DomainObject.Predmet.SudioniciListNazivOIB_1">
      <item>, OIB 85821130368</item>
      <item>, OIB 54153716158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92B09-26D9-4B21-834B-FF7A84BA4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2018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2017-10-06T09:31:00Z</dcterms:created>
  <dc:creator>Tina Grgas</dc:creator>
  <cp:lastModifiedBy>wsadmin</cp:lastModifiedBy>
  <cp:lastPrinted>2017-10-06T09:33:00Z</cp:lastPrinted>
  <dcterms:modified xmlns:xsi="http://www.w3.org/2001/XMLSchema-instance" xsi:type="dcterms:W3CDTF">2017-10-09T06:50:00Z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