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c4d9" w14:paraId="6adc4d9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BB4CED">
        <w:rPr>
          <w:lang w:val="hr-HR"/>
        </w:rPr>
        <w:t>St-625/15-5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BB4CED">
        <w:t>PST d.o.o., OIB: 47351780002 sa sjedištem u Slavenska 24,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BB4CED">
        <w:t>PST d.o.o., OIB: 47351780002 sa sjedištem u Slavenska 24, 42000 Varaždin</w:t>
      </w:r>
      <w:r w:rsidR="00830E49">
        <w:t xml:space="preserve">, iznosi </w:t>
      </w:r>
      <w:r w:rsidR="00BB4CED">
        <w:t>2.857,80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BB4CED">
        <w:t>direktor</w:t>
      </w:r>
      <w:r w:rsidR="002E00D7">
        <w:t xml:space="preserve"> dužnika </w:t>
      </w:r>
      <w:r w:rsidR="00BB4CED">
        <w:t>Alka Miščević Požgaj, OIB: 47838234780, Varaždin, Slavenska 24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BB4CED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BB4CED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BB4CED">
        <w:t>PST d.o.o., OIB: 47351780002 sa sjedištem u Slavenska 24, 42000 Varaždin</w:t>
      </w:r>
      <w:r>
        <w:t>, navodeći da du</w:t>
      </w:r>
      <w:r w:rsidR="00715C85">
        <w:t xml:space="preserve">žnik na dan </w:t>
      </w:r>
      <w:r w:rsidR="00BB4CED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BB4CED">
        <w:t>2.857,80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2D8" w:rsidP="007F64E0" w:rsidR="00D042D8">
      <w:r>
        <w:separator/>
      </w:r>
    </w:p>
  </w:endnote>
  <w:endnote w:id="0" w:type="continuationSeparator">
    <w:p w:rsidRDefault="00D042D8" w:rsidP="007F64E0" w:rsidR="00D04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2D8" w:rsidP="007F64E0" w:rsidR="00D042D8">
      <w:r>
        <w:separator/>
      </w:r>
    </w:p>
  </w:footnote>
  <w:footnote w:id="0" w:type="continuationSeparator">
    <w:p w:rsidRDefault="00D042D8" w:rsidP="007F64E0" w:rsidR="00D042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0751" w:rsidRPr="00030751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BB4CED">
      <w:rPr>
        <w:lang w:val="hr-HR"/>
      </w:rPr>
      <w:t>St-625/15-5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0751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4CED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042D8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St-625/2015</izvorni_sadrzaj>
    <derivirana_varijabla naziv="DomainObject.Predmet.OznakaBroj_1">St-625/2015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PST društvo s ograničenom odgovornošću za proizvodnju, montažu i servis prehrambenih strojeva i uređaja, uvoz-izvoz</izvorni_sadrzaj>
    <derivirana_varijabla naziv="DomainObject.Predmet.ProtustrankaFormated_1">  PST društvo s ograničenom odgovornošću za proizvodnju, montažu i servis prehrambenih strojeva i uređaja, uvoz-izvoz</derivirana_varijabla>
  </DomainObject.Predmet.ProtustrankaFormated>
  <DomainObject.Predmet.ProtustrankaFormatedOIB>
    <izvorni_sadrzaj>  PST društvo s ograničenom odgovornošću za proizvodnju, montažu i servis prehrambenih strojeva i uređaja, uvoz-izvoz, OIB 47351780002</izvorni_sadrzaj>
    <derivirana_varijabla naziv="DomainObject.Predmet.ProtustrankaFormatedOIB_1">  PST društvo s ograničenom odgovornošću za proizvodnju, montažu i servis prehrambenih strojeva i uređaja, uvoz-izvoz, OIB 47351780002</derivirana_varijabla>
  </DomainObject.Predmet.ProtustrankaFormatedOIB>
  <DomainObject.Predmet.ProtustrankaFormatedWithAdress>
    <izvorni_sadrzaj> PST društvo s ograničenom odgovornošću za proizvodnju, montažu i servis prehrambenih strojeva i uređaja, uvoz-izvoz, Slavenska 24, 42000 Varaždin</izvorni_sadrzaj>
    <derivirana_varijabla naziv="DomainObject.Predmet.ProtustrankaFormatedWithAdress_1"> PST društvo s ograničenom odgovornošću za proizvodnju, montažu i servis prehrambenih strojeva i uređaja, uvoz-izvoz, Slavenska 24, 42000 Varaždin</derivirana_varijabla>
  </DomainObject.Predmet.ProtustrankaFormatedWithAdress>
  <DomainObject.Predmet.ProtustrankaFormatedWithAdressOIB>
    <izvorni_sadrzaj> PST društvo s ograničenom odgovornošću za proizvodnju, montažu i servis prehrambenih strojeva i uređaja, uvoz-izvoz, OIB 47351780002, Slavenska 24, 42000 Varaždin</izvorni_sadrzaj>
    <derivirana_varijabla naziv="DomainObject.Predmet.ProtustrankaFormatedWithAdressOIB_1"> PST društvo s ograničenom odgovornošću za proizvodnju, montažu i servis prehrambenih strojeva i uređaja, uvoz-izvoz, OIB 47351780002, Slavenska 24, 42000 Varaždin</derivirana_varijabla>
  </DomainObject.Predmet.ProtustrankaFormatedWithAdressOIB>
  <DomainObject.Predmet.ProtustrankaWithAdress>
    <izvorni_sadrzaj>PST društvo s ograničenom odgovornošću za proizvodnju, montažu i servis prehrambenih strojeva i uređaja, uvoz-izvoz Slavenska 24, 42000 Varaždin</izvorni_sadrzaj>
    <derivirana_varijabla naziv="DomainObject.Predmet.ProtustrankaWithAdress_1">PST društvo s ograničenom odgovornošću za proizvodnju, montažu i servis prehrambenih strojeva i uređaja, uvoz-izvoz Slavenska 24, 42000 Varaždin</derivirana_varijabla>
  </DomainObject.Predmet.ProtustrankaWithAdress>
  <DomainObject.Predmet.ProtustrankaWithAdressOIB>
    <izvorni_sadrzaj>PST društvo s ograničenom odgovornošću za proizvodnju, montažu i servis prehrambenih strojeva i uređaja, uvoz-izvoz, OIB 47351780002, Slavenska 24, 42000 Varaždin</izvorni_sadrzaj>
    <derivirana_varijabla naziv="DomainObject.Predmet.ProtustrankaWithAdressOIB_1">PST društvo s ograničenom odgovornošću za proizvodnju, montažu i servis prehrambenih strojeva i uređaja, uvoz-izvoz, OIB 47351780002, Slavenska 24, 42000 Varaždin</derivirana_varijabla>
  </DomainObject.Predmet.ProtustrankaWithAdressOIB>
  <DomainObject.Predmet.ProtustrankaNazivFormated>
    <izvorni_sadrzaj>PST društvo s ograničenom odgovornošću za proizvodnju, montažu i servis prehrambenih strojeva i uređaja, uvoz-izvoz</izvorni_sadrzaj>
    <derivirana_varijabla naziv="DomainObject.Predmet.ProtustrankaNazivFormated_1">PST društvo s ograničenom odgovornošću za proizvodnju, montažu i servis prehrambenih strojeva i uređaja, uvoz-izvoz</derivirana_varijabla>
  </DomainObject.Predmet.ProtustrankaNazivFormated>
  <DomainObject.Predmet.ProtustrankaNazivFormatedOIB>
    <izvorni_sadrzaj>PST društvo s ograničenom odgovornošću za proizvodnju, montažu i servis prehrambenih strojeva i uređaja, uvoz-izvoz, OIB 47351780002</izvorni_sadrzaj>
    <derivirana_varijabla naziv="DomainObject.Predmet.ProtustrankaNazivFormatedOIB_1">PST društvo s ograničenom odgovornošću za proizvodnju, montažu i servis prehrambenih strojeva i uređaja, uvoz-izvoz, OIB 47351780002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2857.80</izvorni_sadrzaj>
    <derivirana_varijabla naziv="DomainObject.Predmet.TrenutnaVrijednost_1">2857.80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PST društvo s ograničenom odgovornošću za proizvodnju, montažu i servis prehrambenih strojeva i uređaja, uvoz-izvoz</item>
    </izvorni_sadrzaj>
    <derivirana_varijabla naziv="DomainObject.Predmet.ProtuStrankaListFormated_1">
      <item>PST društvo s ograničenom odgovornošću za proizvodnju, montažu i servis prehrambenih strojeva i uređaja, uvoz-izvoz</item>
    </derivirana_varijabla>
  </DomainObject.Predmet.ProtuStrankaListFormated>
  <DomainObject.Predmet.ProtuStrankaListFormatedOIB>
    <izvorni_sadrzaj>
      <item>PST društvo s ograničenom odgovornošću za proizvodnju, montažu i servis prehrambenih strojeva i uređaja, uvoz-izvoz, OIB 47351780002</item>
    </izvorni_sadrzaj>
    <derivirana_varijabla naziv="DomainObject.Predmet.ProtuStrankaListFormatedOIB_1">
      <item>PST društvo s ograničenom odgovornošću za proizvodnju, montažu i servis prehrambenih strojeva i uređaja, uvoz-izvoz, OIB 47351780002</item>
    </derivirana_varijabla>
  </DomainObject.Predmet.ProtuStrankaListFormatedOIB>
  <DomainObject.Predmet.ProtuStrankaListFormatedWithAdress>
    <izvorni_sadrzaj>
      <item>PST društvo s ograničenom odgovornošću za proizvodnju, montažu i servis prehrambenih strojeva i uređaja, uvoz-izvoz, Slavenska 24, 42000 Varaždin</item>
    </izvorni_sadrzaj>
    <derivirana_varijabla naziv="DomainObject.Predmet.ProtuStrankaListFormatedWithAdress_1">
      <item>PST društvo s ograničenom odgovornošću za proizvodnju, montažu i servis prehrambenih strojeva i uređaja, uvoz-izvoz, Slavenska 24, 42000 Varaždin</item>
    </derivirana_varijabla>
  </DomainObject.Predmet.ProtuStrankaListFormatedWithAdress>
  <DomainObject.Predmet.ProtuStrankaListFormatedWithAdressOIB>
    <izvorni_sadrzaj>
      <item>PST društvo s ograničenom odgovornošću za proizvodnju, montažu i servis prehrambenih strojeva i uređaja, uvoz-izvoz, OIB 47351780002, Slavenska 24, 42000 Varaždin</item>
    </izvorni_sadrzaj>
    <derivirana_varijabla naziv="DomainObject.Predmet.ProtuStrankaListFormatedWithAdressOIB_1">
      <item>PST društvo s ograničenom odgovornošću za proizvodnju, montažu i servis prehrambenih strojeva i uređaja, uvoz-izvoz, OIB 47351780002, Slavenska 24, 42000 Varaždin</item>
    </derivirana_varijabla>
  </DomainObject.Predmet.ProtuStrankaListFormatedWithAdressOIB>
  <DomainObject.Predmet.ProtuStrankaListNazivFormated>
    <izvorni_sadrzaj>
      <item>PST društvo s ograničenom odgovornošću za proizvodnju, montažu i servis prehrambenih strojeva i uređaja, uvoz-izvoz</item>
    </izvorni_sadrzaj>
    <derivirana_varijabla naziv="DomainObject.Predmet.ProtuStrankaListNazivFormated_1">
      <item>PST društvo s ograničenom odgovornošću za proizvodnju, montažu i servis prehrambenih strojeva i uređaja, uvoz-izvoz</item>
    </derivirana_varijabla>
  </DomainObject.Predmet.ProtuStrankaListNazivFormated>
  <DomainObject.Predmet.ProtuStrankaListNazivFormatedOIB>
    <izvorni_sadrzaj>
      <item>PST društvo s ograničenom odgovornošću za proizvodnju, montažu i servis prehrambenih strojeva i uređaja, uvoz-izvoz, OIB 47351780002</item>
    </izvorni_sadrzaj>
    <derivirana_varijabla naziv="DomainObject.Predmet.ProtuStrankaListNazivFormatedOIB_1">
      <item>PST društvo s ograničenom odgovornošću za proizvodnju, montažu i servis prehrambenih strojeva i uređaja, uvoz-izvoz, OIB 47351780002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PST društvo s ograničenom odgovornošću za proizvodnju, montažu i servis prehrambenih strojeva i uređaja, uvoz-izvoz</izvorni_sadrzaj>
    <derivirana_varijabla naziv="DomainObject.Predmet.ProtustrankaIDrugi_1">PST društvo s ograničenom odgovornošću za proizvodnju, montažu i servis prehrambenih strojeva i uređaja, uvoz-izvoz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PST društvo s ograničenom odgovornošću za proizvodnju, montažu i servis prehrambenih strojeva i uređaja, uvoz-izvoz, OIB 47351780002, Slavenska 24, 42000 Varaždin</izvorni_sadrzaj>
    <derivirana_varijabla naziv="DomainObject.Predmet.ProtustrankaIDrugiAdressOIB_1">PST društvo s ograničenom odgovornošću za proizvodnju, montažu i servis prehrambenih strojeva i uređaja, uvoz-izvoz, OIB 47351780002, Slavenska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PST društvo s ograničenom odgovornošću za proizvodnju, montažu i servis prehrambenih strojeva i uređaja, uvoz-izvoz</item>
      <item>E-oglasna ploča</item>
      <item>Sudski registar, Trgovački sud u Varaždinu</item>
    </izvorni_sadrzaj>
    <derivirana_varijabla naziv="DomainObject.Predmet.SudioniciListNaziv_1">
      <item>Financijska agencija</item>
      <item>PST društvo s ograničenom odgovornošću za proizvodnju, montažu i servis prehrambenih strojeva i uređaja, uvoz-izvoz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PST društvo s ograničenom odgovornošću za proizvodnju, montažu i servis prehrambenih strojeva i uređaja, uvoz-izvoz, OIB 47351780002, Slavenska 24,42000 Varaždin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PST društvo s ograničenom odgovornošću za proizvodnju, montažu i servis prehrambenih strojeva i uređaja, uvoz-izvoz, OIB 47351780002, Slavenska 24,42000 Varaždin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47351780002</item>
      <item>, OIB null</item>
    </izvorni_sadrzaj>
    <derivirana_varijabla naziv="DomainObject.Predmet.SudioniciListNazivOIB_1">
      <item>, OIB null</item>
      <item>, OIB 85821130368</item>
      <item>, OIB 47351780002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2503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2015-11-11T08:18:00Z</dcterms:created>
  <dc:creator>user</dc:creator>
  <cp:lastModifiedBy>Marko Makaj</cp:lastModifiedBy>
  <cp:lastPrinted>2015-11-11T08:18:00Z</cp:lastPrinted>
  <dcterms:modified xmlns:xsi="http://www.w3.org/2001/XMLSchema-instance" xsi:type="dcterms:W3CDTF">2015-11-13T11:10:00Z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