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1894" w14:paraId="b661894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FC6AD5">
        <w:t>1043</w:t>
      </w:r>
      <w:r w:rsidR="00172436">
        <w:t>/</w:t>
      </w:r>
      <w:r w:rsidR="00FC6AD5">
        <w:t>2016</w:t>
      </w:r>
      <w:r w:rsidRPr="007D37BA">
        <w:t>-</w:t>
      </w:r>
      <w:r w:rsidR="00FC6AD5">
        <w:t>194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0336E8" w:rsidP="00860C24" w:rsidR="00860C24" w:rsidRPr="007D37BA">
      <w:pPr>
        <w:jc w:val="center"/>
      </w:pPr>
      <w:r>
        <w:t>Z A K L J U Č A K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FC6AD5" w:rsidRPr="002256A6">
        <w:t>JOLLY – JBS d.o.o.</w:t>
      </w:r>
      <w:r w:rsidR="00FC6AD5">
        <w:t xml:space="preserve"> u stečaju</w:t>
      </w:r>
      <w:r w:rsidR="00FC6AD5" w:rsidRPr="002256A6">
        <w:t>, Šibenik</w:t>
      </w:r>
      <w:r w:rsidR="00FC6AD5">
        <w:t xml:space="preserve">, Ante </w:t>
      </w:r>
      <w:proofErr w:type="spellStart"/>
      <w:r w:rsidR="00FC6AD5">
        <w:t>Šupuka</w:t>
      </w:r>
      <w:proofErr w:type="spellEnd"/>
      <w:r w:rsidR="00FC6AD5">
        <w:t xml:space="preserve"> 10, Šibenik, OIB:</w:t>
      </w:r>
      <w:r w:rsidR="00FC6AD5" w:rsidRPr="002256A6">
        <w:t>00322433664</w:t>
      </w:r>
      <w:r w:rsidR="00FC6AD5">
        <w:t>, koga zastupa stečajna</w:t>
      </w:r>
      <w:r w:rsidR="00903E75">
        <w:t xml:space="preserve"> upravitelj</w:t>
      </w:r>
      <w:r w:rsidR="00FC6AD5">
        <w:t xml:space="preserve">ica Ankica </w:t>
      </w:r>
      <w:proofErr w:type="spellStart"/>
      <w:r w:rsidR="00FC6AD5">
        <w:t>Čenić</w:t>
      </w:r>
      <w:proofErr w:type="spellEnd"/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2F7BB0">
        <w:t>8.</w:t>
      </w:r>
      <w:r w:rsidR="00FC6AD5">
        <w:t xml:space="preserve"> rujna</w:t>
      </w:r>
      <w:r w:rsidR="000336E8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0336E8" w:rsidP="00860C24" w:rsidR="00860C24" w:rsidRPr="007D37BA">
      <w:pPr>
        <w:jc w:val="center"/>
      </w:pPr>
      <w:r>
        <w:t>z a k l j u č</w:t>
      </w:r>
      <w:r w:rsidR="00860C24" w:rsidRPr="007D37BA">
        <w:t xml:space="preserve">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</w:t>
      </w:r>
      <w:r w:rsidR="000336E8">
        <w:t>Određuje se ročište radi objave odluke o potvrdi stečajnog plana za dan:</w:t>
      </w:r>
      <w:r w:rsidRPr="007D37BA">
        <w:t xml:space="preserve">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2F7BB0" w:rsidP="00A9193B" w:rsidR="00860C24" w:rsidRPr="007D37BA">
      <w:pPr>
        <w:ind w:firstLine="708"/>
        <w:jc w:val="center"/>
      </w:pPr>
      <w:r>
        <w:t xml:space="preserve">14. rujna </w:t>
      </w:r>
      <w:r w:rsidR="000336E8">
        <w:t>2017</w:t>
      </w:r>
      <w:r w:rsidR="00860C24" w:rsidRPr="007D37BA">
        <w:t xml:space="preserve">. godine u </w:t>
      </w:r>
      <w:r>
        <w:t>08,15</w:t>
      </w:r>
      <w:r w:rsidR="00860C24" w:rsidRPr="007D37BA">
        <w:t xml:space="preserve"> sati, koja će se održati u sudnici broj </w:t>
      </w:r>
      <w:r w:rsidR="000336E8">
        <w:t>7/I</w:t>
      </w:r>
      <w:r w:rsidR="00860C24" w:rsidRPr="007D37BA">
        <w:t>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0336E8">
        <w:t xml:space="preserve"> Ovaj zaključak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2F7BB0">
        <w:t xml:space="preserve">8. </w:t>
      </w:r>
      <w:r w:rsidR="00FC6AD5">
        <w:t xml:space="preserve"> rujna</w:t>
      </w:r>
      <w:r w:rsidR="000336E8">
        <w:t xml:space="preserve">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 xml:space="preserve">Protiv ovog </w:t>
      </w:r>
      <w:r w:rsidR="000336E8">
        <w:t>zaključka</w:t>
      </w:r>
      <w:r w:rsidRPr="007D37BA">
        <w:t xml:space="preserve"> nije dopuštena žalba (čl. </w:t>
      </w:r>
      <w:r w:rsidR="000336E8">
        <w:t>19</w:t>
      </w:r>
      <w:r w:rsidRPr="007D37BA">
        <w:t xml:space="preserve">. </w:t>
      </w:r>
      <w:r w:rsidR="000336E8">
        <w:t xml:space="preserve">st. 7. </w:t>
      </w:r>
      <w:r w:rsidRPr="007D37BA">
        <w:t>Stečajnog zakona</w:t>
      </w:r>
      <w:r w:rsidR="000336E8">
        <w:t>-Narodne novine 71/15</w:t>
      </w:r>
      <w:r w:rsidRPr="007D37BA">
        <w:t>)</w:t>
      </w:r>
      <w:r w:rsidR="003C5E26" w:rsidRPr="007D37BA">
        <w:t>.</w:t>
      </w:r>
    </w:p>
    <w:p w:rsidRDefault="00380924" w:rsidP="00860C24" w:rsidR="00380924"/>
    <w:p w:rsidRDefault="000336E8" w:rsidP="00860C24" w:rsidR="000336E8" w:rsidRPr="007D37BA"/>
    <w:p w:rsidRDefault="00A05A1F" w:rsidP="00A05A1F" w:rsidR="00A05A1F" w:rsidRPr="007D37BA">
      <w:r w:rsidRPr="007D37BA">
        <w:t xml:space="preserve">Dostaviti : </w:t>
      </w:r>
    </w:p>
    <w:p w:rsidRDefault="000336E8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336E8"/>
    <w:rsid w:val="00046AB6"/>
    <w:rsid w:val="00094CB1"/>
    <w:rsid w:val="000A70B5"/>
    <w:rsid w:val="001073C3"/>
    <w:rsid w:val="00147102"/>
    <w:rsid w:val="0016321B"/>
    <w:rsid w:val="00172436"/>
    <w:rsid w:val="00181682"/>
    <w:rsid w:val="001D015B"/>
    <w:rsid w:val="001F7388"/>
    <w:rsid w:val="00282E78"/>
    <w:rsid w:val="002F7BB0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D56A6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B5BBD"/>
    <w:rsid w:val="00ED4CA0"/>
    <w:rsid w:val="00F1024E"/>
    <w:rsid w:val="00F87ACC"/>
    <w:rsid w:val="00FC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186</properties:Words>
  <properties:Characters>837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2017-09-07T10:47:00Z</dcterms:created>
  <dc:creator>Korisnik</dc:creator>
  <cp:lastModifiedBy>Ardena Bajlo</cp:lastModifiedBy>
  <cp:lastPrinted>2017-09-08T09:05:00Z</cp:lastPrinted>
  <dcterms:modified xmlns:xsi="http://www.w3.org/2001/XMLSchema-instance" xsi:type="dcterms:W3CDTF">2017-09-08T11:21:00Z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