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7624" w14:paraId="6097624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12</w:t>
      </w:r>
      <w:r w:rsidR="000E7AB7">
        <w:t>5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 xml:space="preserve">SAGA d.o.o., Šibenik, Velimira </w:t>
      </w:r>
      <w:proofErr w:type="spellStart"/>
      <w:r w:rsidR="00E14D6A" w:rsidRPr="00A05E6A">
        <w:t>Škorpika</w:t>
      </w:r>
      <w:proofErr w:type="spellEnd"/>
      <w:r w:rsidR="00E14D6A" w:rsidRPr="00A05E6A">
        <w:t xml:space="preserve">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 xml:space="preserve">Snježana </w:t>
      </w:r>
      <w:proofErr w:type="spellStart"/>
      <w:r w:rsidR="00E14D6A">
        <w:t>Drenški</w:t>
      </w:r>
      <w:proofErr w:type="spellEnd"/>
      <w:r w:rsidR="00D802CF">
        <w:t>,</w:t>
      </w:r>
      <w:r>
        <w:t xml:space="preserve"> dana </w:t>
      </w:r>
      <w:r w:rsidR="000E7AB7">
        <w:t>7</w:t>
      </w:r>
      <w:r w:rsidR="00ED2B2D">
        <w:t xml:space="preserve">. </w:t>
      </w:r>
      <w:r w:rsidR="000E7AB7">
        <w:t>siječnja</w:t>
      </w:r>
      <w:r w:rsidR="00FA674D">
        <w:t xml:space="preserve"> 201</w:t>
      </w:r>
      <w:r w:rsidR="000E7AB7">
        <w:t>9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BC22A4" w:rsidP="00C71C24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3607</w:t>
      </w:r>
      <w:r w:rsidRPr="006F1FF1">
        <w:t xml:space="preserve"> k.o. </w:t>
      </w:r>
      <w:r>
        <w:t>Šibenik</w:t>
      </w:r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>2543, površine 4997 m2, u naravi neplodno zemljište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>
        <w:rPr>
          <w:b/>
          <w:u w:val="single"/>
        </w:rPr>
        <w:t>8</w:t>
      </w:r>
      <w:r w:rsidR="002C658E">
        <w:rPr>
          <w:b/>
          <w:u w:val="single"/>
        </w:rPr>
        <w:t>,</w:t>
      </w:r>
      <w:r w:rsidR="000E7AB7">
        <w:rPr>
          <w:b/>
          <w:u w:val="single"/>
        </w:rPr>
        <w:t>50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0E7AB7">
        <w:t>7</w:t>
      </w:r>
      <w:r w:rsidR="00FA674D">
        <w:t xml:space="preserve">. </w:t>
      </w:r>
      <w:r w:rsidR="000E7AB7">
        <w:t>siječnja</w:t>
      </w:r>
      <w:r w:rsidR="00FA674D">
        <w:t xml:space="preserve"> 201</w:t>
      </w:r>
      <w:r w:rsidR="000E7AB7">
        <w:t>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F827FB" w:rsidP="00426019" w:rsidR="007C3A85" w:rsidRPr="007D37B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F827FB" w:rsidP="00426019" w:rsidR="007C3A85" w:rsidRPr="007D37BA">
      <w:r>
        <w:t xml:space="preserve">Ante </w:t>
      </w:r>
      <w:proofErr w:type="spellStart"/>
      <w:r>
        <w:t>Rubelj</w:t>
      </w:r>
      <w:proofErr w:type="spellEnd"/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 xml:space="preserve">Ardena </w:t>
      </w:r>
      <w:proofErr w:type="spellStart"/>
      <w:r w:rsidR="007C3A85" w:rsidRPr="007D37BA">
        <w:t>Bajlo</w:t>
      </w:r>
      <w:proofErr w:type="spellEnd"/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0E7AB7"/>
    <w:rsid w:val="001073C3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71C89"/>
    <w:rsid w:val="0047406D"/>
    <w:rsid w:val="004968EB"/>
    <w:rsid w:val="004A5836"/>
    <w:rsid w:val="004A6F4F"/>
    <w:rsid w:val="004B0C6C"/>
    <w:rsid w:val="004F3DB7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6D294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C22A4"/>
    <w:rsid w:val="00BC7E1F"/>
    <w:rsid w:val="00C12769"/>
    <w:rsid w:val="00C37639"/>
    <w:rsid w:val="00C46DB5"/>
    <w:rsid w:val="00C631D2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43242"/>
    <w:rsid w:val="00D802CF"/>
    <w:rsid w:val="00D94062"/>
    <w:rsid w:val="00DC4F3A"/>
    <w:rsid w:val="00DC7198"/>
    <w:rsid w:val="00DF04FF"/>
    <w:rsid w:val="00DF6C0D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1024E"/>
    <w:rsid w:val="00F455CE"/>
    <w:rsid w:val="00F827FB"/>
    <w:rsid w:val="00F8597D"/>
    <w:rsid w:val="00F87ACC"/>
    <w:rsid w:val="00F91354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7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7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7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7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7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7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7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7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St-5/2018-123</izvorni_sadrzaj>
    <derivirana_varijabla naziv="DomainObject.PredzadnjaOdlukaIzPredmeta.Oznaka_1">St-5/2018-123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177</properties:Words>
  <properties:Characters>811</properties:Characters>
  <properties:Lines>44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2018-12-28T08:28:00Z</dcterms:created>
  <dc:creator>Korisnik</dc:creator>
  <cp:lastModifiedBy>Ante Rubelj</cp:lastModifiedBy>
  <cp:lastPrinted>2019-01-08T09:05:00Z</cp:lastPrinted>
  <dcterms:modified xmlns:xsi="http://www.w3.org/2001/XMLSchema-instance" xsi:type="dcterms:W3CDTF">2019-01-08T10:47:00Z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(1st-5-18-126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