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c3e7" w14:paraId="60cc3e7" w:rsidRDefault="00811038" w:rsidP="00811038" w:rsidR="0081103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038" w:rsidP="00811038" w:rsidR="0081103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11038" w:rsidP="00811038" w:rsidR="0081103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11038" w:rsidP="00811038" w:rsidR="0081103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11038" w:rsidP="00811038" w:rsidR="00811038"/>
    <w:p w:rsidRDefault="00811038" w:rsidP="00811038" w:rsidR="00811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11038" w:rsidP="00811038" w:rsidR="00811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11038" w:rsidP="00811038" w:rsidR="00811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9841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IVICA d. o. o. Umag, Novovaških bb, OIB 90937329215,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11038" w:rsidP="00811038" w:rsidR="00811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11038" w:rsidP="00811038" w:rsidR="00811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38" w:rsidP="00811038" w:rsidR="008110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IVICA d. o. o. Umag, Novovaških bb, OIB 90937329215.</w:t>
      </w: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IVICA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1647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284.692,75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11038" w:rsidP="00811038" w:rsidR="00811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11038" w:rsidP="00811038" w:rsidR="0081103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11038" w:rsidP="00811038" w:rsidR="0081103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811038" w:rsidP="00811038" w:rsidR="0081103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1038" w:rsidP="00811038" w:rsidR="008110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11038" w:rsidP="00811038" w:rsidR="00811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11038" w:rsidP="00811038" w:rsidR="008110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11038" w:rsidP="00811038" w:rsidR="008110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>
      <w:pPr>
        <w:tabs>
          <w:tab w:pos="4116" w:val="left"/>
        </w:tabs>
      </w:pPr>
    </w:p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 w:rsidRPr="00D05CA9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811038" w:rsidP="00811038" w:rsidR="00811038"/>
    <w:p w:rsidRDefault="00211C3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8E6" w:rsidP="00811038" w:rsidR="00AE78E6">
      <w:r>
        <w:separator/>
      </w:r>
    </w:p>
  </w:endnote>
  <w:endnote w:id="0" w:type="continuationSeparator">
    <w:p w:rsidRDefault="00AE78E6" w:rsidP="00811038" w:rsidR="00AE7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8E6" w:rsidP="00811038" w:rsidR="00AE78E6">
      <w:r>
        <w:separator/>
      </w:r>
    </w:p>
  </w:footnote>
  <w:footnote w:id="0" w:type="continuationSeparator">
    <w:p w:rsidRDefault="00AE78E6" w:rsidP="00811038" w:rsidR="00AE7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8E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1C3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29</w:t>
    </w:r>
    <w:r w:rsidR="00811038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8E6" w:rsidP="00A81E97" w:rsidR="00A81E97">
    <w:pPr>
      <w:pStyle w:val="Zaglavlje"/>
      <w:jc w:val="right"/>
    </w:pPr>
    <w:r>
      <w:t>11 St-29</w:t>
    </w:r>
    <w:r w:rsidR="00811038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ED5"/>
    <w:rsid w:val="00131ED5"/>
    <w:rsid w:val="00211C37"/>
    <w:rsid w:val="00811038"/>
    <w:rsid w:val="009A6044"/>
    <w:rsid w:val="00AE78E6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0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0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10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0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0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10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103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11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C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C3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C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C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0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0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10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0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0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10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103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11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C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C3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C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C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d.o.o. UMAG</izvorni_sadrzaj>
    <derivirana_varijabla naziv="DomainObject.Predmet.ProtustrankaFormated_1">  IVICA d.o.o. UMAG</derivirana_varijabla>
  </DomainObject.Predmet.ProtustrankaFormated>
  <DomainObject.Predmet.ProtustrankaFormatedOIB>
    <izvorni_sadrzaj>  IVICA d.o.o. UMAG, OIB 90937329215</izvorni_sadrzaj>
    <derivirana_varijabla naziv="DomainObject.Predmet.ProtustrankaFormatedOIB_1">  IVICA d.o.o. UMAG, OIB 90937329215</derivirana_varijabla>
  </DomainObject.Predmet.ProtustrankaFormatedOIB>
  <DomainObject.Predmet.ProtustrankaFormatedWithAdress>
    <izvorni_sadrzaj> IVICA d.o.o. UMAG, Novovaških/bb, 52470 Umag</izvorni_sadrzaj>
    <derivirana_varijabla naziv="DomainObject.Predmet.ProtustrankaFormatedWithAdress_1"> IVICA d.o.o. UMAG, Novovaških/bb, 52470 Umag</derivirana_varijabla>
  </DomainObject.Predmet.ProtustrankaFormatedWithAdress>
  <DomainObject.Predmet.ProtustrankaFormatedWithAdressOIB>
    <izvorni_sadrzaj> IVICA d.o.o. UMAG, OIB 90937329215, Novovaških/bb, 52470 Umag</izvorni_sadrzaj>
    <derivirana_varijabla naziv="DomainObject.Predmet.ProtustrankaFormatedWithAdressOIB_1"> IVICA d.o.o. UMAG, OIB 90937329215, Novovaških/bb, 52470 Umag</derivirana_varijabla>
  </DomainObject.Predmet.ProtustrankaFormatedWithAdressOIB>
  <DomainObject.Predmet.ProtustrankaWithAdress>
    <izvorni_sadrzaj>IVICA d.o.o. UMAG Novovaških/bb, 52470 Umag</izvorni_sadrzaj>
    <derivirana_varijabla naziv="DomainObject.Predmet.ProtustrankaWithAdress_1">IVICA d.o.o. UMAG Novovaških/bb, 52470 Umag</derivirana_varijabla>
  </DomainObject.Predmet.ProtustrankaWithAdress>
  <DomainObject.Predmet.ProtustrankaWithAdressOIB>
    <izvorni_sadrzaj>IVICA d.o.o. UMAG, OIB 90937329215, Novovaških/bb, 52470 Umag</izvorni_sadrzaj>
    <derivirana_varijabla naziv="DomainObject.Predmet.ProtustrankaWithAdressOIB_1">IVICA d.o.o. UMAG, OIB 90937329215, Novovaških/bb, 52470 Umag</derivirana_varijabla>
  </DomainObject.Predmet.ProtustrankaWithAdressOIB>
  <DomainObject.Predmet.ProtustrankaNazivFormated>
    <izvorni_sadrzaj>IVICA d.o.o. UMAG</izvorni_sadrzaj>
    <derivirana_varijabla naziv="DomainObject.Predmet.ProtustrankaNazivFormated_1">IVICA d.o.o. UMAG</derivirana_varijabla>
  </DomainObject.Predmet.ProtustrankaNazivFormated>
  <DomainObject.Predmet.ProtustrankaNazivFormatedOIB>
    <izvorni_sadrzaj>IVICA d.o.o. UMAG, OIB 90937329215</izvorni_sadrzaj>
    <derivirana_varijabla naziv="DomainObject.Predmet.ProtustrankaNazivFormatedOIB_1">IVICA d.o.o. UMAG, OIB 90937329215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284692.75</izvorni_sadrzaj>
    <derivirana_varijabla naziv="DomainObject.Predmet.TrenutnaVrijednost_1">284692.75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IVICA d.o.o. UMAG</item>
    </izvorni_sadrzaj>
    <derivirana_varijabla naziv="DomainObject.Predmet.ProtuStrankaListFormated_1">
      <item>IVICA d.o.o. UMAG</item>
    </derivirana_varijabla>
  </DomainObject.Predmet.ProtuStrankaListFormated>
  <DomainObject.Predmet.ProtuStrankaListFormatedOIB>
    <izvorni_sadrzaj>
      <item>IVICA d.o.o. UMAG, OIB 90937329215</item>
    </izvorni_sadrzaj>
    <derivirana_varijabla naziv="DomainObject.Predmet.ProtuStrankaListFormatedOIB_1">
      <item>IVICA d.o.o. UMAG, OIB 90937329215</item>
    </derivirana_varijabla>
  </DomainObject.Predmet.ProtuStrankaListFormatedOIB>
  <DomainObject.Predmet.ProtuStrankaListFormatedWithAdress>
    <izvorni_sadrzaj>
      <item>IVICA d.o.o. UMAG, Novovaških/bb, 52470 Umag</item>
    </izvorni_sadrzaj>
    <derivirana_varijabla naziv="DomainObject.Predmet.ProtuStrankaListFormatedWithAdress_1">
      <item>IVICA d.o.o. UMAG, Novovaških/bb, 52470 Umag</item>
    </derivirana_varijabla>
  </DomainObject.Predmet.ProtuStrankaListFormatedWithAdress>
  <DomainObject.Predmet.ProtuStrankaListFormatedWithAdressOIB>
    <izvorni_sadrzaj>
      <item>IVICA d.o.o. UMAG, OIB 90937329215, Novovaških/bb, 52470 Umag</item>
    </izvorni_sadrzaj>
    <derivirana_varijabla naziv="DomainObject.Predmet.ProtuStrankaListFormatedWithAdressOIB_1">
      <item>IVICA d.o.o. UMAG, OIB 90937329215, Novovaških/bb, 52470 Umag</item>
    </derivirana_varijabla>
  </DomainObject.Predmet.ProtuStrankaListFormatedWithAdressOIB>
  <DomainObject.Predmet.ProtuStrankaListNazivFormated>
    <izvorni_sadrzaj>
      <item>IVICA d.o.o. UMAG</item>
    </izvorni_sadrzaj>
    <derivirana_varijabla naziv="DomainObject.Predmet.ProtuStrankaListNazivFormated_1">
      <item>IVICA d.o.o. UMAG</item>
    </derivirana_varijabla>
  </DomainObject.Predmet.ProtuStrankaListNazivFormated>
  <DomainObject.Predmet.ProtuStrankaListNazivFormatedOIB>
    <izvorni_sadrzaj>
      <item>IVICA d.o.o. UMAG, OIB 90937329215</item>
    </izvorni_sadrzaj>
    <derivirana_varijabla naziv="DomainObject.Predmet.ProtuStrankaListNazivFormatedOIB_1">
      <item>IVICA d.o.o. UMAG, OIB 90937329215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IVICA d.o.o. UMAG</izvorni_sadrzaj>
    <derivirana_varijabla naziv="DomainObject.Predmet.ProtustrankaIDrugi_1">IVICA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IVICA d.o.o. UMAG, OIB 90937329215, Novovaških/bb, 52470 Umag</izvorni_sadrzaj>
    <derivirana_varijabla naziv="DomainObject.Predmet.ProtustrankaIDrugiAdressOIB_1">IVICA d.o.o. UMAG, OIB 90937329215, Novovaških/bb,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IVICA d.o.o. UMAG</item>
    </izvorni_sadrzaj>
    <derivirana_varijabla naziv="DomainObject.Predmet.SudioniciListNaziv_1">
      <item>FINANCIJSKA AGENCIJA, RC RIJEKA, PODRUŽNICA PULA, PULA</item>
      <item>IVICA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IVICA d.o.o. UMAG, OIB 90937329215, Novovaških/bb,52470 Umag</item>
    </izvorni_sadrzaj>
    <derivirana_varijabla naziv="DomainObject.Predmet.SudioniciListAdressOIB_1">
      <item>FINANCIJSKA AGENCIJA, RC RIJEKA, PODRUŽNICA PULA, PULA, OIB 85821130368, Ulica grada Vukovara 70,Zagreb</item>
      <item>IVICA d.o.o. UMAG, OIB 90937329215, Novovaških/bb,52470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90937329215</item>
    </izvorni_sadrzaj>
    <derivirana_varijabla naziv="DomainObject.Predmet.SudioniciListNazivOIB_1">
      <item>, OIB 85821130368</item>
      <item>, OIB 90937329215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1946</properties:Characters>
  <properties:Lines>83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2015-11-18T14:01:00Z</dcterms:created>
  <dc:creator>Mihaela Kaligari</dc:creator>
  <dc:description/>
  <cp:keywords/>
  <cp:lastModifiedBy>Ana Jeromela</cp:lastModifiedBy>
  <cp:lastPrinted>2015-11-30T07:18:00Z</cp:lastPrinted>
  <dcterms:modified xmlns:xsi="http://www.w3.org/2001/XMLSchema-instance" xsi:type="dcterms:W3CDTF">2015-11-30T07:18:00Z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