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25ec" w14:paraId="e8925ec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2A727D">
      <w:pPr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Nadle</w:t>
      </w:r>
      <w:r w:rsidRPr="002A727D">
        <w:rPr>
          <w:rFonts w:hAnsi="Times New Roman" w:ascii="Times New Roman"/>
          <w:sz w:val="24"/>
          <w:szCs w:val="24"/>
        </w:rPr>
        <w:t>ž</w:t>
      </w:r>
      <w:r w:rsidRPr="002A727D">
        <w:rPr>
          <w:rFonts w:hAnsi="Times New Roman" w:ascii="Times New Roman"/>
          <w:sz w:val="24"/>
          <w:szCs w:val="24"/>
          <w:lang w:val="pl-PL"/>
        </w:rPr>
        <w:t>ni</w:t>
      </w:r>
      <w:r w:rsidRPr="002A727D">
        <w:rPr>
          <w:rFonts w:hAnsi="Times New Roman" w:ascii="Times New Roman"/>
          <w:sz w:val="24"/>
          <w:szCs w:val="24"/>
        </w:rPr>
        <w:t xml:space="preserve"> </w:t>
      </w:r>
      <w:r w:rsidRPr="002A727D">
        <w:rPr>
          <w:rFonts w:hAnsi="Times New Roman" w:ascii="Times New Roman"/>
          <w:sz w:val="24"/>
          <w:szCs w:val="24"/>
          <w:lang w:val="pl-PL"/>
        </w:rPr>
        <w:t>trgova</w:t>
      </w:r>
      <w:r w:rsidRPr="002A727D">
        <w:rPr>
          <w:rFonts w:hAnsi="Times New Roman" w:ascii="Times New Roman"/>
          <w:sz w:val="24"/>
          <w:szCs w:val="24"/>
        </w:rPr>
        <w:t>č</w:t>
      </w:r>
      <w:r w:rsidRPr="002A727D">
        <w:rPr>
          <w:rFonts w:hAnsi="Times New Roman" w:ascii="Times New Roman"/>
          <w:sz w:val="24"/>
          <w:szCs w:val="24"/>
          <w:lang w:val="pl-PL"/>
        </w:rPr>
        <w:t>ki</w:t>
      </w:r>
      <w:r w:rsidRPr="002A727D">
        <w:rPr>
          <w:rFonts w:hAnsi="Times New Roman" w:ascii="Times New Roman"/>
          <w:sz w:val="24"/>
          <w:szCs w:val="24"/>
        </w:rPr>
        <w:t xml:space="preserve"> </w:t>
      </w:r>
      <w:r w:rsidRPr="002A727D">
        <w:rPr>
          <w:rFonts w:hAnsi="Times New Roman" w:ascii="Times New Roman"/>
          <w:sz w:val="24"/>
          <w:szCs w:val="24"/>
          <w:lang w:val="pl-PL"/>
        </w:rPr>
        <w:t>sud</w:t>
      </w:r>
      <w:r w:rsidR="00291945" w:rsidRPr="002A727D">
        <w:rPr>
          <w:rFonts w:hAnsi="Times New Roman" w:ascii="Times New Roman"/>
          <w:sz w:val="24"/>
          <w:szCs w:val="24"/>
        </w:rPr>
        <w:t xml:space="preserve">  </w:t>
      </w:r>
      <w:r w:rsidR="00291945" w:rsidRPr="002A727D">
        <w:rPr>
          <w:rFonts w:hAnsi="Times New Roman" w:ascii="Times New Roman"/>
          <w:sz w:val="24"/>
          <w:szCs w:val="24"/>
          <w:u w:val="single"/>
        </w:rPr>
        <w:t>Trgovački sud u Zagrebu</w:t>
      </w:r>
      <w:r w:rsidRPr="002A727D">
        <w:rPr>
          <w:rFonts w:hAnsi="Times New Roman" w:ascii="Times New Roman"/>
          <w:sz w:val="24"/>
          <w:szCs w:val="24"/>
        </w:rPr>
        <w:t>____</w:t>
      </w:r>
    </w:p>
    <w:p w:rsidRDefault="000E1F39" w:rsidP="000E1F39" w:rsidR="000E1F39" w:rsidRPr="002A72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Poslovni broj spisa ___</w:t>
      </w:r>
      <w:r w:rsidR="00FD508B" w:rsidRPr="002A727D">
        <w:rPr>
          <w:rFonts w:hAnsi="Times New Roman" w:ascii="Times New Roman"/>
          <w:sz w:val="24"/>
          <w:szCs w:val="24"/>
          <w:u w:val="single"/>
          <w:lang w:val="pl-PL"/>
        </w:rPr>
        <w:t>St-567/2016</w:t>
      </w: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="00FD508B" w:rsidRPr="002A727D">
        <w:rPr>
          <w:rFonts w:hAnsi="Times New Roman" w:ascii="Times New Roman"/>
          <w:sz w:val="24"/>
          <w:szCs w:val="24"/>
          <w:u w:val="single"/>
          <w:lang w:val="pl-PL"/>
        </w:rPr>
        <w:tab/>
        <w:t>CENTAR ZA GRAĐEVINARSTVO d.o.o. u stečaju, Zagreb, Petrova 53, OIB: 49389525386</w:t>
      </w:r>
      <w:r w:rsidR="00881286" w:rsidRPr="002A727D">
        <w:rPr>
          <w:rFonts w:hAnsi="Times New Roman" w:ascii="Times New Roman"/>
          <w:sz w:val="24"/>
          <w:szCs w:val="24"/>
          <w:u w:val="single"/>
          <w:lang w:val="pl-PL"/>
        </w:rPr>
        <w:t>, koga zastupa stečajni upravitelj Tomislav Orehovec</w:t>
      </w:r>
    </w:p>
    <w:p w:rsidRDefault="00291945" w:rsidP="000E1F39" w:rsidR="00291945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2A727D" w:rsidR="000E1F39" w:rsidRPr="002A72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291945" w:rsidRPr="002A727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D508B" w:rsidRPr="002A727D">
        <w:rPr>
          <w:rFonts w:hAnsi="Times New Roman" w:ascii="Times New Roman"/>
          <w:sz w:val="24"/>
          <w:szCs w:val="24"/>
          <w:u w:val="single"/>
          <w:lang w:val="pl-PL"/>
        </w:rPr>
        <w:t>21.02.2017</w:t>
      </w:r>
      <w:r w:rsidR="00291945" w:rsidRPr="002A727D">
        <w:rPr>
          <w:rFonts w:hAnsi="Times New Roman" w:ascii="Times New Roman"/>
          <w:sz w:val="24"/>
          <w:szCs w:val="24"/>
          <w:u w:val="single"/>
          <w:lang w:val="pl-PL"/>
        </w:rPr>
        <w:t>.g.</w:t>
      </w:r>
      <w:r w:rsidRPr="002A727D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FD508B" w:rsidRPr="002A727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43791">
        <w:rPr>
          <w:rFonts w:hAnsi="Times New Roman" w:ascii="Times New Roman"/>
          <w:sz w:val="24"/>
          <w:szCs w:val="24"/>
          <w:lang w:val="pl-PL"/>
        </w:rPr>
        <w:t>07</w:t>
      </w:r>
      <w:r w:rsidR="00FD508B" w:rsidRPr="002A727D">
        <w:rPr>
          <w:rFonts w:hAnsi="Times New Roman" w:ascii="Times New Roman"/>
          <w:sz w:val="24"/>
          <w:szCs w:val="24"/>
          <w:lang w:val="pl-PL"/>
        </w:rPr>
        <w:t>.</w:t>
      </w:r>
      <w:r w:rsidR="005A04C9">
        <w:rPr>
          <w:rFonts w:hAnsi="Times New Roman" w:ascii="Times New Roman"/>
          <w:sz w:val="24"/>
          <w:szCs w:val="24"/>
          <w:lang w:val="pl-PL"/>
        </w:rPr>
        <w:t>0</w:t>
      </w:r>
      <w:r w:rsidR="00943791">
        <w:rPr>
          <w:rFonts w:hAnsi="Times New Roman" w:ascii="Times New Roman"/>
          <w:sz w:val="24"/>
          <w:szCs w:val="24"/>
          <w:lang w:val="pl-PL"/>
        </w:rPr>
        <w:t>1</w:t>
      </w:r>
      <w:r w:rsidR="00814680" w:rsidRPr="002A727D">
        <w:rPr>
          <w:rFonts w:hAnsi="Times New Roman" w:ascii="Times New Roman"/>
          <w:sz w:val="24"/>
          <w:szCs w:val="24"/>
          <w:lang w:val="pl-PL"/>
        </w:rPr>
        <w:t>.201</w:t>
      </w:r>
      <w:r w:rsidR="00943791">
        <w:rPr>
          <w:rFonts w:hAnsi="Times New Roman" w:ascii="Times New Roman"/>
          <w:sz w:val="24"/>
          <w:szCs w:val="24"/>
          <w:lang w:val="pl-PL"/>
        </w:rPr>
        <w:t>9</w:t>
      </w:r>
      <w:r w:rsidR="00814680" w:rsidRPr="002A727D">
        <w:rPr>
          <w:rFonts w:hAnsi="Times New Roman" w:ascii="Times New Roman"/>
          <w:sz w:val="24"/>
          <w:szCs w:val="24"/>
          <w:lang w:val="pl-PL"/>
        </w:rPr>
        <w:t>.g.</w:t>
      </w:r>
    </w:p>
    <w:p w:rsidRDefault="00FD508B" w:rsidP="000E1F39" w:rsidR="00FD508B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FD508B" w:rsidP="00D8011E" w:rsidR="00D8011E" w:rsidRPr="002A727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b/>
          <w:sz w:val="24"/>
          <w:szCs w:val="24"/>
        </w:rPr>
        <w:t xml:space="preserve">Računovodstveni poslovi. </w:t>
      </w:r>
      <w:r w:rsidRPr="002A727D">
        <w:rPr>
          <w:rFonts w:hAnsi="Times New Roman" w:ascii="Times New Roman"/>
          <w:sz w:val="24"/>
          <w:szCs w:val="24"/>
        </w:rPr>
        <w:t xml:space="preserve"> Sa stručnim  knjigovodstvenim uredom, sklopljen je ugovor o vođenju poslovnih knjiga, te su istima biti  povjereni poslovi sređivanja knjigovodstvene dokumentacije, izrade početne stečajne bilance nakon izrade završnog računa, kao i obavljanje financijskih i knjigovodstvenih poslova stečajnog dužnika. </w:t>
      </w:r>
      <w:r w:rsidR="00D8011E" w:rsidRPr="002A727D">
        <w:rPr>
          <w:rFonts w:hAnsi="Times New Roman" w:ascii="Times New Roman"/>
          <w:sz w:val="24"/>
          <w:szCs w:val="24"/>
        </w:rPr>
        <w:t xml:space="preserve"> Redovno se</w:t>
      </w:r>
      <w:r w:rsidR="00D8011E"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predaju pdv obrasci te ostala izvješća sukladno zakonskim obvezama.</w:t>
      </w:r>
    </w:p>
    <w:p w:rsidRDefault="00D8011E" w:rsidP="00D8011E" w:rsidR="00D8011E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FD508B" w:rsidP="00D8011E" w:rsidR="00FD508B" w:rsidRPr="002A727D">
      <w:pPr>
        <w:pStyle w:val="Tijeloteksta"/>
      </w:pPr>
      <w:r w:rsidRPr="002A727D">
        <w:rPr>
          <w:b/>
        </w:rPr>
        <w:t xml:space="preserve">Žigovi. </w:t>
      </w:r>
      <w:r w:rsidRPr="002A727D">
        <w:t>Preuzeti su stari žigovi te je napravljen jedan novi žig stečajnog dužnika s dodanim prefiksom «u stečaju».</w:t>
      </w:r>
    </w:p>
    <w:p w:rsidRDefault="00D8011E" w:rsidP="00D8011E" w:rsidR="00D8011E" w:rsidRPr="002A727D">
      <w:pPr>
        <w:pStyle w:val="Tijeloteksta"/>
        <w:rPr>
          <w:b/>
        </w:rPr>
      </w:pPr>
    </w:p>
    <w:p w:rsidRDefault="00FD508B" w:rsidP="00D8011E" w:rsidR="00D8011E" w:rsidRPr="002A727D">
      <w:pPr>
        <w:pStyle w:val="Tijeloteksta"/>
      </w:pPr>
      <w:r w:rsidRPr="002A727D">
        <w:rPr>
          <w:b/>
        </w:rPr>
        <w:t xml:space="preserve">Promjene pri nadležnim tijelima. </w:t>
      </w:r>
      <w:r w:rsidRPr="002A727D">
        <w:t>U svezi činjenice otvaranja stečajnog postupka izvršene su odgovarajuće promjene i ishođena obavijest o razvrstavanju poslovnog subjekta kod Državnog zavoda za statistiku, te su dane odgovarajuće obavijesti Hrvatskom zavodu za mirovinsko osiguranje i Hrvatskom zavodu za zdravstveno osiguranje</w:t>
      </w:r>
      <w:r w:rsidR="00D8011E" w:rsidRPr="002A727D">
        <w:t xml:space="preserve">. Hrvatskom zavodu  za mirovinsko osiguranje dostavljeni su svi podaci i dokumentacija za razdoblje od 2014-2016 godine,  vezana za ostvarivanje prava radnika iz mirovinskog osiguranja. </w:t>
      </w:r>
    </w:p>
    <w:p w:rsidRDefault="00D8011E" w:rsidP="00D8011E" w:rsidR="00D8011E" w:rsidRPr="002A727D">
      <w:pPr>
        <w:pStyle w:val="Tijeloteksta"/>
      </w:pPr>
    </w:p>
    <w:p w:rsidRDefault="00FD508B" w:rsidP="00D8011E" w:rsidR="00FD508B" w:rsidRPr="002A727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b/>
          <w:sz w:val="24"/>
          <w:szCs w:val="24"/>
        </w:rPr>
        <w:t xml:space="preserve">Žiro računi. </w:t>
      </w:r>
      <w:r w:rsidRPr="002A727D">
        <w:rPr>
          <w:rFonts w:hAnsi="Times New Roman" w:ascii="Times New Roman"/>
          <w:sz w:val="24"/>
          <w:szCs w:val="24"/>
        </w:rPr>
        <w:t>Zatvoren su stari žiro-računi, i to: (a) IBAN: HR HR92248500311002, koji se vodio kod CROATIA BANKA</w:t>
      </w:r>
      <w:r w:rsidRPr="002A727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A727D">
        <w:rPr>
          <w:rFonts w:hAnsi="Times New Roman" w:ascii="Times New Roman"/>
          <w:sz w:val="24"/>
          <w:szCs w:val="24"/>
        </w:rPr>
        <w:t xml:space="preserve"> d.d. Zagreb, (b) IBAN: HR2923400091110227660, koji se vodio kod PRIVREDNE BANKE ZAGREB d.d., (c) IBAN: 5924020061100062095, koji se vodio kod  ERSTE </w:t>
      </w:r>
      <w:r w:rsidRPr="002A727D">
        <w:rPr>
          <w:rFonts w:eastAsia="Times New Roman" w:hAnsi="Times New Roman" w:ascii="Times New Roman"/>
          <w:color w:val="333333"/>
          <w:sz w:val="24"/>
          <w:szCs w:val="24"/>
          <w:lang w:eastAsia="hr-HR"/>
        </w:rPr>
        <w:t>&amp;</w:t>
      </w:r>
      <w:r w:rsidRPr="002A727D">
        <w:rPr>
          <w:rFonts w:hAnsi="Times New Roman" w:ascii="Times New Roman"/>
          <w:sz w:val="24"/>
          <w:szCs w:val="24"/>
        </w:rPr>
        <w:t xml:space="preserve"> </w:t>
      </w:r>
      <w:r w:rsidRPr="002A727D">
        <w:rPr>
          <w:rFonts w:eastAsia="Times New Roman" w:hAnsi="Times New Roman" w:ascii="Times New Roman"/>
          <w:color w:val="333333"/>
          <w:sz w:val="24"/>
          <w:szCs w:val="24"/>
          <w:lang w:eastAsia="hr-HR"/>
        </w:rPr>
        <w:t>STEIERMÄRKISCHE BANK</w:t>
      </w:r>
      <w:r w:rsidRPr="002A727D">
        <w:rPr>
          <w:rFonts w:hAnsi="Times New Roman" w:ascii="Times New Roman"/>
          <w:sz w:val="24"/>
          <w:szCs w:val="24"/>
        </w:rPr>
        <w:t xml:space="preserve"> d.d. Rijeka, te je otvoren novi žiro-račun  u Partner banci d.d., IBAN: HR </w:t>
      </w:r>
      <w:r w:rsidR="00D8011E" w:rsidRPr="002A727D">
        <w:rPr>
          <w:rFonts w:hAnsi="Times New Roman" w:ascii="Times New Roman"/>
          <w:sz w:val="24"/>
          <w:szCs w:val="24"/>
        </w:rPr>
        <w:t>5824080021100048445.</w:t>
      </w:r>
    </w:p>
    <w:p w:rsidRDefault="00D8011E" w:rsidP="00D8011E" w:rsidR="00D8011E" w:rsidRPr="002A727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8011E" w:rsidP="00D8011E" w:rsidR="00D8011E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Ovjerio sam i pohranio potpis u sudski registar Trgovačkog suda u Zagrebu.</w:t>
      </w:r>
    </w:p>
    <w:p w:rsidRDefault="00B547DF" w:rsidP="00D8011E" w:rsidR="00B547DF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B547DF" w:rsidP="00B547DF" w:rsidR="00B547DF" w:rsidRPr="002A727D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b/>
          <w:sz w:val="24"/>
          <w:szCs w:val="24"/>
        </w:rPr>
        <w:t xml:space="preserve">Povjerenstvo za popis predmeta stečajne mase. </w:t>
      </w:r>
      <w:r w:rsidRPr="002A727D">
        <w:rPr>
          <w:rFonts w:hAnsi="Times New Roman" w:ascii="Times New Roman"/>
          <w:sz w:val="24"/>
          <w:szCs w:val="24"/>
        </w:rPr>
        <w:t>Su</w:t>
      </w:r>
      <w:r w:rsidR="00897E20" w:rsidRPr="002A727D">
        <w:rPr>
          <w:rFonts w:hAnsi="Times New Roman" w:ascii="Times New Roman"/>
          <w:sz w:val="24"/>
          <w:szCs w:val="24"/>
        </w:rPr>
        <w:t>kladno odredbi čl. 89</w:t>
      </w:r>
      <w:r w:rsidRPr="002A727D">
        <w:rPr>
          <w:rFonts w:hAnsi="Times New Roman" w:ascii="Times New Roman"/>
          <w:sz w:val="24"/>
          <w:szCs w:val="24"/>
        </w:rPr>
        <w:t>. Stečajnog zakona imenovano je povjerenstvo za popis predmeta stečajne mase, sa zadatkom popisivanja predmeta stečajne mase, te je popisana cjelokupna stečajna masa.</w:t>
      </w:r>
      <w:r w:rsidR="00897E20" w:rsidRPr="002A727D">
        <w:rPr>
          <w:rFonts w:hAnsi="Times New Roman" w:ascii="Times New Roman"/>
          <w:sz w:val="24"/>
          <w:szCs w:val="24"/>
        </w:rPr>
        <w:t xml:space="preserve"> Napravljene su procjene vrijednosti  pokretnina i nekretnina od strane ovlaštenih sudskih vještaka. </w:t>
      </w:r>
    </w:p>
    <w:p w:rsidRDefault="00897E20" w:rsidP="00897E20" w:rsidR="00897E20" w:rsidRPr="002A727D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97E20" w:rsidP="00291945" w:rsidR="00B547DF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2A727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Agencija za osiguranje radničkih potraživanja. </w:t>
      </w:r>
      <w:r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Nakon održanog ispitnog ročišta od strane stečajnog upravitelja Agenciji je odaslan jedinstveni zahtjev za sve radnike, te je i predana sva potrebna i naknadno zatražena dokumentacija i obavijesti. Agencija za osiguranje radničkih potraživanja u slučaju stečaja poslodavca donijela je za sve  radnike rješenja kojima su odbijeni njihovi zahtjevi iz razloga što radnici nisu bili unutar zaštićenog razdoblja, budući je </w:t>
      </w:r>
      <w:r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lastRenderedPageBreak/>
        <w:t>između prestanka radnog odnosa radnika i otvaranja stečajnog postupka proteklo više od od godinu dana. Na ispitnom ročištu su Agenciji priznata potraživanja koja su isplaćena radnicima za tri plaće prij</w:t>
      </w:r>
      <w:r w:rsidR="0028637D" w:rsidRPr="002A727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e otvaranja stečajnog postupka.</w:t>
      </w: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2A727D" w:rsidP="002A5AD9" w:rsidR="002A5AD9" w:rsidRPr="002A727D">
      <w:pPr>
        <w:widowControl w:val="false"/>
        <w:suppressAutoHyphens/>
        <w:autoSpaceDN w:val="false"/>
        <w:spacing w:after="0"/>
        <w:textAlignment w:val="baseline"/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</w:pPr>
      <w:r w:rsidRPr="002A727D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 xml:space="preserve">II.1. </w:t>
      </w:r>
      <w:r w:rsidR="002A5AD9" w:rsidRPr="002A727D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>Nekretnine -</w:t>
      </w:r>
      <w:r w:rsidR="002A5AD9" w:rsidRPr="002A727D">
        <w:rPr>
          <w:rFonts w:eastAsia="Arial Unicode MS" w:hAnsi="Times New Roman" w:ascii="Times New Roman"/>
          <w:kern w:val="3"/>
          <w:sz w:val="24"/>
          <w:szCs w:val="24"/>
          <w:lang w:eastAsia="hr-HR"/>
        </w:rPr>
        <w:t xml:space="preserve">Stečajni dužnik </w:t>
      </w:r>
      <w:r w:rsidR="00DA297A">
        <w:rPr>
          <w:rFonts w:eastAsia="Arial Unicode MS" w:hAnsi="Times New Roman" w:ascii="Times New Roman"/>
          <w:kern w:val="3"/>
          <w:sz w:val="24"/>
          <w:szCs w:val="24"/>
          <w:lang w:eastAsia="hr-HR"/>
        </w:rPr>
        <w:t xml:space="preserve">je </w:t>
      </w:r>
      <w:r w:rsidR="002A5AD9" w:rsidRPr="002A727D">
        <w:rPr>
          <w:rFonts w:eastAsia="Arial Unicode MS" w:hAnsi="Times New Roman" w:ascii="Times New Roman"/>
          <w:kern w:val="3"/>
          <w:sz w:val="24"/>
          <w:szCs w:val="24"/>
          <w:lang w:eastAsia="hr-HR"/>
        </w:rPr>
        <w:t>ima u vlasništvu sljedeće nekretnine, kako slijedi:</w:t>
      </w:r>
    </w:p>
    <w:p w:rsidRDefault="002A5AD9" w:rsidP="002A5AD9" w:rsidR="002A5AD9" w:rsidRPr="002A727D">
      <w:pPr>
        <w:rPr>
          <w:rFonts w:hAnsi="Times New Roman" w:ascii="Times New Roman"/>
          <w:sz w:val="24"/>
          <w:szCs w:val="24"/>
        </w:rPr>
      </w:pPr>
    </w:p>
    <w:p w:rsidRDefault="002A5AD9" w:rsidP="002A5AD9" w:rsidR="002A5AD9" w:rsidRPr="002A727D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>19. etaža 0/0, suvlasnički udio k.č.br. 1722/4, 1723/1, 1723/7, 1723/20, 1723/21, 1723/22, 1723/23, 1724/2, 1724/3, garaža oznake G-19 površine 30,05 čm, sve upisano u zk.ul.br. 7385, poduložak 19,  k.o. Grad Zagreb, u zemljišnim knjigama Općinskog građanskog suda u Zagrebu. Tereta nema.</w:t>
      </w:r>
    </w:p>
    <w:p w:rsidRDefault="0028637D" w:rsidP="0028637D" w:rsidR="0028637D" w:rsidRPr="002A727D">
      <w:pPr>
        <w:pStyle w:val="Odlomakpopisa"/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Sukladno odluci skupštine vjerovnika </w:t>
      </w:r>
      <w:r w:rsidR="00FD0E00">
        <w:rPr>
          <w:rFonts w:hAnsi="Times New Roman" w:ascii="Times New Roman"/>
          <w:sz w:val="24"/>
          <w:szCs w:val="24"/>
        </w:rPr>
        <w:t xml:space="preserve">predmetna nekretnina je prodana nakon trećeg </w:t>
      </w:r>
      <w:r w:rsidR="00FD0E00">
        <w:rPr>
          <w:rFonts w:eastAsia="Times New Roman" w:hAnsi="Times New Roman" w:ascii="Times New Roman"/>
          <w:sz w:val="24"/>
          <w:szCs w:val="24"/>
        </w:rPr>
        <w:t>javnog</w:t>
      </w:r>
      <w:r w:rsidRPr="002A727D">
        <w:rPr>
          <w:rFonts w:eastAsia="Times New Roman" w:hAnsi="Times New Roman" w:ascii="Times New Roman"/>
          <w:sz w:val="24"/>
          <w:szCs w:val="24"/>
        </w:rPr>
        <w:t xml:space="preserve"> prikupljanj</w:t>
      </w:r>
      <w:r w:rsidR="00FD0E00">
        <w:rPr>
          <w:rFonts w:eastAsia="Times New Roman" w:hAnsi="Times New Roman" w:ascii="Times New Roman"/>
          <w:sz w:val="24"/>
          <w:szCs w:val="24"/>
        </w:rPr>
        <w:t>a</w:t>
      </w:r>
      <w:r w:rsidRPr="002A727D">
        <w:rPr>
          <w:rFonts w:eastAsia="Times New Roman" w:hAnsi="Times New Roman" w:ascii="Times New Roman"/>
          <w:sz w:val="24"/>
          <w:szCs w:val="24"/>
        </w:rPr>
        <w:t xml:space="preserve"> ponuda</w:t>
      </w:r>
      <w:r w:rsidR="00FD0E00">
        <w:rPr>
          <w:rFonts w:eastAsia="Times New Roman" w:hAnsi="Times New Roman" w:ascii="Times New Roman"/>
          <w:sz w:val="24"/>
          <w:szCs w:val="24"/>
        </w:rPr>
        <w:t xml:space="preserve"> za cijenu u iznosu od 65.001,00 kunu</w:t>
      </w:r>
      <w:r w:rsidRPr="002A727D">
        <w:rPr>
          <w:rFonts w:eastAsia="Times New Roman" w:hAnsi="Times New Roman" w:ascii="Times New Roman"/>
          <w:sz w:val="24"/>
          <w:szCs w:val="24"/>
        </w:rPr>
        <w:t xml:space="preserve">,  </w:t>
      </w:r>
      <w:r w:rsidR="00FD0E00">
        <w:rPr>
          <w:rFonts w:eastAsia="Times New Roman" w:hAnsi="Times New Roman" w:ascii="Times New Roman"/>
          <w:sz w:val="24"/>
          <w:szCs w:val="24"/>
        </w:rPr>
        <w:t xml:space="preserve">kupcu Topić Stanislavu, Zagreb, Petrovac 53/3, OIB: 74088580202. </w:t>
      </w:r>
    </w:p>
    <w:p w:rsidRDefault="0028637D" w:rsidP="00FD0E00" w:rsidR="0028637D" w:rsidRPr="00FD0E00">
      <w:pPr>
        <w:rPr>
          <w:rFonts w:hAnsi="Times New Roman" w:ascii="Times New Roman"/>
          <w:sz w:val="24"/>
          <w:szCs w:val="24"/>
        </w:rPr>
      </w:pPr>
    </w:p>
    <w:p w:rsidRDefault="002A5AD9" w:rsidP="002A5AD9" w:rsidR="002A5AD9" w:rsidRPr="00D33AEA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D33AEA">
        <w:rPr>
          <w:rFonts w:hAnsi="Times New Roman" w:ascii="Times New Roman"/>
          <w:sz w:val="24"/>
          <w:szCs w:val="24"/>
        </w:rPr>
        <w:t xml:space="preserve">43. etaža 0/0, suvlasnički udio k.č.br. 1722/4, 1723/1, 1723/7, 1723/20, 1723/21, 1723/22, 1723/23, 1724/2, 1724/3, lokal oznake L5 u prizemlju površine 37,76 čm sa skladištem u podrumu oznake S5 površine 20,50 čm, V ulaz, Petrova 53/3, sve upisano u zk.ul.br. 7385, poduložak 43,  k.o. Grad Zagreb, u zemljišnim knjigama Općinskog građanskog suda u Zagrebu. </w:t>
      </w:r>
    </w:p>
    <w:p w:rsidRDefault="002A5AD9" w:rsidP="002A5AD9" w:rsidR="002A5AD9" w:rsidRPr="00D33AE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D33AEA">
        <w:rPr>
          <w:rFonts w:hAnsi="Times New Roman" w:ascii="Times New Roman"/>
          <w:sz w:val="24"/>
          <w:szCs w:val="24"/>
        </w:rPr>
        <w:t>Predmetna nekretnina opterećena je sljedećim teretima i ovrhama:</w:t>
      </w:r>
    </w:p>
    <w:p w:rsidRDefault="002A5AD9" w:rsidP="002A5AD9" w:rsidR="002A5AD9" w:rsidRPr="00D33AEA">
      <w:pPr>
        <w:pStyle w:val="Odlomakpopisa"/>
        <w:ind w:left="1416"/>
        <w:rPr>
          <w:rFonts w:hAnsi="Times New Roman" w:ascii="Times New Roman"/>
          <w:sz w:val="24"/>
          <w:szCs w:val="24"/>
        </w:rPr>
      </w:pPr>
      <w:r w:rsidRPr="00D33AEA">
        <w:rPr>
          <w:rFonts w:hAnsi="Times New Roman" w:ascii="Times New Roman"/>
          <w:sz w:val="24"/>
          <w:szCs w:val="24"/>
        </w:rPr>
        <w:t xml:space="preserve">-temeljem ugovora o založnom pravu od 07. rujna 2015.g. (OV-12709/15 od 11. rujna 2015) uknjiženo je založno pravo radi osiguranja novčane tražbine na iznos od 385.552,63 kune (tristoosamdesetpettisućapetstotinapedesetdvijekunešesdesetrilipe) s pripadajućom budućom kamatom, a kao ovlaštenik prava upisana je REPUBLIKA HRVATSKA, OIB: 18683136487 </w:t>
      </w:r>
    </w:p>
    <w:p w:rsidRDefault="002A5AD9" w:rsidP="002A5AD9" w:rsidR="002A5AD9" w:rsidRPr="002A727D">
      <w:pPr>
        <w:suppressAutoHyphens/>
        <w:spacing w:after="0"/>
        <w:ind w:left="70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D33AEA">
        <w:rPr>
          <w:rFonts w:eastAsia="Times New Roman" w:hAnsi="Times New Roman" w:ascii="Times New Roman"/>
          <w:sz w:val="24"/>
          <w:szCs w:val="24"/>
        </w:rPr>
        <w:t xml:space="preserve">Procijenjena vrijednost nekretnine sukladno procjeni ovlaštenog sudskog vještaka za građevinu g. Hrvoja Balije iz Zagreba iznosi 557.000,00 kn. </w:t>
      </w:r>
      <w:bookmarkStart w:name="_Hlk500141554" w:id="1"/>
      <w:r w:rsidR="00D33AEA" w:rsidRPr="00D33AEA">
        <w:rPr>
          <w:rFonts w:eastAsia="Times New Roman" w:hAnsi="Times New Roman" w:ascii="Times New Roman"/>
          <w:sz w:val="24"/>
          <w:szCs w:val="24"/>
        </w:rPr>
        <w:t xml:space="preserve">Predmetna nekretnina je prodana na šestoj javnoj dražbi kupcu Bušić Vedranu za cijenu u iznosu od 260.000,00 kuna. </w:t>
      </w:r>
    </w:p>
    <w:bookmarkEnd w:id="1"/>
    <w:p w:rsidRDefault="002A5AD9" w:rsidP="002A5AD9" w:rsidR="002A5AD9" w:rsidRPr="002A727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2A5AD9" w:rsidP="002A5AD9" w:rsidR="002A5AD9" w:rsidRPr="002A727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46. etaža 0/0, suvlasnički udio k.č.br. 1722/4, 1723/1, 1723/7, 1723/20, 1723/21, 1723/22, 1723/23, 1724/2, 1724/3, lokal oznake L6/B u prizemlju površine 58,38 čm, VI ulaz, Petrova 53/2, sve upisano u zk.ul.br. 7385, poduložak 46,  k.o. Grad Zagreb, u zemljišnim knjigama Općinskog građanskog suda u Zagrebu. </w:t>
      </w:r>
    </w:p>
    <w:p w:rsidRDefault="002A5AD9" w:rsidP="002A5AD9" w:rsidR="002A5AD9" w:rsidRPr="002A727D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>Predmetna nekretnina opterećena je sljedećim teretima i ovrhama:</w:t>
      </w:r>
    </w:p>
    <w:p w:rsidRDefault="002A5AD9" w:rsidP="002A5AD9" w:rsidR="002A5AD9" w:rsidRPr="002A727D">
      <w:pPr>
        <w:pStyle w:val="Odlomakpopisa"/>
        <w:ind w:left="1416"/>
        <w:jc w:val="both"/>
        <w:rPr>
          <w:rFonts w:hAnsi="Times New Roman" w:ascii="Times New Roman"/>
          <w:sz w:val="24"/>
          <w:szCs w:val="24"/>
        </w:rPr>
      </w:pPr>
      <w:r w:rsidRPr="002A727D">
        <w:rPr>
          <w:rFonts w:hAnsi="Times New Roman" w:ascii="Times New Roman"/>
          <w:sz w:val="24"/>
          <w:szCs w:val="24"/>
        </w:rPr>
        <w:t xml:space="preserve">-temeljem Općeg sporazuma o osiguranju stjecanjem založnog prava i neposrednom provođenju prisilne ovrhe od 12. kolovoza 2014.g. te punomoći broj : SPP-I-826/14 Od 06. lipnja 2014.g. uknjižuje se založno pravo u iznosu od EUR 250.000,00 u kunskoj protuvrijednosti po prodajnom tečaju Privredne banke Zagreb d.d. na dan plaćanja, sa zakonskom zateznom kamatom, određenom za odnose iz trgovačkih ugovora, a koja je promjenjiva u skladu s propisima i trenutno iznosi 15% godišnje, odnosno u visini redovne kamate ukoliko ista bude viša od zakonske zatezne kamate, koja teče od dana od dana dospijeća svake pojedine tražbine pa do podmirenja, uvećano za pripadajuće javnobilježničke troškove i pristojbe, sudske troškove, pristojbe, troškove </w:t>
      </w:r>
      <w:r w:rsidRPr="002A727D">
        <w:rPr>
          <w:rFonts w:hAnsi="Times New Roman" w:ascii="Times New Roman"/>
          <w:sz w:val="24"/>
          <w:szCs w:val="24"/>
        </w:rPr>
        <w:lastRenderedPageBreak/>
        <w:t>zastupanja i sl. - Privredna banka Zagreb d.d. , OIB: 02535697732, Radnička cesta br. 50, Zagreb</w:t>
      </w:r>
    </w:p>
    <w:p w:rsidRDefault="002A5AD9" w:rsidP="00943791" w:rsidR="00D616C9" w:rsidRPr="00943791">
      <w:pPr>
        <w:pStyle w:val="Odlomakpopisa"/>
        <w:numPr>
          <w:ilvl w:val="0"/>
          <w:numId w:val="7"/>
        </w:numPr>
        <w:jc w:val="both"/>
        <w:rPr>
          <w:rFonts w:cs="Calibri"/>
          <w:sz w:val="24"/>
          <w:szCs w:val="24"/>
        </w:rPr>
      </w:pPr>
      <w:r w:rsidRPr="002A727D">
        <w:rPr>
          <w:rFonts w:eastAsia="Times New Roman" w:hAnsi="Times New Roman" w:ascii="Times New Roman"/>
          <w:sz w:val="24"/>
          <w:szCs w:val="24"/>
        </w:rPr>
        <w:t>Procijenjena vrijednost nekretnine sukladno procjeni ovlaštenog sudskog vještaka za građevinu g. Hrvoja Balije iz Zagreba iznosi</w:t>
      </w:r>
      <w:r w:rsidR="00D616C9">
        <w:rPr>
          <w:rFonts w:eastAsia="Times New Roman" w:hAnsi="Times New Roman" w:ascii="Times New Roman"/>
          <w:sz w:val="24"/>
          <w:szCs w:val="24"/>
        </w:rPr>
        <w:t>la je</w:t>
      </w:r>
      <w:r w:rsidRPr="002A727D">
        <w:rPr>
          <w:rFonts w:eastAsia="Times New Roman" w:hAnsi="Times New Roman" w:ascii="Times New Roman"/>
          <w:sz w:val="24"/>
          <w:szCs w:val="24"/>
        </w:rPr>
        <w:t xml:space="preserve"> 610.000,00 kn. </w:t>
      </w:r>
      <w:r w:rsidR="00DA297A">
        <w:rPr>
          <w:rFonts w:eastAsia="Times New Roman" w:hAnsi="Times New Roman" w:ascii="Times New Roman"/>
          <w:sz w:val="24"/>
          <w:szCs w:val="24"/>
        </w:rPr>
        <w:t xml:space="preserve">Predmetna nekretnina je prodana na petoj javnoj dražbi za cijenu u iznosu od </w:t>
      </w:r>
      <w:r w:rsidR="00881115">
        <w:rPr>
          <w:rFonts w:eastAsia="Times New Roman" w:hAnsi="Times New Roman" w:ascii="Times New Roman"/>
          <w:sz w:val="24"/>
          <w:szCs w:val="24"/>
        </w:rPr>
        <w:t>275.000,00 kuna Privrednoj banci Zagreb d.d</w:t>
      </w:r>
      <w:r w:rsidR="00D33AEA">
        <w:rPr>
          <w:rFonts w:eastAsia="Times New Roman" w:hAnsi="Times New Roman" w:ascii="Times New Roman"/>
          <w:sz w:val="24"/>
          <w:szCs w:val="24"/>
        </w:rPr>
        <w:t xml:space="preserve">., međutim, </w:t>
      </w:r>
      <w:r w:rsidR="00943791">
        <w:rPr>
          <w:rFonts w:eastAsia="Times New Roman" w:hAnsi="Times New Roman" w:ascii="Times New Roman"/>
          <w:sz w:val="24"/>
          <w:szCs w:val="24"/>
        </w:rPr>
        <w:t xml:space="preserve">budući </w:t>
      </w:r>
      <w:r w:rsidR="00D33AEA">
        <w:rPr>
          <w:rFonts w:eastAsia="Times New Roman" w:hAnsi="Times New Roman" w:ascii="Times New Roman"/>
          <w:sz w:val="24"/>
          <w:szCs w:val="24"/>
        </w:rPr>
        <w:t xml:space="preserve">kupac nije izvršio uplatu kupovnine </w:t>
      </w:r>
      <w:r w:rsidR="00943791">
        <w:rPr>
          <w:rFonts w:cs="Calibri"/>
          <w:sz w:val="24"/>
          <w:szCs w:val="24"/>
        </w:rPr>
        <w:t xml:space="preserve">rješenjem od dana 19. rujna 2018. godine predmetna nekretnina je pravomoćno dosuđena kupcu Kaić Kristijanu iz Zagreba, Marije Sniježne 10, OIB: 20026275611. Zaključkom od dana 16. studenog 2018. godine potvrđeno je da je kupac Kaić Kristijan uplatio kupovninu u iznosu od 265.000,00 kuna.  </w:t>
      </w:r>
    </w:p>
    <w:p w:rsidRDefault="00D616C9" w:rsidP="00D616C9" w:rsidR="00D616C9">
      <w:pPr>
        <w:suppressAutoHyphens/>
        <w:spacing w:after="0"/>
        <w:ind w:left="708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D0E00" w:rsidP="00D616C9" w:rsidR="00FD0E00" w:rsidRPr="00FD0E00">
      <w:pPr>
        <w:suppressAutoHyphens/>
        <w:spacing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FD0E00">
        <w:rPr>
          <w:rFonts w:hAnsi="Times New Roman" w:ascii="Times New Roman"/>
          <w:sz w:val="24"/>
          <w:szCs w:val="24"/>
        </w:rPr>
        <w:t xml:space="preserve">47. etaža 0/0, suvlasnički udio k.č.br. 1722/4, 1723/1, 1723/7, 1723/20, 1723/21, 1723/22, 1723/23, 1724/2, 1724/3, lokal oznake L6/b u prizemlju površine 75,35 čm, VII ulaz, Petrova 53/1, sve upisano u zk.ul.br. 7385, poduložak 47,  k.o. Grad Zagreb, u zemljišnim knjigama Općinskog građanskog suda u Zagrebu. </w:t>
      </w:r>
    </w:p>
    <w:p w:rsidRDefault="00FD0E00" w:rsidP="00FD0E00" w:rsidR="00FD0E00" w:rsidRPr="00FD0E0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FD0E00">
        <w:rPr>
          <w:rFonts w:hAnsi="Times New Roman" w:ascii="Times New Roman"/>
          <w:sz w:val="24"/>
          <w:szCs w:val="24"/>
        </w:rPr>
        <w:t>Predmetna nekretnina opterećena je sljedećim teretima i ovrhama:</w:t>
      </w:r>
    </w:p>
    <w:p w:rsidRDefault="00FD0E00" w:rsidP="00FD0E00" w:rsidR="00FD0E00" w:rsidRPr="00FD0E00">
      <w:pPr>
        <w:ind w:left="1428"/>
        <w:jc w:val="both"/>
        <w:rPr>
          <w:rFonts w:hAnsi="Times New Roman" w:ascii="Times New Roman"/>
          <w:sz w:val="24"/>
          <w:szCs w:val="24"/>
        </w:rPr>
      </w:pPr>
      <w:r w:rsidRPr="00FD0E00">
        <w:rPr>
          <w:rFonts w:hAnsi="Times New Roman" w:ascii="Times New Roman"/>
          <w:sz w:val="24"/>
          <w:szCs w:val="24"/>
        </w:rPr>
        <w:t>-temeljem Općeg sporazuma o osiguranju stjecanjem založnog prava i neposrednom provođenju prisilne ovrhe od 12. kolovoza 2014.g. te punomoći broj : SPP-I-826/14 Od 06. lipnja 2014.g. uknjižuje se založno pravo u iznosu od EUR 250.000,00 u kunskoj protuvrijednosti po prodajnom tečaju Privredne banke Zagreb d.d. na dan plaćanja, sa zakonskom zateznom kamatom, određenom za odnose iz trgovačkih ugovora, a koja je promjenjiva u skladu s propisima i trenutno iznosi 15% godišnje, odnosno u visini redovne kamate ukoliko ista bude viša od zakonske zatezne kamate, koja teče od dana od dana dospijeća svake pojedine tražbine pa do podmirenja, uvećano za pripadajuće javnobilježničke troškove i pristojbe, sudske troškove, pristojbe, troškove zastupanja i sl. - Privredna banka Zagreb d.d. , OIB: 02535697732, Radnička cesta br. 50, Zagreb.</w:t>
      </w:r>
    </w:p>
    <w:p w:rsidRDefault="00FD0E00" w:rsidP="00AB661C" w:rsidR="00D616C9">
      <w:pPr>
        <w:suppressAutoHyphens/>
        <w:spacing w:after="0"/>
        <w:ind w:left="708"/>
        <w:jc w:val="both"/>
        <w:rPr>
          <w:rFonts w:eastAsia="Times New Roman" w:hAnsi="Times New Roman" w:ascii="Times New Roman"/>
          <w:sz w:val="24"/>
          <w:szCs w:val="24"/>
        </w:rPr>
      </w:pPr>
      <w:r w:rsidRPr="00FD0E00">
        <w:rPr>
          <w:rFonts w:eastAsia="Times New Roman" w:hAnsi="Times New Roman" w:ascii="Times New Roman"/>
          <w:sz w:val="24"/>
          <w:szCs w:val="24"/>
        </w:rPr>
        <w:t xml:space="preserve">Procijenjena vrijednost nekretnine sukladno procjeni ovlaštenog sudskog vještaka za građevinu g. Hrvoja Balije iz Zagreba iznosi 751.000,00 kn. </w:t>
      </w:r>
      <w:r w:rsidR="00D616C9">
        <w:rPr>
          <w:rFonts w:eastAsia="Times New Roman" w:hAnsi="Times New Roman" w:ascii="Times New Roman"/>
          <w:sz w:val="24"/>
          <w:szCs w:val="24"/>
        </w:rPr>
        <w:t>Predmetna nekrentina prodana je na četvrtoj javnoj dražbi za cijunu u iznosu od 460.000,00 kuna kupcu ILIRICUM d.o.o.</w:t>
      </w:r>
    </w:p>
    <w:p w:rsidRDefault="00D616C9" w:rsidP="00AB661C" w:rsidR="00D616C9">
      <w:pPr>
        <w:suppressAutoHyphens/>
        <w:spacing w:after="0"/>
        <w:ind w:left="708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727D" w:rsidP="0028637D" w:rsidR="0028637D" w:rsidRPr="00D33AEA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Arial Unicode MS" w:hAnsi="Times New Roman" w:ascii="Times New Roman"/>
          <w:kern w:val="3"/>
          <w:sz w:val="24"/>
          <w:szCs w:val="24"/>
          <w:lang w:eastAsia="hr-HR"/>
        </w:rPr>
      </w:pPr>
      <w:r w:rsidRPr="00D33AEA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>II.2.</w:t>
      </w:r>
      <w:r w:rsidR="0028637D" w:rsidRPr="00D33AEA">
        <w:rPr>
          <w:rFonts w:eastAsia="Times New Roman" w:hAnsi="Times New Roman" w:ascii="Times New Roman"/>
          <w:b/>
          <w:kern w:val="3"/>
          <w:sz w:val="24"/>
          <w:szCs w:val="24"/>
          <w:lang w:eastAsia="hr-HR" w:val="de-DE"/>
        </w:rPr>
        <w:t>Pokretnine-</w:t>
      </w:r>
      <w:r w:rsidR="0028637D" w:rsidRPr="00D33AEA">
        <w:rPr>
          <w:rFonts w:eastAsia="Arial Unicode MS" w:hAnsi="Times New Roman" w:ascii="Times New Roman"/>
          <w:kern w:val="3"/>
          <w:sz w:val="24"/>
          <w:szCs w:val="24"/>
          <w:lang w:eastAsia="hr-HR"/>
        </w:rPr>
        <w:t xml:space="preserve">stečajni dužnik ima u vlasništvu  pokretnine: </w:t>
      </w:r>
    </w:p>
    <w:p w:rsidRDefault="00D33AEA" w:rsidP="0028637D" w:rsidR="00D33AEA" w:rsidRPr="00D33AEA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Arial Unicode MS" w:hAnsi="Times New Roman" w:ascii="Times New Roman"/>
          <w:kern w:val="3"/>
          <w:sz w:val="24"/>
          <w:szCs w:val="24"/>
          <w:lang w:eastAsia="hr-HR"/>
        </w:rPr>
      </w:pPr>
    </w:p>
    <w:p w:rsidRDefault="0028637D" w:rsidP="00D33AEA" w:rsidR="0028637D" w:rsidRPr="004777A9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 w:rsidRPr="004777A9">
        <w:rPr>
          <w:rFonts w:hAnsi="Times New Roman" w:ascii="Times New Roman"/>
          <w:sz w:val="24"/>
          <w:szCs w:val="24"/>
        </w:rPr>
        <w:t xml:space="preserve">-N1, marke KIA K 2500 2.5 D, godina proizvodnje 2007, broj šasike KNESE06327K254175, reg.oznaka ZG3900DS. Za vozilo je bila evidentirana zabrana otuđenja temeljem ovrhe Općinskog građanskog suda u Zagrebu, posl.br.: 16 Ovrv-2415/16-3, od dana 23.02.2016. godine, te založno pravo radi osiguranja potraživanja po zaključku FINE broj: 1046-301/16 od dana 07.03.2016. godine. S  obzirom na činjenicu da su ovrhovoditelji stekli razlučna prava na imovini stečajnog dužnika koja ulazi u stečajnu masu nakon podnošenja prijedloga za otvaranje stečajnog postupka, to pravo temeljem čl. 168 Stečajnog zakona otvaranjem stečajnog postupka prestaje, a postupci  se trebaju obustaviti. </w:t>
      </w:r>
      <w:r w:rsidR="000A2BAD" w:rsidRPr="004777A9">
        <w:rPr>
          <w:rFonts w:hAnsi="Times New Roman" w:ascii="Times New Roman"/>
          <w:sz w:val="24"/>
          <w:szCs w:val="24"/>
        </w:rPr>
        <w:t>Temeljem dostaljenih zahtjeva stečajnog upravitelja</w:t>
      </w:r>
      <w:r w:rsidRPr="004777A9">
        <w:rPr>
          <w:rFonts w:hAnsi="Times New Roman" w:ascii="Times New Roman"/>
          <w:sz w:val="24"/>
          <w:szCs w:val="24"/>
        </w:rPr>
        <w:t xml:space="preserve"> </w:t>
      </w:r>
      <w:r w:rsidR="000A2BAD" w:rsidRPr="004777A9">
        <w:rPr>
          <w:rFonts w:hAnsi="Times New Roman" w:ascii="Times New Roman"/>
          <w:sz w:val="24"/>
          <w:szCs w:val="24"/>
        </w:rPr>
        <w:t xml:space="preserve">Općinski </w:t>
      </w:r>
      <w:r w:rsidRPr="004777A9">
        <w:rPr>
          <w:rFonts w:hAnsi="Times New Roman" w:ascii="Times New Roman"/>
          <w:sz w:val="24"/>
          <w:szCs w:val="24"/>
        </w:rPr>
        <w:t>građansk</w:t>
      </w:r>
      <w:r w:rsidR="000A2BAD" w:rsidRPr="004777A9">
        <w:rPr>
          <w:rFonts w:hAnsi="Times New Roman" w:ascii="Times New Roman"/>
          <w:sz w:val="24"/>
          <w:szCs w:val="24"/>
        </w:rPr>
        <w:t xml:space="preserve">i sud je donio rješenje o obustavi postupka, </w:t>
      </w:r>
      <w:r w:rsidR="00D616C9" w:rsidRPr="004777A9">
        <w:rPr>
          <w:rFonts w:hAnsi="Times New Roman" w:ascii="Times New Roman"/>
          <w:sz w:val="24"/>
          <w:szCs w:val="24"/>
        </w:rPr>
        <w:t>te je nakon brisanja zabilježbe</w:t>
      </w:r>
      <w:r w:rsidR="000A2BAD" w:rsidRPr="004777A9">
        <w:rPr>
          <w:rFonts w:hAnsi="Times New Roman" w:ascii="Times New Roman"/>
          <w:sz w:val="24"/>
          <w:szCs w:val="24"/>
        </w:rPr>
        <w:t xml:space="preserve">, </w:t>
      </w:r>
      <w:r w:rsidR="00D616C9" w:rsidRPr="004777A9">
        <w:rPr>
          <w:rFonts w:hAnsi="Times New Roman" w:ascii="Times New Roman"/>
          <w:sz w:val="24"/>
          <w:szCs w:val="24"/>
        </w:rPr>
        <w:t>s</w:t>
      </w:r>
      <w:r w:rsidR="000A2BAD" w:rsidRPr="004777A9">
        <w:rPr>
          <w:rFonts w:hAnsi="Times New Roman" w:ascii="Times New Roman"/>
          <w:sz w:val="24"/>
          <w:szCs w:val="24"/>
        </w:rPr>
        <w:t>ukladno odluci skupštine započe</w:t>
      </w:r>
      <w:r w:rsidR="00A60B6F" w:rsidRPr="004777A9">
        <w:rPr>
          <w:rFonts w:hAnsi="Times New Roman" w:ascii="Times New Roman"/>
          <w:sz w:val="24"/>
          <w:szCs w:val="24"/>
        </w:rPr>
        <w:t xml:space="preserve">ta </w:t>
      </w:r>
      <w:r w:rsidR="000A2BAD" w:rsidRPr="004777A9">
        <w:rPr>
          <w:rFonts w:hAnsi="Times New Roman" w:ascii="Times New Roman"/>
          <w:sz w:val="24"/>
          <w:szCs w:val="24"/>
        </w:rPr>
        <w:t>prodaj</w:t>
      </w:r>
      <w:r w:rsidR="00A60B6F" w:rsidRPr="004777A9">
        <w:rPr>
          <w:rFonts w:hAnsi="Times New Roman" w:ascii="Times New Roman"/>
          <w:sz w:val="24"/>
          <w:szCs w:val="24"/>
        </w:rPr>
        <w:t>a</w:t>
      </w:r>
      <w:r w:rsidR="000A2BAD" w:rsidRPr="004777A9">
        <w:rPr>
          <w:rFonts w:hAnsi="Times New Roman" w:ascii="Times New Roman"/>
          <w:sz w:val="24"/>
          <w:szCs w:val="24"/>
        </w:rPr>
        <w:t xml:space="preserve"> predmetnog vozila </w:t>
      </w:r>
      <w:r w:rsidR="000A2BAD" w:rsidRPr="004777A9">
        <w:rPr>
          <w:rFonts w:hAnsi="Times New Roman" w:ascii="Times New Roman"/>
          <w:color w:val="000000"/>
          <w:sz w:val="24"/>
          <w:szCs w:val="24"/>
        </w:rPr>
        <w:t>javnim prikupljanjem</w:t>
      </w:r>
      <w:r w:rsidRPr="004777A9">
        <w:rPr>
          <w:rFonts w:hAnsi="Times New Roman" w:ascii="Times New Roman"/>
          <w:color w:val="000000"/>
          <w:sz w:val="24"/>
          <w:szCs w:val="24"/>
        </w:rPr>
        <w:t xml:space="preserve"> ponuda u skladu s procjenom ovlaštenog sudskog vještaka </w:t>
      </w:r>
      <w:r w:rsidR="000A2BAD" w:rsidRPr="004777A9">
        <w:rPr>
          <w:rFonts w:hAnsi="Times New Roman" w:ascii="Times New Roman"/>
          <w:color w:val="000000"/>
          <w:sz w:val="24"/>
          <w:szCs w:val="24"/>
        </w:rPr>
        <w:t xml:space="preserve">s početnom cijenom </w:t>
      </w:r>
      <w:r w:rsidRPr="004777A9">
        <w:rPr>
          <w:rFonts w:hAnsi="Times New Roman" w:ascii="Times New Roman"/>
          <w:color w:val="000000"/>
          <w:sz w:val="24"/>
          <w:szCs w:val="24"/>
        </w:rPr>
        <w:t>u iznosu od 22.000,00 k</w:t>
      </w:r>
      <w:r w:rsidR="000A2BAD" w:rsidRPr="004777A9">
        <w:rPr>
          <w:rFonts w:hAnsi="Times New Roman" w:ascii="Times New Roman"/>
          <w:color w:val="000000"/>
          <w:sz w:val="24"/>
          <w:szCs w:val="24"/>
        </w:rPr>
        <w:t>n.</w:t>
      </w:r>
      <w:r w:rsidR="0024762A" w:rsidRPr="004777A9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D33AEA" w:rsidRPr="004777A9">
        <w:rPr>
          <w:rFonts w:hAnsi="Times New Roman" w:ascii="Times New Roman"/>
          <w:color w:val="000000"/>
          <w:sz w:val="24"/>
          <w:szCs w:val="24"/>
        </w:rPr>
        <w:t xml:space="preserve">Predmetno vozilo je prodano nakon 6. javnog </w:t>
      </w:r>
      <w:r w:rsidR="00D33AEA" w:rsidRPr="004777A9">
        <w:rPr>
          <w:rFonts w:hAnsi="Times New Roman" w:ascii="Times New Roman"/>
          <w:color w:val="000000"/>
          <w:sz w:val="24"/>
          <w:szCs w:val="24"/>
        </w:rPr>
        <w:lastRenderedPageBreak/>
        <w:t xml:space="preserve">prikupljanja </w:t>
      </w:r>
      <w:r w:rsidR="006D41C0" w:rsidRPr="004777A9">
        <w:rPr>
          <w:rFonts w:hAnsi="Times New Roman" w:ascii="Times New Roman"/>
          <w:color w:val="000000"/>
          <w:sz w:val="24"/>
          <w:szCs w:val="24"/>
        </w:rPr>
        <w:t xml:space="preserve">kupcu </w:t>
      </w:r>
      <w:r w:rsidR="004777A9" w:rsidRPr="004777A9">
        <w:rPr>
          <w:rFonts w:hAnsi="Times New Roman" w:ascii="Times New Roman"/>
          <w:color w:val="000000"/>
          <w:sz w:val="24"/>
          <w:szCs w:val="24"/>
        </w:rPr>
        <w:t>Vodotoranj d.o.o. iz Vukovara, Bana Josipa Jelačića 92, za cijenu u iznosu od 13.062,50 kn</w:t>
      </w:r>
      <w:r w:rsidR="00A60B6F" w:rsidRPr="004777A9">
        <w:rPr>
          <w:rFonts w:hAnsi="Times New Roman" w:ascii="Times New Roman"/>
          <w:color w:val="000000"/>
          <w:sz w:val="24"/>
          <w:szCs w:val="24"/>
        </w:rPr>
        <w:t>.</w:t>
      </w:r>
    </w:p>
    <w:p w:rsidRDefault="000A2BAD" w:rsidP="000A2BAD" w:rsidR="0028637D" w:rsidRPr="00AB661C">
      <w:pPr>
        <w:pStyle w:val="Odlomakpopisa"/>
        <w:numPr>
          <w:ilvl w:val="0"/>
          <w:numId w:val="9"/>
        </w:numPr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AB661C">
        <w:rPr>
          <w:rFonts w:hAnsi="Times New Roman" w:ascii="Times New Roman"/>
          <w:color w:val="000000"/>
          <w:sz w:val="24"/>
          <w:szCs w:val="24"/>
        </w:rPr>
        <w:t xml:space="preserve">Uredski namještaj i ostala oprema. Sukladno odluci skupštine vjerovnika </w:t>
      </w:r>
      <w:r w:rsidR="00A60B6F">
        <w:rPr>
          <w:rFonts w:hAnsi="Times New Roman" w:ascii="Times New Roman"/>
          <w:color w:val="000000"/>
          <w:sz w:val="24"/>
          <w:szCs w:val="24"/>
        </w:rPr>
        <w:t xml:space="preserve">prodane su sve </w:t>
      </w:r>
      <w:r w:rsidRPr="00AB661C">
        <w:rPr>
          <w:rFonts w:hAnsi="Times New Roman" w:ascii="Times New Roman"/>
          <w:color w:val="000000"/>
          <w:sz w:val="24"/>
          <w:szCs w:val="24"/>
        </w:rPr>
        <w:t xml:space="preserve"> pokretnin</w:t>
      </w:r>
      <w:r w:rsidR="00A60B6F">
        <w:rPr>
          <w:rFonts w:hAnsi="Times New Roman" w:ascii="Times New Roman"/>
          <w:color w:val="000000"/>
          <w:sz w:val="24"/>
          <w:szCs w:val="24"/>
        </w:rPr>
        <w:t>e</w:t>
      </w:r>
      <w:r w:rsidRPr="00AB661C">
        <w:rPr>
          <w:rFonts w:hAnsi="Times New Roman" w:ascii="Times New Roman"/>
          <w:color w:val="000000"/>
          <w:sz w:val="24"/>
          <w:szCs w:val="24"/>
        </w:rPr>
        <w:t xml:space="preserve"> javnim prikupljanjem ponuda s početnom cijenom  u skladu s procjenom ovlaštenog sudskog vještaka, s tim da se kod svake naredne prodaje cijena umanj</w:t>
      </w:r>
      <w:r w:rsidR="00A60B6F">
        <w:rPr>
          <w:rFonts w:hAnsi="Times New Roman" w:ascii="Times New Roman"/>
          <w:color w:val="000000"/>
          <w:sz w:val="24"/>
          <w:szCs w:val="24"/>
        </w:rPr>
        <w:t>ivala</w:t>
      </w:r>
      <w:r w:rsidRPr="00AB661C">
        <w:rPr>
          <w:rFonts w:hAnsi="Times New Roman" w:ascii="Times New Roman"/>
          <w:color w:val="000000"/>
          <w:sz w:val="24"/>
          <w:szCs w:val="24"/>
        </w:rPr>
        <w:t xml:space="preserve"> po </w:t>
      </w:r>
      <w:r w:rsidR="0028637D" w:rsidRPr="00AB661C">
        <w:rPr>
          <w:rFonts w:hAnsi="Times New Roman" w:ascii="Times New Roman"/>
          <w:color w:val="000000"/>
          <w:sz w:val="24"/>
          <w:szCs w:val="24"/>
        </w:rPr>
        <w:t>20% u odnosu na početnu cijenu iz prethodnog oglasa.</w:t>
      </w:r>
      <w:r w:rsidRPr="00AB661C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A60B6F">
        <w:rPr>
          <w:rFonts w:eastAsia="Times New Roman" w:hAnsi="Times New Roman" w:ascii="Times New Roman"/>
          <w:sz w:val="24"/>
          <w:szCs w:val="24"/>
        </w:rPr>
        <w:t xml:space="preserve">Ukupno je bilo XI </w:t>
      </w:r>
      <w:r w:rsidRPr="00AB661C">
        <w:rPr>
          <w:rFonts w:eastAsia="Times New Roman" w:hAnsi="Times New Roman" w:ascii="Times New Roman"/>
          <w:sz w:val="24"/>
          <w:szCs w:val="24"/>
        </w:rPr>
        <w:t xml:space="preserve"> oglas</w:t>
      </w:r>
      <w:r w:rsidR="00A60B6F">
        <w:rPr>
          <w:rFonts w:eastAsia="Times New Roman" w:hAnsi="Times New Roman" w:ascii="Times New Roman"/>
          <w:sz w:val="24"/>
          <w:szCs w:val="24"/>
        </w:rPr>
        <w:t>a</w:t>
      </w:r>
      <w:r w:rsidRPr="00AB661C">
        <w:rPr>
          <w:rFonts w:eastAsia="Times New Roman" w:hAnsi="Times New Roman" w:ascii="Times New Roman"/>
          <w:sz w:val="24"/>
          <w:szCs w:val="24"/>
        </w:rPr>
        <w:t xml:space="preserve"> za javno prikupljanje ponuda</w:t>
      </w:r>
      <w:r w:rsidR="00A60B6F">
        <w:rPr>
          <w:rFonts w:eastAsia="Times New Roman" w:hAnsi="Times New Roman" w:ascii="Times New Roman"/>
          <w:sz w:val="24"/>
          <w:szCs w:val="24"/>
        </w:rPr>
        <w:t>, a ukupno ostvareni prihod od prodaje pokretnina iznosi 7.220,07 kuna</w:t>
      </w:r>
      <w:r w:rsidR="008B37FA" w:rsidRPr="00AB661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</w:p>
    <w:p w:rsidRDefault="008B37FA" w:rsidP="00797151" w:rsidR="008B37FA" w:rsidRPr="002A727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:rsidRDefault="002A727D" w:rsidP="002A727D" w:rsidR="002A727D" w:rsidRPr="00AD67BC">
      <w:pPr>
        <w:spacing w:after="0"/>
        <w:rPr>
          <w:rFonts w:hAnsi="Times New Roman" w:ascii="Times New Roman"/>
          <w:color w:val="000000"/>
          <w:sz w:val="24"/>
          <w:szCs w:val="24"/>
        </w:rPr>
      </w:pPr>
      <w:r w:rsidRPr="00AD67BC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II.3.Stanje sredstava na računima stečajnog dužnika </w:t>
      </w:r>
    </w:p>
    <w:p w:rsidRDefault="002A727D" w:rsidP="002A727D" w:rsidR="002A727D" w:rsidRPr="00AD67BC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</w:p>
    <w:p w:rsidRDefault="002A727D" w:rsidP="002A727D" w:rsidR="002A727D" w:rsidRPr="00032320">
      <w:pPr>
        <w:suppressAutoHyphens/>
        <w:spacing w:after="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03232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Na dan sastava ovog izvješća stanje na žiro računu stečajnog dužnika iznosi  </w:t>
      </w:r>
      <w:r w:rsidR="00032320" w:rsidRPr="0003232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1</w:t>
      </w:r>
      <w:r w:rsidR="00813BD5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6</w:t>
      </w:r>
      <w:r w:rsidR="00032320" w:rsidRPr="0003232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.879,54</w:t>
      </w:r>
      <w:r w:rsidR="00AD67BC" w:rsidRPr="0003232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032320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kn. </w:t>
      </w:r>
    </w:p>
    <w:p w:rsidRDefault="002A727D" w:rsidP="002A727D" w:rsidR="002A727D" w:rsidRPr="00032320">
      <w:pPr>
        <w:suppressAutoHyphens/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2A727D" w:rsidP="002A727D" w:rsidR="002A727D" w:rsidRPr="00032320">
      <w:pPr>
        <w:suppressAutoHyphens/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32320">
        <w:rPr>
          <w:rFonts w:hAnsi="Times New Roman" w:ascii="Times New Roman"/>
          <w:b/>
          <w:sz w:val="24"/>
          <w:szCs w:val="24"/>
          <w:lang w:val="pl-PL"/>
        </w:rPr>
        <w:t xml:space="preserve">II.4. Pregled svih prihoda i troškova stečajnog postupka </w:t>
      </w:r>
    </w:p>
    <w:p w:rsidRDefault="002A727D" w:rsidP="002A727D" w:rsidR="00797151" w:rsidRPr="00032320">
      <w:pPr>
        <w:pStyle w:val="Odlomakpopisa"/>
        <w:numPr>
          <w:ilvl w:val="0"/>
          <w:numId w:val="10"/>
        </w:numPr>
        <w:spacing w:after="0"/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</w:pPr>
      <w:r w:rsidRPr="00032320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Prihodi</w:t>
      </w:r>
      <w:r w:rsidR="00797151" w:rsidRPr="00032320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stečajnog dužnika</w:t>
      </w:r>
      <w:r w:rsidRPr="00032320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u ukupnom iznosu od </w:t>
      </w:r>
      <w:r w:rsidR="00032320" w:rsidRPr="00032320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85.</w:t>
      </w:r>
      <w:r w:rsidR="000932C7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>323,19</w:t>
      </w:r>
      <w:r w:rsidRPr="00032320">
        <w:rPr>
          <w:rFonts w:eastAsia="Arial Unicode MS" w:hAnsi="Times New Roman" w:ascii="Times New Roman"/>
          <w:b/>
          <w:color w:val="000000"/>
          <w:kern w:val="1"/>
          <w:sz w:val="24"/>
          <w:szCs w:val="24"/>
          <w:lang w:eastAsia="ar-SA"/>
        </w:rPr>
        <w:t xml:space="preserve"> kn</w:t>
      </w:r>
    </w:p>
    <w:p w:rsidRDefault="00797151" w:rsidP="00797151" w:rsidR="00797151" w:rsidRPr="00032320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 xml:space="preserve">          </w:t>
      </w:r>
      <w:r w:rsidR="008B37FA" w:rsidRPr="00032320">
        <w:rPr>
          <w:rFonts w:eastAsia="Times New Roman" w:hAnsi="Times New Roman" w:ascii="Times New Roman"/>
          <w:color w:val="000000"/>
          <w:sz w:val="24"/>
          <w:szCs w:val="24"/>
        </w:rPr>
        <w:t xml:space="preserve">- prihodi od </w:t>
      </w:r>
      <w:r w:rsidR="00712792" w:rsidRPr="00032320">
        <w:rPr>
          <w:rFonts w:eastAsia="Times New Roman" w:hAnsi="Times New Roman" w:ascii="Times New Roman"/>
          <w:color w:val="000000"/>
          <w:sz w:val="24"/>
          <w:szCs w:val="24"/>
        </w:rPr>
        <w:t>kamata</w:t>
      </w:r>
      <w:r w:rsidR="008B37FA" w:rsidRPr="00032320">
        <w:rPr>
          <w:rFonts w:eastAsia="Times New Roman" w:hAnsi="Times New Roman" w:ascii="Times New Roman"/>
          <w:color w:val="000000"/>
          <w:sz w:val="24"/>
          <w:szCs w:val="24"/>
        </w:rPr>
        <w:t xml:space="preserve"> </w:t>
      </w: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 xml:space="preserve"> iznos od.................................</w:t>
      </w:r>
      <w:r w:rsidR="008B37FA" w:rsidRPr="00032320">
        <w:rPr>
          <w:rFonts w:eastAsia="Times New Roman" w:hAnsi="Times New Roman" w:ascii="Times New Roman"/>
          <w:color w:val="000000"/>
          <w:sz w:val="24"/>
          <w:szCs w:val="24"/>
        </w:rPr>
        <w:t>....</w:t>
      </w: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>..</w:t>
      </w:r>
      <w:r w:rsidR="008B37FA" w:rsidRPr="00032320">
        <w:rPr>
          <w:rFonts w:eastAsia="Times New Roman" w:hAnsi="Times New Roman" w:ascii="Times New Roman"/>
          <w:color w:val="000000"/>
          <w:sz w:val="24"/>
          <w:szCs w:val="24"/>
        </w:rPr>
        <w:t>..........</w:t>
      </w:r>
      <w:r w:rsidR="00712792" w:rsidRPr="00032320">
        <w:rPr>
          <w:rFonts w:eastAsia="Times New Roman" w:hAnsi="Times New Roman" w:ascii="Times New Roman"/>
          <w:color w:val="000000"/>
          <w:sz w:val="24"/>
          <w:szCs w:val="24"/>
        </w:rPr>
        <w:t>..................</w:t>
      </w:r>
      <w:r w:rsidR="00CA021B" w:rsidRPr="00032320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8B37FA" w:rsidRPr="00032320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712792" w:rsidRPr="00032320">
        <w:rPr>
          <w:rFonts w:eastAsia="Times New Roman" w:hAnsi="Times New Roman" w:ascii="Times New Roman"/>
          <w:color w:val="000000"/>
          <w:sz w:val="24"/>
          <w:szCs w:val="24"/>
        </w:rPr>
        <w:t>.....</w:t>
      </w:r>
      <w:r w:rsidR="008B37FA" w:rsidRPr="00032320">
        <w:rPr>
          <w:rFonts w:eastAsia="Times New Roman" w:hAnsi="Times New Roman" w:ascii="Times New Roman"/>
          <w:color w:val="000000"/>
          <w:sz w:val="24"/>
          <w:szCs w:val="24"/>
        </w:rPr>
        <w:t>...</w:t>
      </w:r>
      <w:r w:rsidR="003D1CF3" w:rsidRPr="00032320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="0021573E" w:rsidRPr="00032320">
        <w:rPr>
          <w:rFonts w:eastAsia="Times New Roman" w:hAnsi="Times New Roman" w:ascii="Times New Roman"/>
          <w:color w:val="000000"/>
          <w:sz w:val="24"/>
          <w:szCs w:val="24"/>
        </w:rPr>
        <w:t>3</w:t>
      </w:r>
      <w:r w:rsidR="00370BC0">
        <w:rPr>
          <w:rFonts w:eastAsia="Times New Roman" w:hAnsi="Times New Roman" w:ascii="Times New Roman"/>
          <w:color w:val="000000"/>
          <w:sz w:val="24"/>
          <w:szCs w:val="24"/>
        </w:rPr>
        <w:t>9,62</w:t>
      </w:r>
      <w:r w:rsidR="008B37FA" w:rsidRPr="00032320">
        <w:rPr>
          <w:rFonts w:eastAsia="Times New Roman" w:hAnsi="Times New Roman" w:ascii="Times New Roman"/>
          <w:color w:val="000000"/>
          <w:sz w:val="24"/>
          <w:szCs w:val="24"/>
        </w:rPr>
        <w:t xml:space="preserve"> kn</w:t>
      </w:r>
    </w:p>
    <w:p w:rsidRDefault="0024762A" w:rsidP="0024762A" w:rsidR="0024762A" w:rsidRPr="00032320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 xml:space="preserve">          - prihodi od prodaje pokretnina  iznos od.................................................</w:t>
      </w:r>
      <w:r w:rsidR="00CA021B" w:rsidRPr="00032320">
        <w:rPr>
          <w:rFonts w:eastAsia="Times New Roman" w:hAnsi="Times New Roman" w:ascii="Times New Roman"/>
          <w:color w:val="000000"/>
          <w:sz w:val="24"/>
          <w:szCs w:val="24"/>
        </w:rPr>
        <w:t>.</w:t>
      </w: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>..</w:t>
      </w:r>
      <w:r w:rsidR="00032320" w:rsidRPr="00032320">
        <w:rPr>
          <w:rFonts w:eastAsia="Times New Roman" w:hAnsi="Times New Roman" w:ascii="Times New Roman"/>
          <w:color w:val="000000"/>
          <w:sz w:val="24"/>
          <w:szCs w:val="24"/>
        </w:rPr>
        <w:t>20.283,56 kn</w:t>
      </w:r>
    </w:p>
    <w:p w:rsidRDefault="00712792" w:rsidP="0024762A" w:rsidR="00370BC0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 xml:space="preserve">          - prihodi od prodaje </w:t>
      </w:r>
      <w:r w:rsidR="00AB661C" w:rsidRPr="00032320">
        <w:rPr>
          <w:rFonts w:eastAsia="Times New Roman" w:hAnsi="Times New Roman" w:ascii="Times New Roman"/>
          <w:color w:val="000000"/>
          <w:sz w:val="24"/>
          <w:szCs w:val="24"/>
        </w:rPr>
        <w:t>ne</w:t>
      </w: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 xml:space="preserve">kretnina  </w:t>
      </w:r>
      <w:r w:rsidR="00370BC0">
        <w:rPr>
          <w:rFonts w:eastAsia="Times New Roman" w:hAnsi="Times New Roman" w:ascii="Times New Roman"/>
          <w:color w:val="000000"/>
          <w:sz w:val="24"/>
          <w:szCs w:val="24"/>
        </w:rPr>
        <w:t>na kojima ne postoji upisano razlučno pravo i</w:t>
      </w:r>
      <w:r w:rsidRPr="00032320">
        <w:rPr>
          <w:rFonts w:eastAsia="Times New Roman" w:hAnsi="Times New Roman" w:ascii="Times New Roman"/>
          <w:color w:val="000000"/>
          <w:sz w:val="24"/>
          <w:szCs w:val="24"/>
        </w:rPr>
        <w:t>znos od</w:t>
      </w:r>
      <w:r w:rsidR="00370BC0">
        <w:rPr>
          <w:rFonts w:eastAsia="Times New Roman" w:hAnsi="Times New Roman" w:ascii="Times New Roman"/>
          <w:color w:val="000000"/>
          <w:sz w:val="24"/>
          <w:szCs w:val="24"/>
        </w:rPr>
        <w:t xml:space="preserve"> </w:t>
      </w:r>
    </w:p>
    <w:p w:rsidRDefault="00370BC0" w:rsidP="0024762A" w:rsidR="00712792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          </w:t>
      </w:r>
      <w:r w:rsidR="004B4F6E">
        <w:rPr>
          <w:rFonts w:eastAsia="Times New Roman" w:hAnsi="Times New Roman" w:ascii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</w:t>
      </w:r>
      <w:r w:rsidR="00712792" w:rsidRPr="00032320">
        <w:rPr>
          <w:rFonts w:eastAsia="Times New Roman" w:hAnsi="Times New Roman" w:ascii="Times New Roman"/>
          <w:color w:val="000000"/>
          <w:sz w:val="24"/>
          <w:szCs w:val="24"/>
        </w:rPr>
        <w:t>65.00</w:t>
      </w:r>
      <w:r w:rsidR="00813BD5">
        <w:rPr>
          <w:rFonts w:eastAsia="Times New Roman" w:hAnsi="Times New Roman" w:ascii="Times New Roman"/>
          <w:color w:val="000000"/>
          <w:sz w:val="24"/>
          <w:szCs w:val="24"/>
        </w:rPr>
        <w:t>0</w:t>
      </w:r>
      <w:r w:rsidR="00712792" w:rsidRPr="00032320">
        <w:rPr>
          <w:rFonts w:eastAsia="Times New Roman" w:hAnsi="Times New Roman" w:ascii="Times New Roman"/>
          <w:color w:val="000000"/>
          <w:sz w:val="24"/>
          <w:szCs w:val="24"/>
        </w:rPr>
        <w:t>,0</w:t>
      </w:r>
      <w:r w:rsidR="00813BD5">
        <w:rPr>
          <w:rFonts w:eastAsia="Times New Roman" w:hAnsi="Times New Roman" w:ascii="Times New Roman"/>
          <w:color w:val="000000"/>
          <w:sz w:val="24"/>
          <w:szCs w:val="24"/>
        </w:rPr>
        <w:t>1</w:t>
      </w:r>
      <w:r w:rsidR="00712792" w:rsidRPr="00032320">
        <w:rPr>
          <w:rFonts w:eastAsia="Times New Roman" w:hAnsi="Times New Roman" w:ascii="Times New Roman"/>
          <w:color w:val="000000"/>
          <w:sz w:val="24"/>
          <w:szCs w:val="24"/>
        </w:rPr>
        <w:t xml:space="preserve"> kn</w:t>
      </w:r>
    </w:p>
    <w:p w:rsidRDefault="00370BC0" w:rsidP="0024762A" w:rsidR="004B4F6E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         - prihodi od prodaje nekretnina na kojima postoji upisano razlučno pravo iznos </w:t>
      </w:r>
      <w:r w:rsidR="004B4F6E">
        <w:rPr>
          <w:rFonts w:eastAsia="Times New Roman" w:hAnsi="Times New Roman" w:ascii="Times New Roman"/>
          <w:color w:val="000000"/>
          <w:sz w:val="24"/>
          <w:szCs w:val="24"/>
        </w:rPr>
        <w:t xml:space="preserve">od     </w:t>
      </w:r>
    </w:p>
    <w:p w:rsidRDefault="004B4F6E" w:rsidP="0024762A" w:rsidR="00370BC0">
      <w:pPr>
        <w:tabs>
          <w:tab w:pos="7283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         .................................................................................................................  985.000,00 kn </w:t>
      </w:r>
    </w:p>
    <w:p w:rsidRDefault="00370BC0" w:rsidP="00FB6474" w:rsidR="00370BC0">
      <w:pPr>
        <w:tabs>
          <w:tab w:pos="7283" w:val="left"/>
        </w:tabs>
        <w:spacing w:after="0"/>
        <w:ind w:left="708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Napominjem da </w:t>
      </w:r>
      <w:r w:rsidR="004B4F6E">
        <w:rPr>
          <w:rFonts w:eastAsia="Times New Roman" w:hAnsi="Times New Roman" w:ascii="Times New Roman"/>
          <w:color w:val="000000"/>
          <w:sz w:val="24"/>
          <w:szCs w:val="24"/>
        </w:rPr>
        <w:t>će se dio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prihoda </w:t>
      </w:r>
      <w:r w:rsidR="004B4F6E">
        <w:rPr>
          <w:rFonts w:eastAsia="Times New Roman" w:hAnsi="Times New Roman" w:ascii="Times New Roman"/>
          <w:color w:val="000000"/>
          <w:sz w:val="24"/>
          <w:szCs w:val="24"/>
        </w:rPr>
        <w:t>o prodaje nekretnina na kojima postoji razlučno pravo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</w:t>
      </w:r>
      <w:r w:rsidR="004B4F6E">
        <w:rPr>
          <w:rFonts w:eastAsia="Times New Roman" w:hAnsi="Times New Roman" w:ascii="Times New Roman"/>
          <w:color w:val="000000"/>
          <w:sz w:val="24"/>
          <w:szCs w:val="24"/>
        </w:rPr>
        <w:t xml:space="preserve">u 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izdvojiti u stečajnu masu radi pokrivanja troškova sukladno članku 254. Stečajnog zakona, </w:t>
      </w:r>
      <w:r w:rsidR="004B4F6E">
        <w:rPr>
          <w:rFonts w:eastAsia="Times New Roman" w:hAnsi="Times New Roman" w:ascii="Times New Roman"/>
          <w:color w:val="000000"/>
          <w:sz w:val="24"/>
          <w:szCs w:val="24"/>
        </w:rPr>
        <w:t xml:space="preserve">nakon održavanja ročišta za diobu kupovnine, 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ali </w:t>
      </w:r>
      <w:r w:rsidR="004B4F6E">
        <w:rPr>
          <w:rFonts w:eastAsia="Times New Roman" w:hAnsi="Times New Roman" w:ascii="Times New Roman"/>
          <w:color w:val="000000"/>
          <w:sz w:val="24"/>
          <w:szCs w:val="24"/>
        </w:rPr>
        <w:t>preostali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dio</w:t>
      </w:r>
      <w:r w:rsidR="004B4F6E">
        <w:rPr>
          <w:rFonts w:eastAsia="Times New Roman" w:hAnsi="Times New Roman" w:ascii="Times New Roman"/>
          <w:color w:val="000000"/>
          <w:sz w:val="24"/>
          <w:szCs w:val="24"/>
        </w:rPr>
        <w:t xml:space="preserve"> ć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e </w:t>
      </w:r>
      <w:r w:rsidR="004B4F6E">
        <w:rPr>
          <w:rFonts w:eastAsia="Times New Roman" w:hAnsi="Times New Roman" w:ascii="Times New Roman"/>
          <w:color w:val="000000"/>
          <w:sz w:val="24"/>
          <w:szCs w:val="24"/>
        </w:rPr>
        <w:t xml:space="preserve">biti 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isplaćen razlučnim vjerovnicima Privrednoj banci </w:t>
      </w:r>
      <w:r w:rsidR="004B4F6E">
        <w:rPr>
          <w:rFonts w:eastAsia="Times New Roman" w:hAnsi="Times New Roman" w:ascii="Times New Roman"/>
          <w:color w:val="000000"/>
          <w:sz w:val="24"/>
          <w:szCs w:val="24"/>
        </w:rPr>
        <w:t xml:space="preserve">Zagreb </w:t>
      </w:r>
      <w:r>
        <w:rPr>
          <w:rFonts w:eastAsia="Times New Roman" w:hAnsi="Times New Roman" w:ascii="Times New Roman"/>
          <w:color w:val="000000"/>
          <w:sz w:val="24"/>
          <w:szCs w:val="24"/>
        </w:rPr>
        <w:t>d.d</w:t>
      </w:r>
      <w:r w:rsidR="004B4F6E">
        <w:rPr>
          <w:rFonts w:eastAsia="Times New Roman" w:hAnsi="Times New Roman" w:ascii="Times New Roman"/>
          <w:color w:val="000000"/>
          <w:sz w:val="24"/>
          <w:szCs w:val="24"/>
        </w:rPr>
        <w:t>.</w:t>
      </w:r>
      <w:r>
        <w:rPr>
          <w:rFonts w:eastAsia="Times New Roman" w:hAnsi="Times New Roman" w:ascii="Times New Roman"/>
          <w:color w:val="000000"/>
          <w:sz w:val="24"/>
          <w:szCs w:val="24"/>
        </w:rPr>
        <w:t xml:space="preserve"> i Republici Hrvatskoj.</w:t>
      </w:r>
    </w:p>
    <w:p w:rsidRDefault="00FB6474" w:rsidP="004B4F6E" w:rsidR="00FB6474" w:rsidRPr="00032320">
      <w:pPr>
        <w:tabs>
          <w:tab w:pos="7283" w:val="left"/>
        </w:tabs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</w:p>
    <w:p w:rsidRDefault="002A30D4" w:rsidP="00797151" w:rsidR="002A30D4" w:rsidRPr="00D86F1E">
      <w:pPr>
        <w:suppressAutoHyphens/>
        <w:spacing w:after="0"/>
        <w:jc w:val="both"/>
        <w:rPr>
          <w:rFonts w:eastAsia="Arial Unicode MS" w:hAnsi="Times New Roman" w:ascii="Times New Roman"/>
          <w:color w:val="FF0000"/>
          <w:kern w:val="1"/>
          <w:sz w:val="24"/>
          <w:szCs w:val="24"/>
          <w:highlight w:val="yellow"/>
          <w:lang w:eastAsia="ar-SA"/>
        </w:rPr>
      </w:pPr>
    </w:p>
    <w:p w:rsidRDefault="002A727D" w:rsidP="002A727D" w:rsidR="00797151" w:rsidRPr="002A30D4">
      <w:pPr>
        <w:pStyle w:val="Odlomakpopisa"/>
        <w:numPr>
          <w:ilvl w:val="0"/>
          <w:numId w:val="10"/>
        </w:num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2A30D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Dospjeli namireni t</w:t>
      </w:r>
      <w:r w:rsidR="00797151" w:rsidRPr="002A30D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roškovi stečajnog postupka </w:t>
      </w:r>
      <w:r w:rsidRPr="002A30D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u ukupnom iznose</w:t>
      </w:r>
      <w:r w:rsidR="00AD67BC" w:rsidRPr="002A30D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</w:t>
      </w:r>
      <w:r w:rsidR="000932C7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83.984,36</w:t>
      </w:r>
      <w:r w:rsidR="00032320" w:rsidRPr="002A30D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kn</w:t>
      </w:r>
    </w:p>
    <w:p w:rsidRDefault="00AF2402" w:rsidP="00AF2402" w:rsidR="00797151" w:rsidRPr="002A30D4">
      <w:pPr>
        <w:suppressAutoHyphens/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A30D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      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>-režijski troškovi (</w:t>
      </w:r>
      <w:r w:rsidR="008B37FA" w:rsidRPr="002A30D4">
        <w:rPr>
          <w:rFonts w:eastAsia="Times New Roman" w:hAnsi="Times New Roman" w:ascii="Times New Roman"/>
          <w:sz w:val="24"/>
          <w:szCs w:val="24"/>
        </w:rPr>
        <w:t>komunalna i vodna naknada, plin, struja) u iznosu od...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>...</w:t>
      </w:r>
      <w:r w:rsidR="00B176AD" w:rsidRPr="002A30D4">
        <w:rPr>
          <w:rFonts w:eastAsia="Times New Roman" w:hAnsi="Times New Roman" w:ascii="Times New Roman"/>
          <w:sz w:val="24"/>
          <w:szCs w:val="24"/>
        </w:rPr>
        <w:t>.</w:t>
      </w:r>
      <w:r w:rsidR="000932C7">
        <w:rPr>
          <w:rFonts w:eastAsia="Times New Roman" w:hAnsi="Times New Roman" w:ascii="Times New Roman"/>
          <w:sz w:val="24"/>
          <w:szCs w:val="24"/>
        </w:rPr>
        <w:t>32.149,93</w:t>
      </w:r>
      <w:r w:rsidR="00032320" w:rsidRPr="002A30D4">
        <w:rPr>
          <w:rFonts w:eastAsia="Times New Roman" w:hAnsi="Times New Roman" w:ascii="Times New Roman"/>
          <w:sz w:val="24"/>
          <w:szCs w:val="24"/>
        </w:rPr>
        <w:t xml:space="preserve"> 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>kn</w:t>
      </w:r>
    </w:p>
    <w:p w:rsidRDefault="00AF2402" w:rsidP="00797151" w:rsidR="00797151" w:rsidRPr="002A30D4">
      <w:pPr>
        <w:tabs>
          <w:tab w:pos="7283" w:val="left"/>
        </w:tabs>
        <w:spacing w:after="0"/>
        <w:rPr>
          <w:rFonts w:eastAsia="Times New Roman" w:hAnsi="Times New Roman" w:ascii="Times New Roman"/>
          <w:sz w:val="24"/>
          <w:szCs w:val="24"/>
        </w:rPr>
      </w:pPr>
      <w:r w:rsidRPr="002A30D4">
        <w:rPr>
          <w:rFonts w:eastAsia="Times New Roman" w:hAnsi="Times New Roman" w:ascii="Times New Roman"/>
          <w:sz w:val="24"/>
          <w:szCs w:val="24"/>
        </w:rPr>
        <w:t xml:space="preserve">       </w:t>
      </w:r>
      <w:r w:rsidR="00B176AD" w:rsidRPr="002A30D4">
        <w:rPr>
          <w:rFonts w:eastAsia="Times New Roman" w:hAnsi="Times New Roman" w:ascii="Times New Roman"/>
          <w:sz w:val="24"/>
          <w:szCs w:val="24"/>
        </w:rPr>
        <w:t>-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>troškovi vođenja žiro računa, te fina u iznosu od ............................</w:t>
      </w:r>
      <w:r w:rsidR="008B37FA" w:rsidRPr="002A30D4">
        <w:rPr>
          <w:rFonts w:eastAsia="Times New Roman" w:hAnsi="Times New Roman" w:ascii="Times New Roman"/>
          <w:sz w:val="24"/>
          <w:szCs w:val="24"/>
        </w:rPr>
        <w:t>....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>..........</w:t>
      </w:r>
      <w:r w:rsidR="00B176AD" w:rsidRPr="002A30D4">
        <w:rPr>
          <w:rFonts w:eastAsia="Times New Roman" w:hAnsi="Times New Roman" w:ascii="Times New Roman"/>
          <w:sz w:val="24"/>
          <w:szCs w:val="24"/>
        </w:rPr>
        <w:t>..</w:t>
      </w:r>
      <w:r w:rsidR="00F75F8F" w:rsidRPr="002A30D4">
        <w:rPr>
          <w:rFonts w:eastAsia="Times New Roman" w:hAnsi="Times New Roman" w:ascii="Times New Roman"/>
          <w:sz w:val="24"/>
          <w:szCs w:val="24"/>
        </w:rPr>
        <w:t>1.</w:t>
      </w:r>
      <w:r w:rsidR="000932C7">
        <w:rPr>
          <w:rFonts w:eastAsia="Times New Roman" w:hAnsi="Times New Roman" w:ascii="Times New Roman"/>
          <w:sz w:val="24"/>
          <w:szCs w:val="24"/>
        </w:rPr>
        <w:t>867,55</w:t>
      </w:r>
      <w:r w:rsidR="00F75F8F" w:rsidRPr="002A30D4">
        <w:rPr>
          <w:rFonts w:eastAsia="Times New Roman" w:hAnsi="Times New Roman" w:ascii="Times New Roman"/>
          <w:sz w:val="24"/>
          <w:szCs w:val="24"/>
        </w:rPr>
        <w:t xml:space="preserve"> 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>kn</w:t>
      </w:r>
    </w:p>
    <w:p w:rsidRDefault="00B57322" w:rsidP="00B57322" w:rsidR="00B57322" w:rsidRPr="002A30D4">
      <w:pPr>
        <w:tabs>
          <w:tab w:pos="7283" w:val="left"/>
        </w:tabs>
        <w:spacing w:after="0"/>
        <w:rPr>
          <w:rFonts w:eastAsia="Times New Roman" w:hAnsi="Times New Roman" w:ascii="Times New Roman"/>
          <w:sz w:val="24"/>
          <w:szCs w:val="24"/>
        </w:rPr>
      </w:pPr>
      <w:r w:rsidRPr="002A30D4">
        <w:rPr>
          <w:rFonts w:eastAsia="Times New Roman" w:hAnsi="Times New Roman" w:ascii="Times New Roman"/>
          <w:sz w:val="24"/>
          <w:szCs w:val="24"/>
        </w:rPr>
        <w:t xml:space="preserve">       </w:t>
      </w:r>
      <w:r w:rsidR="00B176AD" w:rsidRPr="002A30D4">
        <w:rPr>
          <w:rFonts w:eastAsia="Times New Roman" w:hAnsi="Times New Roman" w:ascii="Times New Roman"/>
          <w:sz w:val="24"/>
          <w:szCs w:val="24"/>
        </w:rPr>
        <w:t>-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>troškovi stečajnog upravitelja</w:t>
      </w:r>
      <w:r w:rsidRPr="002A30D4">
        <w:rPr>
          <w:rFonts w:eastAsia="Times New Roman" w:hAnsi="Times New Roman" w:ascii="Times New Roman"/>
          <w:sz w:val="24"/>
          <w:szCs w:val="24"/>
        </w:rPr>
        <w:t xml:space="preserve"> (</w:t>
      </w:r>
      <w:r w:rsidR="00B176AD" w:rsidRPr="002A30D4">
        <w:rPr>
          <w:rFonts w:eastAsia="Times New Roman" w:hAnsi="Times New Roman" w:ascii="Times New Roman"/>
          <w:sz w:val="24"/>
          <w:szCs w:val="24"/>
        </w:rPr>
        <w:t>pečat, statistika</w:t>
      </w:r>
      <w:r w:rsidR="00712792" w:rsidRPr="002A30D4">
        <w:rPr>
          <w:rFonts w:eastAsia="Times New Roman" w:hAnsi="Times New Roman" w:ascii="Times New Roman"/>
          <w:sz w:val="24"/>
          <w:szCs w:val="24"/>
        </w:rPr>
        <w:t>, ured</w:t>
      </w:r>
      <w:r w:rsidR="00A60B6F" w:rsidRPr="002A30D4">
        <w:rPr>
          <w:rFonts w:eastAsia="Times New Roman" w:hAnsi="Times New Roman" w:ascii="Times New Roman"/>
          <w:sz w:val="24"/>
          <w:szCs w:val="24"/>
        </w:rPr>
        <w:t>.</w:t>
      </w:r>
      <w:r w:rsidR="00712792" w:rsidRPr="002A30D4">
        <w:rPr>
          <w:rFonts w:eastAsia="Times New Roman" w:hAnsi="Times New Roman" w:ascii="Times New Roman"/>
          <w:sz w:val="24"/>
          <w:szCs w:val="24"/>
        </w:rPr>
        <w:t xml:space="preserve"> materijal</w:t>
      </w:r>
      <w:r w:rsidRPr="002A30D4">
        <w:rPr>
          <w:rFonts w:eastAsia="Times New Roman" w:hAnsi="Times New Roman" w:ascii="Times New Roman"/>
          <w:sz w:val="24"/>
          <w:szCs w:val="24"/>
        </w:rPr>
        <w:t>)</w:t>
      </w:r>
      <w:r w:rsidR="00B176AD" w:rsidRPr="002A30D4">
        <w:rPr>
          <w:rFonts w:eastAsia="Times New Roman" w:hAnsi="Times New Roman" w:ascii="Times New Roman"/>
          <w:sz w:val="24"/>
          <w:szCs w:val="24"/>
        </w:rPr>
        <w:t xml:space="preserve"> 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>u izno</w:t>
      </w:r>
      <w:r w:rsidR="001A5A16" w:rsidRPr="002A30D4">
        <w:rPr>
          <w:rFonts w:eastAsia="Times New Roman" w:hAnsi="Times New Roman" w:ascii="Times New Roman"/>
          <w:sz w:val="24"/>
          <w:szCs w:val="24"/>
        </w:rPr>
        <w:t>su</w:t>
      </w:r>
      <w:r w:rsidR="00712792" w:rsidRPr="002A30D4">
        <w:rPr>
          <w:rFonts w:eastAsia="Times New Roman" w:hAnsi="Times New Roman" w:ascii="Times New Roman"/>
          <w:sz w:val="24"/>
          <w:szCs w:val="24"/>
        </w:rPr>
        <w:t xml:space="preserve"> od</w:t>
      </w:r>
      <w:r w:rsidR="00AD67BC" w:rsidRPr="002A30D4">
        <w:rPr>
          <w:rFonts w:eastAsia="Times New Roman" w:hAnsi="Times New Roman" w:ascii="Times New Roman"/>
          <w:sz w:val="24"/>
          <w:szCs w:val="24"/>
        </w:rPr>
        <w:t xml:space="preserve"> </w:t>
      </w:r>
      <w:r w:rsidR="000932C7">
        <w:rPr>
          <w:rFonts w:eastAsia="Times New Roman" w:hAnsi="Times New Roman" w:ascii="Times New Roman"/>
          <w:sz w:val="24"/>
          <w:szCs w:val="24"/>
        </w:rPr>
        <w:t>3.111,17</w:t>
      </w:r>
      <w:r w:rsidR="00A60B6F" w:rsidRPr="002A30D4">
        <w:rPr>
          <w:rFonts w:eastAsia="Times New Roman" w:hAnsi="Times New Roman" w:ascii="Times New Roman"/>
          <w:sz w:val="24"/>
          <w:szCs w:val="24"/>
        </w:rPr>
        <w:t xml:space="preserve">  </w:t>
      </w:r>
      <w:r w:rsidR="00B176AD" w:rsidRPr="002A30D4">
        <w:rPr>
          <w:rFonts w:eastAsia="Times New Roman" w:hAnsi="Times New Roman" w:ascii="Times New Roman"/>
          <w:sz w:val="24"/>
          <w:szCs w:val="24"/>
        </w:rPr>
        <w:t>kn</w:t>
      </w:r>
    </w:p>
    <w:p w:rsidRDefault="00AF2402" w:rsidP="00797151" w:rsidR="00797151" w:rsidRPr="002A30D4">
      <w:pPr>
        <w:rPr>
          <w:rFonts w:eastAsia="Times New Roman" w:hAnsi="Times New Roman" w:ascii="Times New Roman"/>
          <w:sz w:val="24"/>
          <w:szCs w:val="24"/>
        </w:rPr>
      </w:pPr>
      <w:r w:rsidRPr="002A30D4">
        <w:rPr>
          <w:rFonts w:eastAsia="Times New Roman" w:hAnsi="Times New Roman" w:ascii="Times New Roman"/>
          <w:sz w:val="24"/>
          <w:szCs w:val="24"/>
        </w:rPr>
        <w:t xml:space="preserve">      </w:t>
      </w:r>
      <w:r w:rsidR="007B7977" w:rsidRPr="002A30D4">
        <w:rPr>
          <w:rFonts w:eastAsia="Times New Roman" w:hAnsi="Times New Roman" w:ascii="Times New Roman"/>
          <w:sz w:val="24"/>
          <w:szCs w:val="24"/>
        </w:rPr>
        <w:t xml:space="preserve"> </w:t>
      </w:r>
      <w:r w:rsidR="001A5A16" w:rsidRPr="002A30D4">
        <w:rPr>
          <w:rFonts w:eastAsia="Times New Roman" w:hAnsi="Times New Roman" w:ascii="Times New Roman"/>
          <w:sz w:val="24"/>
          <w:szCs w:val="24"/>
        </w:rPr>
        <w:t>-troškovi procjene pokret</w:t>
      </w:r>
      <w:r w:rsidR="00040D6D" w:rsidRPr="002A30D4">
        <w:rPr>
          <w:rFonts w:eastAsia="Times New Roman" w:hAnsi="Times New Roman" w:ascii="Times New Roman"/>
          <w:sz w:val="24"/>
          <w:szCs w:val="24"/>
        </w:rPr>
        <w:t>n</w:t>
      </w:r>
      <w:r w:rsidR="001A5A16" w:rsidRPr="002A30D4">
        <w:rPr>
          <w:rFonts w:eastAsia="Times New Roman" w:hAnsi="Times New Roman" w:ascii="Times New Roman"/>
          <w:sz w:val="24"/>
          <w:szCs w:val="24"/>
        </w:rPr>
        <w:t>in</w:t>
      </w:r>
      <w:r w:rsidR="00040D6D" w:rsidRPr="002A30D4">
        <w:rPr>
          <w:rFonts w:eastAsia="Times New Roman" w:hAnsi="Times New Roman" w:ascii="Times New Roman"/>
          <w:sz w:val="24"/>
          <w:szCs w:val="24"/>
        </w:rPr>
        <w:t xml:space="preserve">a </w:t>
      </w:r>
      <w:r w:rsidR="00F055E1" w:rsidRPr="002A30D4">
        <w:rPr>
          <w:rFonts w:eastAsia="Times New Roman" w:hAnsi="Times New Roman" w:ascii="Times New Roman"/>
          <w:sz w:val="24"/>
          <w:szCs w:val="24"/>
        </w:rPr>
        <w:t xml:space="preserve">i nekrenitna 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>u iznosu od .......</w:t>
      </w:r>
      <w:r w:rsidR="001A5A16" w:rsidRPr="002A30D4">
        <w:rPr>
          <w:rFonts w:eastAsia="Times New Roman" w:hAnsi="Times New Roman" w:ascii="Times New Roman"/>
          <w:sz w:val="24"/>
          <w:szCs w:val="24"/>
        </w:rPr>
        <w:t>................</w:t>
      </w:r>
      <w:r w:rsidR="00792AFB" w:rsidRPr="002A30D4">
        <w:rPr>
          <w:rFonts w:eastAsia="Times New Roman" w:hAnsi="Times New Roman" w:ascii="Times New Roman"/>
          <w:sz w:val="24"/>
          <w:szCs w:val="24"/>
        </w:rPr>
        <w:t>.</w:t>
      </w:r>
      <w:r w:rsidR="001A5A16" w:rsidRPr="002A30D4">
        <w:rPr>
          <w:rFonts w:eastAsia="Times New Roman" w:hAnsi="Times New Roman" w:ascii="Times New Roman"/>
          <w:sz w:val="24"/>
          <w:szCs w:val="24"/>
        </w:rPr>
        <w:t>.........</w:t>
      </w:r>
      <w:r w:rsidR="00F75F8F" w:rsidRPr="002A30D4">
        <w:rPr>
          <w:rFonts w:eastAsia="Times New Roman" w:hAnsi="Times New Roman" w:ascii="Times New Roman"/>
          <w:sz w:val="24"/>
          <w:szCs w:val="24"/>
        </w:rPr>
        <w:t>1</w:t>
      </w:r>
      <w:r w:rsidR="00712792" w:rsidRPr="002A30D4">
        <w:rPr>
          <w:rFonts w:eastAsia="Times New Roman" w:hAnsi="Times New Roman" w:ascii="Times New Roman"/>
          <w:sz w:val="24"/>
          <w:szCs w:val="24"/>
        </w:rPr>
        <w:t>5.</w:t>
      </w:r>
      <w:r w:rsidR="00F75F8F" w:rsidRPr="002A30D4">
        <w:rPr>
          <w:rFonts w:eastAsia="Times New Roman" w:hAnsi="Times New Roman" w:ascii="Times New Roman"/>
          <w:sz w:val="24"/>
          <w:szCs w:val="24"/>
        </w:rPr>
        <w:t>675</w:t>
      </w:r>
      <w:r w:rsidR="00712792" w:rsidRPr="002A30D4">
        <w:rPr>
          <w:rFonts w:eastAsia="Times New Roman" w:hAnsi="Times New Roman" w:ascii="Times New Roman"/>
          <w:sz w:val="24"/>
          <w:szCs w:val="24"/>
        </w:rPr>
        <w:t>,</w:t>
      </w:r>
      <w:r w:rsidR="001A5A16" w:rsidRPr="002A30D4">
        <w:rPr>
          <w:rFonts w:eastAsia="Times New Roman" w:hAnsi="Times New Roman" w:ascii="Times New Roman"/>
          <w:sz w:val="24"/>
          <w:szCs w:val="24"/>
        </w:rPr>
        <w:t xml:space="preserve">00 </w:t>
      </w:r>
      <w:r w:rsidR="00797151" w:rsidRPr="002A30D4">
        <w:rPr>
          <w:rFonts w:eastAsia="Times New Roman" w:hAnsi="Times New Roman" w:ascii="Times New Roman"/>
          <w:sz w:val="24"/>
          <w:szCs w:val="24"/>
        </w:rPr>
        <w:t xml:space="preserve"> kn</w:t>
      </w:r>
    </w:p>
    <w:p w:rsidRDefault="00FC6D05" w:rsidP="000932C7" w:rsidR="000932C7">
      <w:pPr>
        <w:rPr>
          <w:rFonts w:eastAsia="Times New Roman" w:hAnsi="Times New Roman" w:ascii="Times New Roman"/>
          <w:sz w:val="24"/>
          <w:szCs w:val="24"/>
        </w:rPr>
      </w:pPr>
      <w:r w:rsidRPr="002A30D4">
        <w:rPr>
          <w:rFonts w:eastAsia="Times New Roman" w:hAnsi="Times New Roman" w:ascii="Times New Roman"/>
          <w:sz w:val="24"/>
          <w:szCs w:val="24"/>
        </w:rPr>
        <w:t xml:space="preserve">       </w:t>
      </w:r>
      <w:r w:rsidR="00B176AD" w:rsidRPr="002A30D4">
        <w:rPr>
          <w:rFonts w:eastAsia="Times New Roman" w:hAnsi="Times New Roman" w:ascii="Times New Roman"/>
          <w:sz w:val="24"/>
          <w:szCs w:val="24"/>
        </w:rPr>
        <w:t>-</w:t>
      </w:r>
      <w:r w:rsidRPr="002A30D4">
        <w:rPr>
          <w:rFonts w:eastAsia="Times New Roman" w:hAnsi="Times New Roman" w:ascii="Times New Roman"/>
          <w:sz w:val="24"/>
          <w:szCs w:val="24"/>
        </w:rPr>
        <w:t xml:space="preserve">troškovi </w:t>
      </w:r>
      <w:r w:rsidR="00712792" w:rsidRPr="002A30D4">
        <w:rPr>
          <w:rFonts w:eastAsia="Times New Roman" w:hAnsi="Times New Roman" w:ascii="Times New Roman"/>
          <w:sz w:val="24"/>
          <w:szCs w:val="24"/>
        </w:rPr>
        <w:t xml:space="preserve">javnog bilježnika i sudskih pristojbi </w:t>
      </w:r>
      <w:r w:rsidRPr="002A30D4">
        <w:rPr>
          <w:rFonts w:eastAsia="Times New Roman" w:hAnsi="Times New Roman" w:ascii="Times New Roman"/>
          <w:sz w:val="24"/>
          <w:szCs w:val="24"/>
        </w:rPr>
        <w:t>u iznosu od.................</w:t>
      </w:r>
      <w:r w:rsidR="00CA021B" w:rsidRPr="002A30D4">
        <w:rPr>
          <w:rFonts w:eastAsia="Times New Roman" w:hAnsi="Times New Roman" w:ascii="Times New Roman"/>
          <w:sz w:val="24"/>
          <w:szCs w:val="24"/>
        </w:rPr>
        <w:t>...</w:t>
      </w:r>
      <w:r w:rsidRPr="002A30D4">
        <w:rPr>
          <w:rFonts w:eastAsia="Times New Roman" w:hAnsi="Times New Roman" w:ascii="Times New Roman"/>
          <w:sz w:val="24"/>
          <w:szCs w:val="24"/>
        </w:rPr>
        <w:t>..............</w:t>
      </w:r>
      <w:r w:rsidR="000932C7">
        <w:rPr>
          <w:rFonts w:eastAsia="Times New Roman" w:hAnsi="Times New Roman" w:ascii="Times New Roman"/>
          <w:sz w:val="24"/>
          <w:szCs w:val="24"/>
        </w:rPr>
        <w:t>9</w:t>
      </w:r>
      <w:r w:rsidR="00032320" w:rsidRPr="002A30D4">
        <w:rPr>
          <w:rFonts w:eastAsia="Times New Roman" w:hAnsi="Times New Roman" w:ascii="Times New Roman"/>
          <w:sz w:val="24"/>
          <w:szCs w:val="24"/>
        </w:rPr>
        <w:t>65</w:t>
      </w:r>
      <w:r w:rsidRPr="002A30D4">
        <w:rPr>
          <w:rFonts w:eastAsia="Times New Roman" w:hAnsi="Times New Roman" w:ascii="Times New Roman"/>
          <w:sz w:val="24"/>
          <w:szCs w:val="24"/>
        </w:rPr>
        <w:t>,00 k</w:t>
      </w:r>
      <w:r w:rsidR="000932C7">
        <w:rPr>
          <w:rFonts w:eastAsia="Times New Roman" w:hAnsi="Times New Roman" w:ascii="Times New Roman"/>
          <w:sz w:val="24"/>
          <w:szCs w:val="24"/>
        </w:rPr>
        <w:t>n</w:t>
      </w:r>
    </w:p>
    <w:p w:rsidRDefault="000932C7" w:rsidP="000932C7" w:rsidR="000932C7">
      <w:pPr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</w:t>
      </w:r>
      <w:r w:rsidR="00792AFB" w:rsidRPr="002A30D4">
        <w:rPr>
          <w:rFonts w:eastAsia="Times New Roman" w:hAnsi="Times New Roman" w:ascii="Times New Roman"/>
          <w:sz w:val="24"/>
          <w:szCs w:val="24"/>
        </w:rPr>
        <w:t xml:space="preserve"> - </w:t>
      </w:r>
      <w:r w:rsidR="00792AFB" w:rsidRPr="002A30D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troškova djelatnika  za  izvršavanje administrativnih poslova, pokazivanje</w:t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</w:t>
      </w:r>
    </w:p>
    <w:p w:rsidRDefault="000932C7" w:rsidP="000932C7" w:rsidR="000932C7">
      <w:pPr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        </w:t>
      </w:r>
      <w:r w:rsidR="00792AFB" w:rsidRPr="002A30D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nekretnina potencijalnim kupcima, slaganja knjigovodstvene dokumentacije radi</w:t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   </w:t>
      </w:r>
    </w:p>
    <w:p w:rsidRDefault="000932C7" w:rsidP="000932C7" w:rsidR="00A60B6F" w:rsidRPr="002A30D4">
      <w:pPr>
        <w:rPr>
          <w:rFonts w:eastAsia="Times New Roman" w:hAnsi="Times New Roman" w:ascii="Times New Roman"/>
          <w:sz w:val="24"/>
          <w:szCs w:val="24"/>
        </w:rPr>
      </w:pP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        </w:t>
      </w:r>
      <w:r w:rsidR="00792AFB" w:rsidRPr="002A30D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arhiviranja u ukupnom iznosu </w:t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od..................................................................</w:t>
      </w:r>
      <w:r w:rsidR="00792AFB" w:rsidRPr="002A30D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</w:t>
      </w:r>
      <w:r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11.215,71 </w:t>
      </w:r>
      <w:r w:rsidR="00792AFB" w:rsidRPr="002A30D4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kn</w:t>
      </w:r>
    </w:p>
    <w:p w:rsidRDefault="00CA021B" w:rsidP="00CA021B" w:rsidR="00CA021B">
      <w:pPr>
        <w:rPr>
          <w:rFonts w:eastAsia="Times New Roman" w:hAnsi="Times New Roman" w:ascii="Times New Roman"/>
          <w:sz w:val="24"/>
          <w:szCs w:val="24"/>
        </w:rPr>
      </w:pPr>
      <w:r w:rsidRPr="002A30D4">
        <w:rPr>
          <w:rFonts w:eastAsia="Times New Roman" w:hAnsi="Times New Roman" w:ascii="Times New Roman"/>
          <w:sz w:val="24"/>
          <w:szCs w:val="24"/>
        </w:rPr>
        <w:t xml:space="preserve">       -troškovi knjigovodstva u iznosu od ...............................................................1</w:t>
      </w:r>
      <w:r w:rsidR="002A30D4">
        <w:rPr>
          <w:rFonts w:eastAsia="Times New Roman" w:hAnsi="Times New Roman" w:ascii="Times New Roman"/>
          <w:sz w:val="24"/>
          <w:szCs w:val="24"/>
        </w:rPr>
        <w:t>9</w:t>
      </w:r>
      <w:r w:rsidRPr="002A30D4">
        <w:rPr>
          <w:rFonts w:eastAsia="Times New Roman" w:hAnsi="Times New Roman" w:ascii="Times New Roman"/>
          <w:sz w:val="24"/>
          <w:szCs w:val="24"/>
        </w:rPr>
        <w:t>.000,00 kn</w:t>
      </w:r>
    </w:p>
    <w:p w:rsidRDefault="00FB6474" w:rsidP="00CA021B" w:rsidR="00FB6474" w:rsidRPr="00F75F8F">
      <w:pPr>
        <w:rPr>
          <w:rFonts w:hAnsi="Times New Roman" w:ascii="Times New Roman"/>
          <w:sz w:val="24"/>
          <w:szCs w:val="24"/>
          <w:lang w:val="pl-PL"/>
        </w:rPr>
      </w:pPr>
    </w:p>
    <w:p w:rsidRDefault="00FB6474" w:rsidP="00FB6474" w:rsidR="00FB6474" w:rsidRPr="002A30D4">
      <w:pPr>
        <w:pStyle w:val="Odlomakpopisa"/>
        <w:numPr>
          <w:ilvl w:val="0"/>
          <w:numId w:val="10"/>
        </w:num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2A30D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Dospjeli namireni troškovi stečajnog postupka u ukupnom iznose </w:t>
      </w:r>
      <w:r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4.000,00</w:t>
      </w:r>
      <w:r w:rsidRPr="002A30D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kn</w:t>
      </w:r>
    </w:p>
    <w:p w:rsidRDefault="00FB6474" w:rsidP="00FB6474" w:rsidR="00FB6474" w:rsidRPr="00F75F8F">
      <w:pPr>
        <w:rPr>
          <w:rFonts w:hAnsi="Times New Roman" w:ascii="Times New Roman"/>
          <w:sz w:val="24"/>
          <w:szCs w:val="24"/>
          <w:lang w:val="pl-PL"/>
        </w:rPr>
      </w:pPr>
      <w:r w:rsidRPr="002A30D4">
        <w:rPr>
          <w:rFonts w:eastAsia="Times New Roman" w:hAnsi="Times New Roman" w:ascii="Times New Roman"/>
          <w:sz w:val="24"/>
          <w:szCs w:val="24"/>
        </w:rPr>
        <w:t xml:space="preserve">       -troškovi knjigovodstva u iznosu od ...............................................................</w:t>
      </w:r>
      <w:r>
        <w:rPr>
          <w:rFonts w:eastAsia="Times New Roman" w:hAnsi="Times New Roman" w:ascii="Times New Roman"/>
          <w:sz w:val="24"/>
          <w:szCs w:val="24"/>
        </w:rPr>
        <w:t>4</w:t>
      </w:r>
      <w:r w:rsidRPr="002A30D4">
        <w:rPr>
          <w:rFonts w:eastAsia="Times New Roman" w:hAnsi="Times New Roman" w:ascii="Times New Roman"/>
          <w:sz w:val="24"/>
          <w:szCs w:val="24"/>
        </w:rPr>
        <w:t>.000,00 kn</w:t>
      </w:r>
    </w:p>
    <w:p w:rsidRDefault="00712792" w:rsidP="00712792" w:rsidR="00712792" w:rsidRPr="00AB661C">
      <w:pPr>
        <w:suppressAutoHyphens/>
        <w:spacing w:after="0"/>
        <w:jc w:val="both"/>
        <w:rPr>
          <w:rFonts w:eastAsia="Arial Unicode MS" w:hAnsi="Times New Roman" w:ascii="Times New Roman"/>
          <w:color w:val="FF0000"/>
          <w:kern w:val="1"/>
          <w:sz w:val="24"/>
          <w:szCs w:val="24"/>
          <w:highlight w:val="yellow"/>
          <w:lang w:eastAsia="ar-SA"/>
        </w:rPr>
      </w:pPr>
    </w:p>
    <w:p w:rsidRDefault="002A727D" w:rsidP="00FB6474" w:rsidR="002A727D" w:rsidRPr="00AD67BC">
      <w:pPr>
        <w:pStyle w:val="Odlomakpopisa"/>
        <w:numPr>
          <w:ilvl w:val="0"/>
          <w:numId w:val="10"/>
        </w:numPr>
        <w:spacing w:after="0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 xml:space="preserve">Budući troškovi stečajnog postupka nužni za vođenje istog u  iduća tri mjeseca </w:t>
      </w:r>
    </w:p>
    <w:p w:rsidRDefault="002A727D" w:rsidP="002A727D" w:rsidR="002A727D" w:rsidRPr="00AD67BC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po osnovi usluga knjigovodstva bruto iznos od ..........................................</w:t>
      </w:r>
      <w:r w:rsidR="00CA021B"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3.0</w:t>
      </w: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00,00 kn</w:t>
      </w:r>
    </w:p>
    <w:p w:rsidRDefault="002A727D" w:rsidP="002A727D" w:rsidR="002A727D" w:rsidRPr="00AD67BC">
      <w:pPr>
        <w:numPr>
          <w:ilvl w:val="0"/>
          <w:numId w:val="11"/>
        </w:numPr>
        <w:suppressAutoHyphens/>
        <w:spacing w:after="0"/>
        <w:contextualSpacing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 xml:space="preserve">po osnovi stvarnih troškova stečajnog upravitelja iznos od.........................1.000,00 kn </w:t>
      </w:r>
    </w:p>
    <w:p w:rsidRDefault="002A727D" w:rsidP="00FB6474" w:rsidR="00FB6474" w:rsidRPr="00FB6474">
      <w:pPr>
        <w:suppressAutoHyphens/>
        <w:spacing w:after="0"/>
        <w:ind w:left="720"/>
        <w:contextualSpacing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</w:pPr>
      <w:r w:rsidRPr="00AD67BC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/>
        </w:rPr>
        <w:t>(troškovi uredskog materijala, fotokopiranja, telefonske usluge, poštarine, obrazaca iz NN);</w:t>
      </w:r>
    </w:p>
    <w:p w:rsidRDefault="002A30D4" w:rsidP="000E1F39" w:rsidR="002A30D4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FB6474" w:rsidP="000E1F39" w:rsidR="00FB6474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FB6474" w:rsidP="000E1F39" w:rsidR="00FB6474" w:rsidRPr="002A727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75786" w:rsidP="000E1F39" w:rsidR="000E1F39" w:rsidRPr="002A72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U narednom razdoblju </w:t>
      </w:r>
      <w:r w:rsidR="00D86F1E">
        <w:rPr>
          <w:rFonts w:hAnsi="Times New Roman" w:ascii="Times New Roman"/>
          <w:sz w:val="24"/>
          <w:szCs w:val="24"/>
          <w:lang w:val="pl-PL"/>
        </w:rPr>
        <w:t xml:space="preserve">održat će se </w:t>
      </w:r>
      <w:r w:rsidR="00943791">
        <w:rPr>
          <w:rFonts w:hAnsi="Times New Roman" w:ascii="Times New Roman"/>
          <w:sz w:val="24"/>
          <w:szCs w:val="24"/>
          <w:lang w:val="pl-PL"/>
        </w:rPr>
        <w:t xml:space="preserve">ročište za diobu kupovnine </w:t>
      </w:r>
      <w:r w:rsidR="004777A9">
        <w:rPr>
          <w:rFonts w:hAnsi="Times New Roman" w:ascii="Times New Roman"/>
          <w:sz w:val="24"/>
          <w:szCs w:val="24"/>
          <w:lang w:val="pl-PL"/>
        </w:rPr>
        <w:t xml:space="preserve">nakon čega će se predati </w:t>
      </w:r>
      <w:r w:rsidR="00943791">
        <w:rPr>
          <w:rFonts w:hAnsi="Times New Roman" w:ascii="Times New Roman"/>
          <w:sz w:val="24"/>
          <w:szCs w:val="24"/>
          <w:lang w:val="pl-PL"/>
        </w:rPr>
        <w:t xml:space="preserve">završni račun. </w:t>
      </w:r>
    </w:p>
    <w:p w:rsidRDefault="00AF2402" w:rsidP="00AF2402" w:rsidR="00AF2402" w:rsidRPr="002A727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</w:r>
      <w:r w:rsidRPr="002A727D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B176AD" w:rsidR="00C61F72" w:rsidRPr="002A727D">
      <w:pPr>
        <w:rPr>
          <w:rFonts w:hAnsi="Times New Roman" w:ascii="Times New Roman"/>
          <w:sz w:val="24"/>
          <w:szCs w:val="24"/>
          <w:lang w:val="pl-PL"/>
        </w:rPr>
      </w:pPr>
      <w:r w:rsidRPr="002A727D"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943791">
        <w:rPr>
          <w:rFonts w:hAnsi="Times New Roman" w:ascii="Times New Roman"/>
          <w:sz w:val="24"/>
          <w:szCs w:val="24"/>
          <w:lang w:val="pl-PL"/>
        </w:rPr>
        <w:t>07</w:t>
      </w:r>
      <w:r w:rsidRPr="002A727D">
        <w:rPr>
          <w:rFonts w:hAnsi="Times New Roman" w:ascii="Times New Roman"/>
          <w:sz w:val="24"/>
          <w:szCs w:val="24"/>
          <w:lang w:val="pl-PL"/>
        </w:rPr>
        <w:t>.</w:t>
      </w:r>
      <w:r w:rsidR="005A04C9">
        <w:rPr>
          <w:rFonts w:hAnsi="Times New Roman" w:ascii="Times New Roman"/>
          <w:sz w:val="24"/>
          <w:szCs w:val="24"/>
          <w:lang w:val="pl-PL"/>
        </w:rPr>
        <w:t>0</w:t>
      </w:r>
      <w:r w:rsidR="00943791">
        <w:rPr>
          <w:rFonts w:hAnsi="Times New Roman" w:ascii="Times New Roman"/>
          <w:sz w:val="24"/>
          <w:szCs w:val="24"/>
          <w:lang w:val="pl-PL"/>
        </w:rPr>
        <w:t>1</w:t>
      </w:r>
      <w:r w:rsidR="00FC6D05" w:rsidRPr="002A727D">
        <w:rPr>
          <w:rFonts w:hAnsi="Times New Roman" w:ascii="Times New Roman"/>
          <w:sz w:val="24"/>
          <w:szCs w:val="24"/>
          <w:lang w:val="pl-PL"/>
        </w:rPr>
        <w:t>.201</w:t>
      </w:r>
      <w:r w:rsidR="00943791">
        <w:rPr>
          <w:rFonts w:hAnsi="Times New Roman" w:ascii="Times New Roman"/>
          <w:sz w:val="24"/>
          <w:szCs w:val="24"/>
          <w:lang w:val="pl-PL"/>
        </w:rPr>
        <w:t>9</w:t>
      </w:r>
      <w:r w:rsidR="00FC6D05" w:rsidRPr="002A727D">
        <w:rPr>
          <w:rFonts w:hAnsi="Times New Roman" w:ascii="Times New Roman"/>
          <w:sz w:val="24"/>
          <w:szCs w:val="24"/>
          <w:lang w:val="pl-PL"/>
        </w:rPr>
        <w:t>.</w:t>
      </w:r>
      <w:r w:rsidR="00291945" w:rsidRPr="002A727D">
        <w:rPr>
          <w:rFonts w:hAnsi="Times New Roman" w:ascii="Times New Roman"/>
          <w:sz w:val="24"/>
          <w:szCs w:val="24"/>
          <w:lang w:val="pl-PL"/>
        </w:rPr>
        <w:t>g.</w:t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0E1F39" w:rsidRPr="002A727D">
        <w:rPr>
          <w:rFonts w:hAnsi="Times New Roman" w:ascii="Times New Roman"/>
          <w:sz w:val="24"/>
          <w:szCs w:val="24"/>
          <w:lang w:val="pl-PL"/>
        </w:rPr>
        <w:tab/>
      </w:r>
      <w:r w:rsidR="00291945" w:rsidRPr="002A727D">
        <w:rPr>
          <w:rFonts w:hAnsi="Times New Roman" w:ascii="Times New Roman"/>
          <w:sz w:val="24"/>
          <w:szCs w:val="24"/>
          <w:lang w:val="pl-PL"/>
        </w:rPr>
        <w:tab/>
        <w:t xml:space="preserve">Tomislav Orehovec </w:t>
      </w:r>
    </w:p>
    <w:sectPr w:rsidR="00C61F72" w:rsidRPr="002A72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1F1E"/>
    <w:multiLevelType w:val="hybridMultilevel"/>
    <w:tmpl w:val="70C49260"/>
    <w:lvl w:tplc="041A000F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9F6B36"/>
    <w:multiLevelType w:val="hybridMultilevel"/>
    <w:tmpl w:val="722A4D6A"/>
    <w:lvl w:tplc="D916B19E" w:ilvl="0">
      <w:start w:val="1"/>
      <w:numFmt w:val="decimal"/>
      <w:lvlText w:val="%1."/>
      <w:lvlJc w:val="left"/>
      <w:pPr>
        <w:ind w:hanging="360" w:left="720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606720"/>
    <w:multiLevelType w:val="hybridMultilevel"/>
    <w:tmpl w:val="106AF76A"/>
    <w:lvl w:tplc="8FBE0CCA" w:ilvl="0">
      <w:start w:val="1"/>
      <w:numFmt w:val="lowerLetter"/>
      <w:lvlText w:val="%1)"/>
      <w:lvlJc w:val="left"/>
      <w:pPr>
        <w:ind w:hanging="360" w:left="720"/>
      </w:pPr>
      <w:rPr>
        <w:rFonts w:eastAsia="Calibr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2A3780"/>
    <w:multiLevelType w:val="hybridMultilevel"/>
    <w:tmpl w:val="DB4C7826"/>
    <w:lvl w:tplc="E09A1E76" w:ilvl="0">
      <w:start w:val="1"/>
      <w:numFmt w:val="decimal"/>
      <w:lvlText w:val="%1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9E526E"/>
    <w:multiLevelType w:val="hybridMultilevel"/>
    <w:tmpl w:val="20D26596"/>
    <w:lvl w:tplc="8FBE0CCA" w:ilvl="0">
      <w:start w:val="1"/>
      <w:numFmt w:val="lowerLetter"/>
      <w:lvlText w:val="%1)"/>
      <w:lvlJc w:val="left"/>
      <w:pPr>
        <w:ind w:hanging="360" w:left="720"/>
      </w:pPr>
      <w:rPr>
        <w:rFonts w:eastAsia="Calibr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98350C6"/>
    <w:multiLevelType w:val="hybridMultilevel"/>
    <w:tmpl w:val="032270C6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DA662F"/>
    <w:multiLevelType w:val="hybridMultilevel"/>
    <w:tmpl w:val="12E2B3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BD7887"/>
    <w:multiLevelType w:val="hybridMultilevel"/>
    <w:tmpl w:val="EB26CF50"/>
    <w:lvl w:tplc="9C8AED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D396299"/>
    <w:multiLevelType w:val="hybridMultilevel"/>
    <w:tmpl w:val="7DEC65A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E67334E"/>
    <w:multiLevelType w:val="hybridMultilevel"/>
    <w:tmpl w:val="8AB60AD2"/>
    <w:lvl w:tplc="E15C059C" w:ilvl="0">
      <w:start w:val="1"/>
      <w:numFmt w:val="lowerLetter"/>
      <w:lvlText w:val="%1)"/>
      <w:lvlJc w:val="left"/>
      <w:pPr>
        <w:ind w:hanging="360" w:left="720"/>
      </w:pPr>
      <w:rPr>
        <w:rFonts w:cs="font208" w:eastAsia="Arial Unicode MS" w:hAnsi="Calibri" w:ascii="Calibri"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C05208"/>
    <w:multiLevelType w:val="hybridMultilevel"/>
    <w:tmpl w:val="D82E1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FD6E4C"/>
    <w:multiLevelType w:val="hybridMultilevel"/>
    <w:tmpl w:val="F90A96FC"/>
    <w:lvl w:tplc="7CA098C0" w:ilvl="0">
      <w:start w:val="1"/>
      <w:numFmt w:val="lowerRoman"/>
      <w:lvlText w:val="(%1)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9410DF5"/>
    <w:multiLevelType w:val="hybridMultilevel"/>
    <w:tmpl w:val="34F8973A"/>
    <w:lvl w:tplc="8FBE0CCA" w:ilvl="0">
      <w:start w:val="1"/>
      <w:numFmt w:val="lowerLetter"/>
      <w:lvlText w:val="%1)"/>
      <w:lvlJc w:val="left"/>
      <w:pPr>
        <w:ind w:hanging="360" w:left="720"/>
      </w:pPr>
      <w:rPr>
        <w:rFonts w:eastAsia="Calibr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8"/>
  </w:num>
  <w:num w:numId="5">
    <w:abstractNumId w:val="7"/>
  </w:num>
  <w:num w:numId="6">
    <w:abstractNumId w:val="9"/>
  </w:num>
  <w:num w:numId="7">
    <w:abstractNumId w:val="11"/>
  </w:num>
  <w:num w:numId="8">
    <w:abstractNumId w:val="0"/>
  </w:num>
  <w:num w:numId="9">
    <w:abstractNumId w:val="3"/>
  </w:num>
  <w:num w:numId="10">
    <w:abstractNumId w:val="13"/>
  </w:num>
  <w:num w:numId="11">
    <w:abstractNumId w:val="6"/>
  </w:num>
  <w:num w:numId="12">
    <w:abstractNumId w:val="10"/>
  </w:num>
  <w:num w:numId="13">
    <w:abstractNumId w:val="2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2320"/>
    <w:rsid w:val="00040D6D"/>
    <w:rsid w:val="00060646"/>
    <w:rsid w:val="00075786"/>
    <w:rsid w:val="00083A7C"/>
    <w:rsid w:val="000932C7"/>
    <w:rsid w:val="000A2BAD"/>
    <w:rsid w:val="000D5110"/>
    <w:rsid w:val="000E1F39"/>
    <w:rsid w:val="001A5A16"/>
    <w:rsid w:val="00205248"/>
    <w:rsid w:val="00206F20"/>
    <w:rsid w:val="0021573E"/>
    <w:rsid w:val="0024762A"/>
    <w:rsid w:val="0028637D"/>
    <w:rsid w:val="00287461"/>
    <w:rsid w:val="00291945"/>
    <w:rsid w:val="002A30D4"/>
    <w:rsid w:val="002A5AD9"/>
    <w:rsid w:val="002A727D"/>
    <w:rsid w:val="003152F4"/>
    <w:rsid w:val="003317C5"/>
    <w:rsid w:val="00364CC5"/>
    <w:rsid w:val="00370BC0"/>
    <w:rsid w:val="003D1CF3"/>
    <w:rsid w:val="003E62DD"/>
    <w:rsid w:val="00422FA2"/>
    <w:rsid w:val="004235F9"/>
    <w:rsid w:val="004268D7"/>
    <w:rsid w:val="0044054E"/>
    <w:rsid w:val="004777A9"/>
    <w:rsid w:val="00497071"/>
    <w:rsid w:val="004B4F6E"/>
    <w:rsid w:val="004E194E"/>
    <w:rsid w:val="005A04C9"/>
    <w:rsid w:val="005E2D36"/>
    <w:rsid w:val="00602820"/>
    <w:rsid w:val="00695F11"/>
    <w:rsid w:val="006D41C0"/>
    <w:rsid w:val="00712792"/>
    <w:rsid w:val="00792AFB"/>
    <w:rsid w:val="00797151"/>
    <w:rsid w:val="007B7977"/>
    <w:rsid w:val="007D6784"/>
    <w:rsid w:val="007F3DDC"/>
    <w:rsid w:val="00813BD5"/>
    <w:rsid w:val="00814680"/>
    <w:rsid w:val="008512FB"/>
    <w:rsid w:val="00881115"/>
    <w:rsid w:val="00881286"/>
    <w:rsid w:val="00897E20"/>
    <w:rsid w:val="008B37FA"/>
    <w:rsid w:val="008C4C27"/>
    <w:rsid w:val="009122ED"/>
    <w:rsid w:val="00943791"/>
    <w:rsid w:val="00A60B6F"/>
    <w:rsid w:val="00AA764C"/>
    <w:rsid w:val="00AB661C"/>
    <w:rsid w:val="00AD67BC"/>
    <w:rsid w:val="00AE43E0"/>
    <w:rsid w:val="00AF2402"/>
    <w:rsid w:val="00B176AD"/>
    <w:rsid w:val="00B242F0"/>
    <w:rsid w:val="00B3140A"/>
    <w:rsid w:val="00B547DF"/>
    <w:rsid w:val="00B57322"/>
    <w:rsid w:val="00C61F72"/>
    <w:rsid w:val="00CA021B"/>
    <w:rsid w:val="00D074B8"/>
    <w:rsid w:val="00D244EC"/>
    <w:rsid w:val="00D33AEA"/>
    <w:rsid w:val="00D616C9"/>
    <w:rsid w:val="00D8011E"/>
    <w:rsid w:val="00D86F1E"/>
    <w:rsid w:val="00DA297A"/>
    <w:rsid w:val="00E10564"/>
    <w:rsid w:val="00EE3CCE"/>
    <w:rsid w:val="00F055E1"/>
    <w:rsid w:val="00F651E3"/>
    <w:rsid w:val="00F75F8F"/>
    <w:rsid w:val="00FA0BDD"/>
    <w:rsid w:val="00FB6474"/>
    <w:rsid w:val="00FC6D05"/>
    <w:rsid w:val="00FD0E00"/>
    <w:rsid w:val="00FD3686"/>
    <w:rsid w:val="00FD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8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97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977"/>
    <w:rPr>
      <w:rFonts w:cs="Tahoma" w:eastAsia="Calibri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FD508B"/>
    <w:pPr>
      <w:spacing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D508B"/>
    <w:rPr>
      <w:rFonts w:cs="Times New Roman" w:eastAsia="Times New Roman" w:hAnsi="Times New Roman" w:ascii="Times New Roman"/>
      <w:sz w:val="24"/>
      <w:szCs w:val="24"/>
      <w:lang w:eastAsia="en-US"/>
    </w:rPr>
  </w:style>
  <w:style w:customStyle="true" w:styleId="MediumGrid21" w:type="paragraph">
    <w:name w:val="Medium Grid 21"/>
    <w:uiPriority w:val="1"/>
    <w:qFormat/>
    <w:rsid w:val="00FD508B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Bezproreda" w:type="paragraph">
    <w:name w:val="No Spacing"/>
    <w:uiPriority w:val="1"/>
    <w:qFormat/>
    <w:rsid w:val="00FD508B"/>
    <w:pPr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NoSpacing1" w:type="paragraph">
    <w:name w:val="No Spacing1"/>
    <w:uiPriority w:val="1"/>
    <w:qFormat/>
    <w:rsid w:val="00B547DF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7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4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46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46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46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8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97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977"/>
    <w:rPr>
      <w:rFonts w:ascii="Tahoma" w:cs="Tahoma" w:eastAsia="Calibri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FD508B"/>
    <w:pPr>
      <w:spacing w:after="0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D508B"/>
    <w:rPr>
      <w:rFonts w:ascii="Times New Roman" w:cs="Times New Roman" w:eastAsia="Times New Roman" w:hAnsi="Times New Roman"/>
      <w:sz w:val="24"/>
      <w:szCs w:val="24"/>
      <w:lang w:eastAsia="en-US"/>
    </w:rPr>
  </w:style>
  <w:style w:customStyle="1" w:styleId="MediumGrid21" w:type="paragraph">
    <w:name w:val="Medium Grid 21"/>
    <w:uiPriority w:val="1"/>
    <w:qFormat/>
    <w:rsid w:val="00FD508B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Bezproreda" w:type="paragraph">
    <w:name w:val="No Spacing"/>
    <w:uiPriority w:val="1"/>
    <w:qFormat/>
    <w:rsid w:val="00FD508B"/>
    <w:pPr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NoSpacing1" w:type="paragraph">
    <w:name w:val="No Spacing1"/>
    <w:uiPriority w:val="1"/>
    <w:qFormat/>
    <w:rsid w:val="00B547DF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7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4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46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46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46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657F49-AED7-4643-9034-FEDCF27ACA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1673</properties:Words>
  <properties:Characters>10893</properties:Characters>
  <properties:Lines>198</properties:Lines>
  <properties:Paragraphs>63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2019-01-10T09:44:00Z</dcterms:created>
  <dc:creator>ADMINIBM</dc:creator>
  <cp:lastModifiedBy>Kristina Švajger</cp:lastModifiedBy>
  <cp:lastPrinted>2019-01-07T06:43:00Z</cp:lastPrinted>
  <dcterms:modified xmlns:xsi="http://www.w3.org/2001/XMLSchema-instance" xsi:type="dcterms:W3CDTF">2019-01-10T09:45:00Z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St-567/2016-72 / Podnesak - Izvješće stečajnog upravitelja (Izvješće stečajnoga upravitelja, 7.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