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9ec73e" w14:paraId="89ec73e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3F653A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St-305/2018-8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3F653A" w:rsidP="003F653A" w:rsidR="003F653A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z</w:t>
      </w:r>
      <w:r w:rsidRPr="002F4DC4">
        <w:t xml:space="preserve">a otvaranje stečajnog postupka nad dužnikom </w:t>
      </w:r>
      <w:r>
        <w:t xml:space="preserve">SMIM </w:t>
      </w:r>
      <w:proofErr w:type="spellStart"/>
      <w:r>
        <w:t>adepto</w:t>
      </w:r>
      <w:proofErr w:type="spellEnd"/>
      <w:r>
        <w:t xml:space="preserve"> j.d.o.o., Vinica, Trg Matije Gupca 16, OIB: 18508642317, dana </w:t>
      </w:r>
      <w:r>
        <w:t>7. studenoga</w:t>
      </w:r>
      <w:r>
        <w:t xml:space="preserve"> 2018.                                         </w:t>
      </w:r>
    </w:p>
    <w:p w:rsidRDefault="00800A5E" w:rsidP="00800A5E" w:rsidR="00800A5E">
      <w:pPr>
        <w:spacing w:lineRule="auto" w:line="240" w:after="0"/>
        <w:jc w:val="center"/>
      </w:pP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1E79FB" w:rsidRPr="001E79FB">
        <w:t xml:space="preserve"> </w:t>
      </w:r>
      <w:r w:rsidR="003F653A">
        <w:t xml:space="preserve">SMIM </w:t>
      </w:r>
      <w:proofErr w:type="spellStart"/>
      <w:r w:rsidR="003F653A">
        <w:t>adepto</w:t>
      </w:r>
      <w:proofErr w:type="spellEnd"/>
      <w:r w:rsidR="003F653A">
        <w:t xml:space="preserve"> j.d.o.o., Vinica, Trg Matije Gupca 16,</w:t>
      </w:r>
      <w:r w:rsidR="001E79FB">
        <w:t xml:space="preserve"> OIB: </w:t>
      </w:r>
      <w:r w:rsidR="003F653A">
        <w:t>18508642317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490028">
        <w:t xml:space="preserve">m </w:t>
      </w:r>
      <w:r w:rsidR="00800A5E">
        <w:t xml:space="preserve">7. studenoga 2018. u 15,00 sati. </w:t>
      </w:r>
      <w:r w:rsidR="006C4CCC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3F653A">
        <w:t xml:space="preserve">Ines </w:t>
      </w:r>
      <w:proofErr w:type="spellStart"/>
      <w:r w:rsidR="003F653A">
        <w:t>Mošmondor</w:t>
      </w:r>
      <w:proofErr w:type="spellEnd"/>
      <w:r w:rsidR="003F653A">
        <w:t xml:space="preserve">, Varaždin, Trakošćanska 18, OIB: 82918904482.                                    </w:t>
      </w:r>
      <w:r w:rsidR="00080DA1">
        <w:t xml:space="preserve">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E79FB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3F653A">
        <w:t xml:space="preserve">SMIM </w:t>
      </w:r>
      <w:proofErr w:type="spellStart"/>
      <w:r w:rsidR="003F653A">
        <w:t>adepto</w:t>
      </w:r>
      <w:proofErr w:type="spellEnd"/>
      <w:r w:rsidR="003F653A">
        <w:t xml:space="preserve"> j.d.o.o., Vinica, Trg Matije Gupca 16, OIB: 18508642317</w:t>
      </w:r>
      <w:r w:rsidR="003F653A">
        <w:t>.</w:t>
      </w:r>
    </w:p>
    <w:p w:rsidRDefault="003F653A" w:rsidP="004655EA" w:rsidR="003F653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3F653A" w:rsidRPr="003F653A">
        <w:t xml:space="preserve"> </w:t>
      </w:r>
      <w:r w:rsidR="003F653A">
        <w:t xml:space="preserve">SMIM </w:t>
      </w:r>
      <w:proofErr w:type="spellStart"/>
      <w:r w:rsidR="003F653A">
        <w:t>adepto</w:t>
      </w:r>
      <w:proofErr w:type="spellEnd"/>
      <w:r w:rsidR="003F653A">
        <w:t xml:space="preserve"> j.d.o.o., Vinica, Trg Matije Gupca 16, OIB: 18508642317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Predlagatelj je dana </w:t>
      </w:r>
      <w:r w:rsidR="003F653A">
        <w:t xml:space="preserve">16. kolovoza </w:t>
      </w:r>
      <w:r>
        <w:t xml:space="preserve">2018. podnio ovome sudu prijedlog za otvaranje stečajnog postupka nad dužnikom, navodeći da dužnik na dan </w:t>
      </w:r>
      <w:r w:rsidR="003F653A">
        <w:t>13. kolovoza 2</w:t>
      </w:r>
      <w:r>
        <w:t xml:space="preserve">018. ima evidentirane neizvršene osnove za plaćanje u ukupnom iznosu od </w:t>
      </w:r>
      <w:r w:rsidR="003F653A">
        <w:t>29.888,67</w:t>
      </w:r>
      <w:r w:rsidR="00800A5E">
        <w:t xml:space="preserve"> kn.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>Rješenjem ovog suda poslovni broj 2 St-</w:t>
      </w:r>
      <w:r w:rsidR="003F653A">
        <w:t>305/2018-3</w:t>
      </w:r>
      <w:r w:rsidR="00800A5E">
        <w:t xml:space="preserve"> od </w:t>
      </w:r>
      <w:r w:rsidR="003F653A">
        <w:t xml:space="preserve">29. kolovoza </w:t>
      </w:r>
      <w:r w:rsidR="00800A5E">
        <w:t>2</w:t>
      </w:r>
      <w:r>
        <w:t>018. pokrenut je prethodni postupak radi utvrđivanja uvjeta za otvaranje stečajnog postupka.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lastRenderedPageBreak/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 w:rsidR="003F653A">
        <w:t>305/2018-7</w:t>
      </w:r>
      <w:r w:rsidR="00800A5E">
        <w:t xml:space="preserve"> od </w:t>
      </w:r>
      <w:r w:rsidR="003F653A">
        <w:t xml:space="preserve">16. listopada </w:t>
      </w:r>
      <w:r w:rsidR="00800A5E">
        <w:t>201</w:t>
      </w:r>
      <w:r w:rsidR="001959EF">
        <w:t>8.</w:t>
      </w:r>
      <w:r>
        <w:t xml:space="preserve">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800A5E">
        <w:t xml:space="preserve">7. studenoga 2018.  </w:t>
      </w:r>
      <w:r w:rsidR="00B60D8A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D84E4F">
        <w:t>, v.r.</w:t>
      </w:r>
    </w:p>
    <w:p w:rsidRDefault="00D84E4F" w:rsidP="00703FE2" w:rsidR="00D84E4F">
      <w:pPr>
        <w:spacing w:lineRule="auto" w:line="240" w:after="0"/>
        <w:ind w:left="4956"/>
        <w:jc w:val="center"/>
      </w:pPr>
    </w:p>
    <w:p w:rsidRDefault="00D84E4F" w:rsidP="00703FE2" w:rsidR="00D84E4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80DA1" w:rsidP="00703FE2" w:rsidR="00080DA1">
      <w:pPr>
        <w:spacing w:lineRule="auto" w:line="240" w:after="0"/>
        <w:ind w:left="4956"/>
        <w:jc w:val="center"/>
      </w:pP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3F653A">
        <w:t xml:space="preserve">Ines </w:t>
      </w:r>
      <w:proofErr w:type="spellStart"/>
      <w:r w:rsidR="003F653A">
        <w:t>Mošmondor</w:t>
      </w:r>
      <w:proofErr w:type="spellEnd"/>
      <w:r w:rsidR="003F653A">
        <w:t xml:space="preserve">, iz Varaždina, Trakošćanska 18                </w:t>
      </w:r>
      <w:r w:rsidR="00080DA1">
        <w:t xml:space="preserve">     </w:t>
      </w:r>
    </w:p>
    <w:p w:rsidRDefault="006D1AD8" w:rsidP="00800A5E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3F653A">
        <w:t xml:space="preserve">SMIM </w:t>
      </w:r>
      <w:proofErr w:type="spellStart"/>
      <w:r w:rsidR="003F653A">
        <w:t>adepto</w:t>
      </w:r>
      <w:proofErr w:type="spellEnd"/>
      <w:r w:rsidR="003F653A">
        <w:t xml:space="preserve"> j.d.o.o</w:t>
      </w:r>
      <w:r w:rsidR="00B60D8A">
        <w:t>.</w:t>
      </w:r>
      <w:r w:rsidR="00AA6DB5">
        <w:t>, pu</w:t>
      </w:r>
      <w:r w:rsidR="00231967">
        <w:t xml:space="preserve">tem e-oglasne ploče suda </w:t>
      </w:r>
      <w:r w:rsidR="00856378">
        <w:t xml:space="preserve">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216E9A">
        <w:t xml:space="preserve">Varaždin                                                  </w:t>
      </w:r>
      <w:r w:rsidR="00080DA1">
        <w:t xml:space="preserve">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E4F">
          <w:rPr>
            <w:noProof/>
          </w:rPr>
          <w:t>2</w:t>
        </w:r>
        <w:r>
          <w:fldChar w:fldCharType="end"/>
        </w:r>
      </w:p>
    </w:sdtContent>
  </w:sdt>
  <w:p w:rsidRDefault="003F653A" w:rsidP="003F653A" w:rsidR="003F653A" w:rsidRPr="00703FE2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04AAE" w:rsidR="003F653A" w:rsidRPr="00703FE2">
      <w:trPr>
        <w:jc w:val="right"/>
      </w:trPr>
      <w:tc>
        <w:tcPr>
          <w:tcW w:type="dxa" w:w="4320"/>
        </w:tcPr>
        <w:p w:rsidRDefault="003F653A" w:rsidP="00C04AAE" w:rsidR="003F653A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St-305/2018-8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3F653A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64DD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00A5E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4E4F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BC84B-9EB0-405E-BDBC-7DD23B2E4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3432</properties:Characters>
  <properties:Lines>28</properties:Lines>
  <properties:Paragraphs>8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2018-11-07T12:30:00Z</cp:lastPrinted>
  <dcterms:modified xmlns:xsi="http://www.w3.org/2001/XMLSchema-instance" xsi:type="dcterms:W3CDTF">2018-11-07T12:32:00Z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