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d0f1" w14:paraId="8ecd0f1" w:rsidRDefault="00593895" w:rsidR="00593895">
      <w:pPr>
        <w15:collapsed w:val="false"/>
        <w:rPr>
          <w:szCs w:val="24"/>
          <w:lang w:val="hr-HR"/>
        </w:rPr>
      </w:pPr>
      <w:bookmarkStart w:name="_GoBack" w:id="0"/>
      <w:bookmarkEnd w:id="0"/>
    </w:p>
    <w:p w:rsidRDefault="00593895" w:rsidP="00593895" w:rsidR="00593895" w:rsidRPr="00593895">
      <w:pPr>
        <w:pStyle w:val="Naslov1"/>
        <w:jc w:val="left"/>
        <w:rPr>
          <w:b w:val="false"/>
          <w:szCs w:val="24"/>
        </w:rPr>
      </w:pPr>
      <w:r w:rsidRPr="00593895">
        <w:rPr>
          <w:b w:val="false"/>
          <w:szCs w:val="24"/>
        </w:rPr>
        <w:t>OPĆINSKI GRAĐANSKI SUD U ZAGREBU</w:t>
      </w:r>
    </w:p>
    <w:p w:rsidRDefault="00761F69" w:rsidP="00593895" w:rsidR="00593895" w:rsidRPr="00593895">
      <w:pPr>
        <w:pStyle w:val="Naslov1"/>
        <w:jc w:val="left"/>
        <w:rPr>
          <w:b w:val="false"/>
          <w:szCs w:val="24"/>
        </w:rPr>
      </w:pPr>
      <w:r>
        <w:rPr>
          <w:b w:val="false"/>
          <w:szCs w:val="24"/>
        </w:rPr>
        <w:t>Ulica grada Vukovara 84</w:t>
      </w:r>
    </w:p>
    <w:p w:rsidRDefault="00593895" w:rsidR="004F6918" w:rsidRPr="00040AD3">
      <w:pPr>
        <w:rPr>
          <w:szCs w:val="24"/>
          <w:lang w:val="hr-HR"/>
        </w:rPr>
      </w:pPr>
      <w:r w:rsidRPr="00593895">
        <w:rPr>
          <w:szCs w:val="24"/>
          <w:lang w:val="hr-HR"/>
        </w:rPr>
        <w:t>l0000 ZAGREB</w:t>
      </w:r>
    </w:p>
    <w:p w:rsidRDefault="00C831E2" w:rsidP="002E1F3C" w:rsidR="00E55829" w:rsidRPr="00040AD3">
      <w:pPr>
        <w:jc w:val="right"/>
        <w:rPr>
          <w:szCs w:val="24"/>
          <w:lang w:val="hr-HR"/>
        </w:rPr>
      </w:pPr>
      <w:r>
        <w:rPr>
          <w:szCs w:val="24"/>
          <w:lang w:val="hr-HR"/>
        </w:rPr>
        <w:tab/>
      </w:r>
      <w:r>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t xml:space="preserve">Poslovni broj: 20 </w:t>
      </w:r>
      <w:proofErr w:type="spellStart"/>
      <w:r w:rsidR="002E1F3C">
        <w:rPr>
          <w:szCs w:val="24"/>
          <w:lang w:val="hr-HR"/>
        </w:rPr>
        <w:t>Sp</w:t>
      </w:r>
      <w:proofErr w:type="spellEnd"/>
      <w:r w:rsidR="002E1F3C">
        <w:rPr>
          <w:szCs w:val="24"/>
          <w:lang w:val="hr-HR"/>
        </w:rPr>
        <w:t>-</w:t>
      </w:r>
      <w:r w:rsidR="004F74F9">
        <w:rPr>
          <w:szCs w:val="24"/>
          <w:lang w:val="hr-HR"/>
        </w:rPr>
        <w:t>22/2018</w:t>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F45453" w:rsidP="00DD14DA" w:rsidR="00DD14DA">
      <w:pPr>
        <w:jc w:val="right"/>
        <w:rPr>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p>
    <w:p w:rsidRDefault="00DC49C3" w:rsidP="00DD14DA" w:rsidR="00DC49C3">
      <w:pPr>
        <w:jc w:val="center"/>
        <w:rPr>
          <w:lang w:val="hr-HR"/>
        </w:rPr>
      </w:pPr>
      <w:r>
        <w:rPr>
          <w:lang w:val="hr-HR"/>
        </w:rPr>
        <w:t>Z A P I S N I K</w:t>
      </w:r>
    </w:p>
    <w:p w:rsidRDefault="00374E43" w:rsidP="009A4E06" w:rsidR="009A4E06">
      <w:pPr>
        <w:jc w:val="center"/>
        <w:rPr>
          <w:lang w:val="hr-HR"/>
        </w:rPr>
      </w:pPr>
      <w:r>
        <w:rPr>
          <w:lang w:val="hr-HR"/>
        </w:rPr>
        <w:t>od</w:t>
      </w:r>
      <w:r w:rsidR="00DC49C3">
        <w:rPr>
          <w:lang w:val="hr-HR"/>
        </w:rPr>
        <w:t xml:space="preserve"> dana </w:t>
      </w:r>
      <w:r w:rsidR="004F74F9">
        <w:rPr>
          <w:lang w:val="hr-HR"/>
        </w:rPr>
        <w:t>12. listopada</w:t>
      </w:r>
      <w:r w:rsidR="001A6431">
        <w:rPr>
          <w:lang w:val="hr-HR"/>
        </w:rPr>
        <w:t xml:space="preserve"> </w:t>
      </w:r>
      <w:r w:rsidR="00F45453">
        <w:rPr>
          <w:lang w:val="hr-HR"/>
        </w:rPr>
        <w:t>201</w:t>
      </w:r>
      <w:r w:rsidR="00F32537">
        <w:rPr>
          <w:lang w:val="hr-HR"/>
        </w:rPr>
        <w:t>8</w:t>
      </w:r>
      <w:r w:rsidR="00F45453">
        <w:rPr>
          <w:lang w:val="hr-HR"/>
        </w:rPr>
        <w:t>.</w:t>
      </w:r>
    </w:p>
    <w:p w:rsidRDefault="00374E43" w:rsidP="009A4E06" w:rsidR="00DC49C3">
      <w:pPr>
        <w:jc w:val="center"/>
        <w:rPr>
          <w:lang w:val="hr-HR"/>
        </w:rPr>
      </w:pPr>
      <w:r>
        <w:rPr>
          <w:lang w:val="hr-HR"/>
        </w:rPr>
        <w:t xml:space="preserve">Sastavljen kod </w:t>
      </w:r>
      <w:r w:rsidR="00DC49C3">
        <w:rPr>
          <w:lang w:val="hr-HR"/>
        </w:rPr>
        <w:t xml:space="preserve"> Općinskog građanskog suda u Zagrebu</w:t>
      </w:r>
    </w:p>
    <w:p w:rsidRDefault="00DC49C3" w:rsidP="00DC49C3" w:rsidR="00DC49C3">
      <w:pPr>
        <w:rPr>
          <w:lang w:val="hr-HR"/>
        </w:rPr>
      </w:pPr>
    </w:p>
    <w:p w:rsidRDefault="009A4E06" w:rsidP="00DC49C3" w:rsidR="009A4E06">
      <w:pPr>
        <w:rPr>
          <w:lang w:val="hr-HR"/>
        </w:rPr>
      </w:pPr>
    </w:p>
    <w:p w:rsidRDefault="00DC49C3" w:rsidP="00DC49C3" w:rsidR="00DC49C3">
      <w:pPr>
        <w:rPr>
          <w:lang w:val="hr-HR"/>
        </w:rPr>
      </w:pPr>
      <w:r>
        <w:rPr>
          <w:lang w:val="hr-HR"/>
        </w:rPr>
        <w:t xml:space="preserve">PRISUTNI OD </w:t>
      </w:r>
      <w:r w:rsidR="00761F69">
        <w:rPr>
          <w:lang w:val="hr-HR"/>
        </w:rPr>
        <w:t xml:space="preserve">SUDA:       </w:t>
      </w:r>
      <w:r w:rsidR="00761F69">
        <w:rPr>
          <w:lang w:val="hr-HR"/>
        </w:rPr>
        <w:tab/>
      </w:r>
      <w:r w:rsidR="00761F69">
        <w:rPr>
          <w:lang w:val="hr-HR"/>
        </w:rPr>
        <w:tab/>
        <w:t xml:space="preserve">            </w:t>
      </w:r>
      <w:r>
        <w:rPr>
          <w:lang w:val="hr-HR"/>
        </w:rPr>
        <w:t>PRAVNA STVAR:</w:t>
      </w:r>
    </w:p>
    <w:p w:rsidRDefault="00C831E2" w:rsidP="00992A48" w:rsidR="00992A48" w:rsidRPr="00C831E2">
      <w:pPr>
        <w:rPr>
          <w:sz w:val="22"/>
          <w:szCs w:val="24"/>
          <w:lang w:val="hr-HR"/>
        </w:rPr>
      </w:pPr>
      <w:r>
        <w:rPr>
          <w:sz w:val="22"/>
          <w:lang w:val="hr-HR"/>
        </w:rPr>
        <w:t>S</w:t>
      </w:r>
      <w:r w:rsidRPr="00C831E2">
        <w:rPr>
          <w:sz w:val="22"/>
          <w:lang w:val="hr-HR"/>
        </w:rPr>
        <w:t>udac:</w:t>
      </w:r>
      <w:r w:rsidR="00F45453">
        <w:rPr>
          <w:sz w:val="22"/>
          <w:lang w:val="hr-HR"/>
        </w:rPr>
        <w:t xml:space="preserve"> </w:t>
      </w:r>
      <w:r w:rsidR="00F32537">
        <w:rPr>
          <w:sz w:val="22"/>
          <w:lang w:val="hr-HR"/>
        </w:rPr>
        <w:t>Vladimir Dimanovski</w:t>
      </w:r>
      <w:r w:rsidRPr="00C831E2">
        <w:rPr>
          <w:sz w:val="22"/>
          <w:lang w:val="hr-HR"/>
        </w:rPr>
        <w:tab/>
      </w:r>
      <w:r w:rsidRPr="00C831E2">
        <w:rPr>
          <w:sz w:val="22"/>
          <w:lang w:val="hr-HR"/>
        </w:rPr>
        <w:tab/>
        <w:t xml:space="preserve">          </w:t>
      </w:r>
      <w:r w:rsidR="00F45453">
        <w:rPr>
          <w:sz w:val="22"/>
          <w:lang w:val="hr-HR"/>
        </w:rPr>
        <w:t xml:space="preserve">   </w:t>
      </w:r>
    </w:p>
    <w:p w:rsidRDefault="00F45453" w:rsidP="00DD14DA" w:rsidR="00DD14DA">
      <w:pPr>
        <w:rPr>
          <w:lang w:val="hr-HR"/>
        </w:rPr>
      </w:pPr>
      <w:r>
        <w:rPr>
          <w:sz w:val="22"/>
          <w:szCs w:val="24"/>
          <w:lang w:val="hr-HR"/>
        </w:rPr>
        <w:t>Zapisničar</w:t>
      </w:r>
      <w:r w:rsidR="00F32537">
        <w:rPr>
          <w:sz w:val="22"/>
          <w:szCs w:val="24"/>
          <w:lang w:val="hr-HR"/>
        </w:rPr>
        <w:t>: Ivana Golub</w:t>
      </w:r>
      <w:r w:rsidR="00761F69">
        <w:rPr>
          <w:sz w:val="22"/>
          <w:szCs w:val="24"/>
          <w:lang w:val="hr-HR"/>
        </w:rPr>
        <w:t xml:space="preserve"> </w:t>
      </w:r>
      <w:r>
        <w:rPr>
          <w:sz w:val="22"/>
          <w:szCs w:val="24"/>
          <w:lang w:val="hr-HR"/>
        </w:rPr>
        <w:tab/>
      </w:r>
      <w:r>
        <w:rPr>
          <w:sz w:val="22"/>
          <w:szCs w:val="24"/>
          <w:lang w:val="hr-HR"/>
        </w:rPr>
        <w:tab/>
      </w:r>
      <w:r>
        <w:rPr>
          <w:sz w:val="22"/>
          <w:szCs w:val="24"/>
          <w:lang w:val="hr-HR"/>
        </w:rPr>
        <w:tab/>
      </w:r>
      <w:r w:rsidR="00B524CD">
        <w:rPr>
          <w:sz w:val="22"/>
          <w:szCs w:val="24"/>
          <w:lang w:val="hr-HR"/>
        </w:rPr>
        <w:t>Stečaj potrošača:</w:t>
      </w:r>
    </w:p>
    <w:p w:rsidRDefault="00DD14DA" w:rsidP="00DD14DA" w:rsidR="00DC49C3" w:rsidRPr="00C831E2">
      <w:pPr>
        <w:rPr>
          <w:sz w:val="22"/>
          <w:szCs w:val="24"/>
          <w:lang w:val="hr-HR"/>
        </w:rPr>
      </w:pPr>
      <w:r>
        <w:rPr>
          <w:lang w:val="hr-HR"/>
        </w:rPr>
        <w:t xml:space="preserve">                                                                   </w:t>
      </w:r>
      <w:r w:rsidR="001A6431">
        <w:rPr>
          <w:lang w:val="hr-HR"/>
        </w:rPr>
        <w:t xml:space="preserve">     </w:t>
      </w:r>
      <w:r w:rsidR="00761F69">
        <w:rPr>
          <w:sz w:val="22"/>
          <w:szCs w:val="24"/>
          <w:lang w:val="hr-HR"/>
        </w:rPr>
        <w:t>R</w:t>
      </w:r>
      <w:r w:rsidR="00B7499F">
        <w:rPr>
          <w:sz w:val="22"/>
          <w:szCs w:val="24"/>
          <w:lang w:val="hr-HR"/>
        </w:rPr>
        <w:t>adi</w:t>
      </w:r>
      <w:r w:rsidR="00B524CD">
        <w:rPr>
          <w:sz w:val="22"/>
          <w:szCs w:val="24"/>
          <w:lang w:val="hr-HR"/>
        </w:rPr>
        <w:t>: stečaja potrošača</w:t>
      </w:r>
      <w:r w:rsidR="00A43171">
        <w:rPr>
          <w:sz w:val="22"/>
          <w:szCs w:val="24"/>
          <w:lang w:val="hr-HR"/>
        </w:rPr>
        <w:t xml:space="preserve"> </w:t>
      </w:r>
      <w:r w:rsidR="004F74F9">
        <w:rPr>
          <w:sz w:val="22"/>
          <w:szCs w:val="24"/>
          <w:lang w:val="hr-HR"/>
        </w:rPr>
        <w:t>Jasminka Lončar</w:t>
      </w:r>
    </w:p>
    <w:p w:rsidRDefault="00992A48" w:rsidP="00DC49C3" w:rsidR="00992A48" w:rsidRPr="00C831E2">
      <w:pPr>
        <w:rPr>
          <w:sz w:val="22"/>
          <w:lang w:val="hr-HR"/>
        </w:rPr>
      </w:pPr>
    </w:p>
    <w:p w:rsidRDefault="00B524CD" w:rsidR="00B524CD">
      <w:pPr>
        <w:jc w:val="both"/>
        <w:rPr>
          <w:lang w:val="hr-HR"/>
        </w:rPr>
      </w:pPr>
    </w:p>
    <w:p w:rsidRDefault="005C3BE1" w:rsidR="00B524CD">
      <w:pPr>
        <w:jc w:val="both"/>
        <w:rPr>
          <w:lang w:val="hr-HR"/>
        </w:rPr>
      </w:pPr>
      <w:r>
        <w:rPr>
          <w:lang w:val="hr-HR"/>
        </w:rPr>
        <w:t xml:space="preserve">Utvrđuje se da je pripremno ročište započelo u </w:t>
      </w:r>
      <w:r w:rsidR="00F32537">
        <w:rPr>
          <w:lang w:val="hr-HR"/>
        </w:rPr>
        <w:t>10,00 sati</w:t>
      </w:r>
      <w:r w:rsidR="008E7A5C">
        <w:rPr>
          <w:lang w:val="hr-HR"/>
        </w:rPr>
        <w:t>.</w:t>
      </w:r>
      <w:r w:rsidR="00F077C7">
        <w:rPr>
          <w:lang w:val="hr-HR"/>
        </w:rPr>
        <w:t xml:space="preserve"> </w:t>
      </w:r>
    </w:p>
    <w:p w:rsidRDefault="005C3BE1" w:rsidR="005C3BE1">
      <w:pPr>
        <w:jc w:val="both"/>
        <w:rPr>
          <w:lang w:val="hr-HR"/>
        </w:rPr>
      </w:pPr>
    </w:p>
    <w:p w:rsidRDefault="005C3BE1" w:rsidR="005C3BE1">
      <w:pPr>
        <w:jc w:val="both"/>
        <w:rPr>
          <w:lang w:val="hr-HR"/>
        </w:rPr>
      </w:pPr>
      <w:r>
        <w:rPr>
          <w:lang w:val="hr-HR"/>
        </w:rPr>
        <w:t xml:space="preserve">Utvrđuje se da su pristupili: </w:t>
      </w:r>
    </w:p>
    <w:p w:rsidRDefault="00F077C7" w:rsidR="00B524CD">
      <w:pPr>
        <w:jc w:val="both"/>
        <w:rPr>
          <w:lang w:val="hr-HR"/>
        </w:rPr>
      </w:pPr>
      <w:r>
        <w:rPr>
          <w:lang w:val="hr-HR"/>
        </w:rPr>
        <w:t>Stečajni potrošač:</w:t>
      </w:r>
      <w:r w:rsidR="003B15D4">
        <w:rPr>
          <w:lang w:val="hr-HR"/>
        </w:rPr>
        <w:t xml:space="preserve"> </w:t>
      </w:r>
      <w:r w:rsidR="00A345AD">
        <w:rPr>
          <w:lang w:val="hr-HR"/>
        </w:rPr>
        <w:t>osobno</w:t>
      </w:r>
    </w:p>
    <w:p w:rsidRDefault="00F077C7" w:rsidR="0004615D">
      <w:pPr>
        <w:jc w:val="both"/>
        <w:rPr>
          <w:lang w:val="hr-HR"/>
        </w:rPr>
      </w:pPr>
      <w:r>
        <w:rPr>
          <w:lang w:val="hr-HR"/>
        </w:rPr>
        <w:t>Za vjerovnik</w:t>
      </w:r>
      <w:r w:rsidR="00F32537">
        <w:rPr>
          <w:lang w:val="hr-HR"/>
        </w:rPr>
        <w:t>e</w:t>
      </w:r>
      <w:r>
        <w:rPr>
          <w:lang w:val="hr-HR"/>
        </w:rPr>
        <w:t>:</w:t>
      </w:r>
      <w:r w:rsidR="006815AD">
        <w:rPr>
          <w:lang w:val="hr-HR"/>
        </w:rPr>
        <w:t xml:space="preserve"> </w:t>
      </w:r>
      <w:r w:rsidR="00F32537">
        <w:rPr>
          <w:lang w:val="hr-HR"/>
        </w:rPr>
        <w:t xml:space="preserve"> </w:t>
      </w:r>
    </w:p>
    <w:p w:rsidRDefault="004F74F9" w:rsidP="000D3E83" w:rsidR="000D3E83">
      <w:pPr>
        <w:pStyle w:val="Bezproreda"/>
        <w:numPr>
          <w:ilvl w:val="0"/>
          <w:numId w:val="5"/>
        </w:numPr>
        <w:jc w:val="both"/>
      </w:pPr>
      <w:r>
        <w:t>B2 Kapital d.o.o.</w:t>
      </w:r>
      <w:r w:rsidR="000D3E83">
        <w:t>.</w:t>
      </w:r>
      <w:r w:rsidR="00F44C65">
        <w:t>: nitko, dostava uredna</w:t>
      </w:r>
    </w:p>
    <w:p w:rsidRDefault="004F74F9" w:rsidP="000D3E83" w:rsidR="000D3E83">
      <w:pPr>
        <w:pStyle w:val="Bezproreda"/>
        <w:numPr>
          <w:ilvl w:val="0"/>
          <w:numId w:val="5"/>
        </w:numPr>
        <w:jc w:val="both"/>
      </w:pPr>
      <w:r>
        <w:t>Republika Hrvatska, Porezna uprava</w:t>
      </w:r>
      <w:r w:rsidR="000D3E83">
        <w:t>.</w:t>
      </w:r>
      <w:r w:rsidR="00F44C65">
        <w:t xml:space="preserve">: </w:t>
      </w:r>
      <w:r w:rsidR="008501EA">
        <w:t xml:space="preserve"> Zamjenica ODO, Irena </w:t>
      </w:r>
      <w:proofErr w:type="spellStart"/>
      <w:r w:rsidR="008501EA">
        <w:t>Klenović</w:t>
      </w:r>
      <w:proofErr w:type="spellEnd"/>
    </w:p>
    <w:p w:rsidRDefault="004F74F9" w:rsidP="000D3E83" w:rsidR="000D3E83">
      <w:pPr>
        <w:pStyle w:val="Bezproreda"/>
        <w:numPr>
          <w:ilvl w:val="0"/>
          <w:numId w:val="5"/>
        </w:numPr>
        <w:jc w:val="both"/>
      </w:pPr>
      <w:r>
        <w:t xml:space="preserve">Erste </w:t>
      </w:r>
      <w:proofErr w:type="spellStart"/>
      <w:r>
        <w:t>card</w:t>
      </w:r>
      <w:proofErr w:type="spellEnd"/>
      <w:r>
        <w:t xml:space="preserve"> </w:t>
      </w:r>
      <w:proofErr w:type="spellStart"/>
      <w:r>
        <w:t>club</w:t>
      </w:r>
      <w:proofErr w:type="spellEnd"/>
      <w:r>
        <w:t xml:space="preserve"> d.o.o.</w:t>
      </w:r>
      <w:r w:rsidR="00F44C65">
        <w:t xml:space="preserve">.: </w:t>
      </w:r>
      <w:r w:rsidR="00A55257">
        <w:t>nitko, dostava uredna</w:t>
      </w:r>
    </w:p>
    <w:p w:rsidRDefault="004F74F9" w:rsidP="000D3E83" w:rsidR="000D3E83">
      <w:pPr>
        <w:pStyle w:val="Bezproreda"/>
        <w:numPr>
          <w:ilvl w:val="0"/>
          <w:numId w:val="5"/>
        </w:numPr>
        <w:jc w:val="both"/>
      </w:pPr>
      <w:r>
        <w:t>Zagrebačka banka d.d.</w:t>
      </w:r>
      <w:r w:rsidR="00F44C65">
        <w:t xml:space="preserve">: </w:t>
      </w:r>
      <w:r w:rsidR="000D3E83">
        <w:t xml:space="preserve"> </w:t>
      </w:r>
      <w:r w:rsidR="00F44C65">
        <w:t>nitko, dostava uredna</w:t>
      </w:r>
    </w:p>
    <w:p w:rsidRDefault="004F74F9" w:rsidP="000D3E83" w:rsidR="000D3E83">
      <w:pPr>
        <w:pStyle w:val="Bezproreda"/>
        <w:numPr>
          <w:ilvl w:val="0"/>
          <w:numId w:val="5"/>
        </w:numPr>
        <w:jc w:val="both"/>
      </w:pPr>
      <w:r>
        <w:t xml:space="preserve">PBZ </w:t>
      </w:r>
      <w:proofErr w:type="spellStart"/>
      <w:r>
        <w:t>Card</w:t>
      </w:r>
      <w:proofErr w:type="spellEnd"/>
      <w:r>
        <w:t xml:space="preserve"> d.o.o.</w:t>
      </w:r>
      <w:r w:rsidR="00F44C65">
        <w:t xml:space="preserve">: </w:t>
      </w:r>
      <w:r w:rsidR="00A55257">
        <w:t>nitko, dostava uredna</w:t>
      </w:r>
    </w:p>
    <w:p w:rsidRDefault="004F74F9" w:rsidP="000D3E83" w:rsidR="000D3E83">
      <w:pPr>
        <w:pStyle w:val="Bezproreda"/>
        <w:numPr>
          <w:ilvl w:val="0"/>
          <w:numId w:val="5"/>
        </w:numPr>
        <w:jc w:val="both"/>
      </w:pPr>
      <w:r>
        <w:t xml:space="preserve">EOS </w:t>
      </w:r>
      <w:proofErr w:type="spellStart"/>
      <w:r>
        <w:t>Matrix</w:t>
      </w:r>
      <w:proofErr w:type="spellEnd"/>
      <w:r>
        <w:t xml:space="preserve"> d.o.o.</w:t>
      </w:r>
      <w:r w:rsidR="008501EA">
        <w:t>: nitko, dostava uredna</w:t>
      </w:r>
    </w:p>
    <w:p w:rsidRDefault="004F74F9" w:rsidP="000D3E83" w:rsidR="000D3E83">
      <w:pPr>
        <w:pStyle w:val="Bezproreda"/>
        <w:numPr>
          <w:ilvl w:val="0"/>
          <w:numId w:val="5"/>
        </w:numPr>
        <w:jc w:val="both"/>
      </w:pPr>
      <w:r>
        <w:t>Privredna banka Zagreb d.d</w:t>
      </w:r>
      <w:r w:rsidR="00F44C65">
        <w:t xml:space="preserve">.: </w:t>
      </w:r>
      <w:r w:rsidR="00A55257">
        <w:t>nitko, dostava uredna</w:t>
      </w:r>
    </w:p>
    <w:p w:rsidRDefault="000D3E83" w:rsidP="000D3E83" w:rsidR="000D3E83">
      <w:pPr>
        <w:pStyle w:val="Bezproreda"/>
        <w:numPr>
          <w:ilvl w:val="0"/>
          <w:numId w:val="5"/>
        </w:numPr>
        <w:jc w:val="both"/>
      </w:pPr>
      <w:r>
        <w:t xml:space="preserve">Financijska agencija </w:t>
      </w:r>
      <w:r w:rsidR="00F44C65">
        <w:t>: nitko, dostava uredna</w:t>
      </w:r>
    </w:p>
    <w:p w:rsidRDefault="009A4E06" w:rsidR="009A4E06">
      <w:pPr>
        <w:jc w:val="both"/>
        <w:rPr>
          <w:lang w:val="hr-HR"/>
        </w:rPr>
      </w:pPr>
    </w:p>
    <w:p w:rsidRDefault="00DD2454" w:rsidR="001713DD">
      <w:pPr>
        <w:jc w:val="both"/>
        <w:rPr>
          <w:lang w:val="hr-HR"/>
        </w:rPr>
      </w:pPr>
      <w:r>
        <w:rPr>
          <w:lang w:val="hr-HR"/>
        </w:rPr>
        <w:t>Utvrđuje se da spisu prilež</w:t>
      </w:r>
      <w:r w:rsidR="00A55257">
        <w:rPr>
          <w:lang w:val="hr-HR"/>
        </w:rPr>
        <w:t>e</w:t>
      </w:r>
      <w:r>
        <w:rPr>
          <w:lang w:val="hr-HR"/>
        </w:rPr>
        <w:t xml:space="preserve"> podnes</w:t>
      </w:r>
      <w:r w:rsidR="00A55257">
        <w:rPr>
          <w:lang w:val="hr-HR"/>
        </w:rPr>
        <w:t>ci</w:t>
      </w:r>
      <w:r w:rsidR="00540DCD">
        <w:rPr>
          <w:lang w:val="hr-HR"/>
        </w:rPr>
        <w:t xml:space="preserve"> </w:t>
      </w:r>
      <w:r>
        <w:rPr>
          <w:lang w:val="hr-HR"/>
        </w:rPr>
        <w:t xml:space="preserve">vjerovnika </w:t>
      </w:r>
      <w:r w:rsidR="004F74F9">
        <w:rPr>
          <w:lang w:val="hr-HR"/>
        </w:rPr>
        <w:t>B2 Kapital</w:t>
      </w:r>
      <w:r w:rsidR="000D3E83">
        <w:rPr>
          <w:lang w:val="hr-HR"/>
        </w:rPr>
        <w:t xml:space="preserve"> od </w:t>
      </w:r>
      <w:r w:rsidR="004F74F9">
        <w:rPr>
          <w:lang w:val="hr-HR"/>
        </w:rPr>
        <w:t>26. i 27. srpnja</w:t>
      </w:r>
      <w:r w:rsidR="000D3E83">
        <w:rPr>
          <w:lang w:val="hr-HR"/>
        </w:rPr>
        <w:t xml:space="preserve"> 2018., Republike Hrvatske od </w:t>
      </w:r>
      <w:r w:rsidR="004F74F9">
        <w:rPr>
          <w:lang w:val="hr-HR"/>
        </w:rPr>
        <w:t>30. srpnja</w:t>
      </w:r>
      <w:r w:rsidR="000D3E83">
        <w:rPr>
          <w:lang w:val="hr-HR"/>
        </w:rPr>
        <w:t xml:space="preserve"> 2018.</w:t>
      </w:r>
      <w:r w:rsidR="004F74F9">
        <w:rPr>
          <w:lang w:val="hr-HR"/>
        </w:rPr>
        <w:t xml:space="preserve"> i 30. kolovoza 2018.</w:t>
      </w:r>
      <w:r w:rsidR="000D3E83">
        <w:rPr>
          <w:lang w:val="hr-HR"/>
        </w:rPr>
        <w:t xml:space="preserve">, </w:t>
      </w:r>
      <w:r w:rsidR="004F74F9">
        <w:rPr>
          <w:lang w:val="hr-HR"/>
        </w:rPr>
        <w:t xml:space="preserve">Erste </w:t>
      </w:r>
      <w:proofErr w:type="spellStart"/>
      <w:r w:rsidR="004F74F9">
        <w:rPr>
          <w:lang w:val="hr-HR"/>
        </w:rPr>
        <w:t>card</w:t>
      </w:r>
      <w:proofErr w:type="spellEnd"/>
      <w:r w:rsidR="004F74F9">
        <w:rPr>
          <w:lang w:val="hr-HR"/>
        </w:rPr>
        <w:t xml:space="preserve"> </w:t>
      </w:r>
      <w:proofErr w:type="spellStart"/>
      <w:r w:rsidR="004F74F9">
        <w:rPr>
          <w:lang w:val="hr-HR"/>
        </w:rPr>
        <w:t>club</w:t>
      </w:r>
      <w:proofErr w:type="spellEnd"/>
      <w:r w:rsidR="004F74F9">
        <w:rPr>
          <w:lang w:val="hr-HR"/>
        </w:rPr>
        <w:t xml:space="preserve"> d.o.o.</w:t>
      </w:r>
      <w:r w:rsidR="00110D64">
        <w:rPr>
          <w:lang w:val="hr-HR"/>
        </w:rPr>
        <w:t xml:space="preserve"> od </w:t>
      </w:r>
      <w:r w:rsidR="004F74F9">
        <w:rPr>
          <w:lang w:val="hr-HR"/>
        </w:rPr>
        <w:t xml:space="preserve">9. kolovoza 2018. EOS </w:t>
      </w:r>
      <w:proofErr w:type="spellStart"/>
      <w:r w:rsidR="004F74F9">
        <w:rPr>
          <w:lang w:val="hr-HR"/>
        </w:rPr>
        <w:t>Matrix</w:t>
      </w:r>
      <w:proofErr w:type="spellEnd"/>
      <w:r w:rsidR="004F74F9">
        <w:rPr>
          <w:lang w:val="hr-HR"/>
        </w:rPr>
        <w:t xml:space="preserve"> d.o.o. od 14. kolovoza</w:t>
      </w:r>
      <w:r w:rsidR="00110D64">
        <w:rPr>
          <w:lang w:val="hr-HR"/>
        </w:rPr>
        <w:t xml:space="preserve"> 2018. i </w:t>
      </w:r>
      <w:r w:rsidR="00540DCD">
        <w:rPr>
          <w:lang w:val="hr-HR"/>
        </w:rPr>
        <w:t xml:space="preserve">B2 Kapital d.o.o. </w:t>
      </w:r>
      <w:r w:rsidR="001713DD">
        <w:rPr>
          <w:lang w:val="hr-HR"/>
        </w:rPr>
        <w:t xml:space="preserve">od </w:t>
      </w:r>
      <w:r w:rsidR="00110D64">
        <w:rPr>
          <w:lang w:val="hr-HR"/>
        </w:rPr>
        <w:t>8. lipnja</w:t>
      </w:r>
      <w:r w:rsidR="00A345AD">
        <w:rPr>
          <w:lang w:val="hr-HR"/>
        </w:rPr>
        <w:t xml:space="preserve"> 2018.</w:t>
      </w:r>
    </w:p>
    <w:p w:rsidRDefault="00110D64" w:rsidR="00110D64">
      <w:pPr>
        <w:jc w:val="both"/>
        <w:rPr>
          <w:lang w:val="hr-HR"/>
        </w:rPr>
      </w:pPr>
      <w:r>
        <w:rPr>
          <w:lang w:val="hr-HR"/>
        </w:rPr>
        <w:t>Svi navedeni vj</w:t>
      </w:r>
      <w:r w:rsidR="00F44C65">
        <w:rPr>
          <w:lang w:val="hr-HR"/>
        </w:rPr>
        <w:t>erovnici protive se predloženom planu ispunjenja potrošača odnosno  100% otpisu.</w:t>
      </w:r>
    </w:p>
    <w:p w:rsidRDefault="00110D64" w:rsidR="00616D8C">
      <w:pPr>
        <w:jc w:val="both"/>
        <w:rPr>
          <w:lang w:val="hr-HR"/>
        </w:rPr>
      </w:pPr>
      <w:r>
        <w:rPr>
          <w:lang w:val="hr-HR"/>
        </w:rPr>
        <w:t xml:space="preserve"> </w:t>
      </w:r>
    </w:p>
    <w:p w:rsidRDefault="00BB205C" w:rsidP="00BB205C" w:rsidR="00BB205C">
      <w:pPr>
        <w:rPr>
          <w:bCs/>
        </w:rPr>
      </w:pPr>
      <w:proofErr w:type="spellStart"/>
      <w:r>
        <w:rPr>
          <w:bCs/>
        </w:rPr>
        <w:t>Sud</w:t>
      </w:r>
      <w:proofErr w:type="spellEnd"/>
      <w:r>
        <w:rPr>
          <w:bCs/>
        </w:rPr>
        <w:t xml:space="preserve"> </w:t>
      </w:r>
      <w:proofErr w:type="spellStart"/>
      <w:r>
        <w:rPr>
          <w:bCs/>
        </w:rPr>
        <w:t>donosi</w:t>
      </w:r>
      <w:proofErr w:type="spellEnd"/>
      <w:r>
        <w:rPr>
          <w:bCs/>
        </w:rPr>
        <w:t xml:space="preserve"> </w:t>
      </w:r>
    </w:p>
    <w:p w:rsidRDefault="00BB205C" w:rsidP="00BB205C" w:rsidR="00BB205C">
      <w:pPr>
        <w:jc w:val="center"/>
        <w:rPr>
          <w:bCs/>
        </w:rPr>
      </w:pPr>
      <w:proofErr w:type="spellStart"/>
      <w:proofErr w:type="gramStart"/>
      <w:r>
        <w:rPr>
          <w:bCs/>
        </w:rPr>
        <w:t>rješenje</w:t>
      </w:r>
      <w:proofErr w:type="spellEnd"/>
      <w:proofErr w:type="gramEnd"/>
      <w:r>
        <w:rPr>
          <w:bCs/>
        </w:rPr>
        <w:t xml:space="preserve"> </w:t>
      </w:r>
    </w:p>
    <w:p w:rsidRDefault="00BB205C" w:rsidP="00BB205C" w:rsidR="00BB205C">
      <w:pPr>
        <w:jc w:val="both"/>
        <w:rPr>
          <w:lang w:val="hr-HR"/>
        </w:rPr>
      </w:pPr>
    </w:p>
    <w:p w:rsidRDefault="00BB205C" w:rsidP="00BB205C" w:rsidR="00BB205C">
      <w:pPr>
        <w:jc w:val="both"/>
        <w:rPr>
          <w:lang w:val="hr-HR"/>
        </w:rPr>
      </w:pPr>
      <w:r>
        <w:rPr>
          <w:lang w:val="hr-HR"/>
        </w:rPr>
        <w:t xml:space="preserve">Provest će se dokaz saslušanjem potrošača. </w:t>
      </w:r>
    </w:p>
    <w:p w:rsidRDefault="00BB205C" w:rsidP="00BB205C" w:rsidR="00BB205C">
      <w:pPr>
        <w:jc w:val="both"/>
        <w:rPr>
          <w:lang w:val="hr-HR"/>
        </w:rPr>
      </w:pPr>
      <w:r>
        <w:rPr>
          <w:lang w:val="hr-HR"/>
        </w:rPr>
        <w:tab/>
      </w:r>
      <w:r w:rsidR="004F74F9">
        <w:rPr>
          <w:lang w:val="hr-HR"/>
        </w:rPr>
        <w:t>Jasminka Lončar</w:t>
      </w:r>
      <w:r w:rsidR="00F44C65">
        <w:rPr>
          <w:lang w:val="hr-HR"/>
        </w:rPr>
        <w:t xml:space="preserve"> iz</w:t>
      </w:r>
      <w:r w:rsidR="002E1F3C">
        <w:rPr>
          <w:lang w:val="hr-HR"/>
        </w:rPr>
        <w:t xml:space="preserve"> Zagreba, </w:t>
      </w:r>
      <w:r w:rsidR="004F74F9">
        <w:rPr>
          <w:lang w:val="hr-HR"/>
        </w:rPr>
        <w:t>Zlatarska ulica 16B</w:t>
      </w:r>
      <w:r>
        <w:rPr>
          <w:lang w:val="hr-HR"/>
        </w:rPr>
        <w:t xml:space="preserve">, OIB: </w:t>
      </w:r>
      <w:r w:rsidR="004F74F9">
        <w:rPr>
          <w:lang w:val="hr-HR"/>
        </w:rPr>
        <w:t>47995450977</w:t>
      </w:r>
      <w:r w:rsidR="002E1F3C">
        <w:rPr>
          <w:lang w:val="hr-HR"/>
        </w:rPr>
        <w:t>,</w:t>
      </w:r>
      <w:r>
        <w:rPr>
          <w:lang w:val="hr-HR"/>
        </w:rPr>
        <w:t xml:space="preserve"> </w:t>
      </w:r>
      <w:proofErr w:type="spellStart"/>
      <w:r>
        <w:rPr>
          <w:lang w:val="hr-HR"/>
        </w:rPr>
        <w:t>rođ</w:t>
      </w:r>
      <w:proofErr w:type="spellEnd"/>
      <w:r>
        <w:rPr>
          <w:lang w:val="hr-HR"/>
        </w:rPr>
        <w:t>.</w:t>
      </w:r>
      <w:r w:rsidR="002E1F3C">
        <w:rPr>
          <w:lang w:val="hr-HR"/>
        </w:rPr>
        <w:t xml:space="preserve"> </w:t>
      </w:r>
      <w:r w:rsidR="004F74F9">
        <w:rPr>
          <w:lang w:val="hr-HR"/>
        </w:rPr>
        <w:t>13</w:t>
      </w:r>
      <w:r w:rsidR="00F44C65">
        <w:rPr>
          <w:lang w:val="hr-HR"/>
        </w:rPr>
        <w:t xml:space="preserve">. </w:t>
      </w:r>
      <w:r w:rsidR="004F74F9">
        <w:rPr>
          <w:lang w:val="hr-HR"/>
        </w:rPr>
        <w:t>ožujka</w:t>
      </w:r>
      <w:r w:rsidR="00F44C65">
        <w:rPr>
          <w:lang w:val="hr-HR"/>
        </w:rPr>
        <w:t xml:space="preserve"> 196</w:t>
      </w:r>
      <w:r w:rsidR="004F74F9">
        <w:rPr>
          <w:lang w:val="hr-HR"/>
        </w:rPr>
        <w:t>4</w:t>
      </w:r>
      <w:r w:rsidR="00F44C65">
        <w:rPr>
          <w:lang w:val="hr-HR"/>
        </w:rPr>
        <w:t>.</w:t>
      </w:r>
      <w:r w:rsidR="004F74F9">
        <w:rPr>
          <w:lang w:val="hr-HR"/>
        </w:rPr>
        <w:t>,</w:t>
      </w:r>
      <w:r w:rsidR="00F44C65">
        <w:rPr>
          <w:lang w:val="hr-HR"/>
        </w:rPr>
        <w:t xml:space="preserve"> u Zagrebu</w:t>
      </w:r>
      <w:r>
        <w:rPr>
          <w:lang w:val="hr-HR"/>
        </w:rPr>
        <w:t xml:space="preserve">. </w:t>
      </w:r>
    </w:p>
    <w:p w:rsidRDefault="00BB205C" w:rsidP="004F74F9" w:rsidR="00B23B9C">
      <w:pPr>
        <w:jc w:val="both"/>
        <w:rPr>
          <w:lang w:val="hr-HR"/>
        </w:rPr>
      </w:pPr>
      <w:r>
        <w:rPr>
          <w:lang w:val="hr-HR"/>
        </w:rPr>
        <w:tab/>
        <w:t>"</w:t>
      </w:r>
      <w:r w:rsidR="002E1F3C">
        <w:rPr>
          <w:lang w:val="hr-HR"/>
        </w:rPr>
        <w:t xml:space="preserve"> </w:t>
      </w:r>
      <w:r w:rsidR="008501EA">
        <w:rPr>
          <w:lang w:val="hr-HR"/>
        </w:rPr>
        <w:t xml:space="preserve">Uslijed obiteljskih problema u vezi sa otkupom društvenog stana sada bivšeg supruga digla sam kredit kojeg sam plaćala do 2008., ali nakon 1995. kada sam se rastala  </w:t>
      </w:r>
      <w:r w:rsidR="004F74F9">
        <w:rPr>
          <w:lang w:val="hr-HR"/>
        </w:rPr>
        <w:t xml:space="preserve"> </w:t>
      </w:r>
      <w:r w:rsidR="008501EA">
        <w:rPr>
          <w:lang w:val="hr-HR"/>
        </w:rPr>
        <w:t xml:space="preserve">od supruga ostali su mi svi krediti  obzirom da sam ja bila korisnik kredita, dok je nekretnina bila na suprugovo ime te je prema odredbama tadašnjeg Obiteljskog zakona ista nekretnina njemu pripala, a svi krediti i maloljetno dijete meni na skrb. Kredit je potpisan na moje ime jer sam bila u stalnom radnom odnosu, dok je suprug bio prijavljen na minimalac i nije bio kreditno sposoban. </w:t>
      </w:r>
      <w:r w:rsidR="00B23B9C">
        <w:rPr>
          <w:lang w:val="hr-HR"/>
        </w:rPr>
        <w:t xml:space="preserve">Radila sam povremene poslove kako bih uopće mogla preživjeti obzirom da mi je gotovo cijela plaća odlazila na otplatu kredita. Prilikom povremenih poslova ozlijedila sam se te sam bila u nemogućnosti raditi periodički u vremenskim razdobljima od 7 i 9 mjeseci od 2010. </w:t>
      </w:r>
      <w:r w:rsidR="00B23B9C">
        <w:rPr>
          <w:lang w:val="hr-HR"/>
        </w:rPr>
        <w:lastRenderedPageBreak/>
        <w:t>godine. Dizala sam druge kredite kako bih zatvarala prethodne, ali zbog jako malih prihoda nisam bila u mogućnosti sve otplaćivati, a čega nisam bila svjesna prilikom dizanja kredita.</w:t>
      </w:r>
    </w:p>
    <w:p w:rsidRDefault="00B23B9C" w:rsidP="004F74F9" w:rsidR="00B23B9C">
      <w:pPr>
        <w:jc w:val="both"/>
        <w:rPr>
          <w:lang w:val="hr-HR"/>
        </w:rPr>
      </w:pPr>
      <w:r>
        <w:rPr>
          <w:lang w:val="hr-HR"/>
        </w:rPr>
        <w:t>Trenutno živim od mjesečnog iznosa od 2.200,00 kuna koliko mi ostaje na zaštićenom računu.</w:t>
      </w:r>
    </w:p>
    <w:p w:rsidRDefault="00B23B9C" w:rsidP="004F74F9" w:rsidR="00B23B9C">
      <w:pPr>
        <w:jc w:val="both"/>
        <w:rPr>
          <w:lang w:val="hr-HR"/>
        </w:rPr>
      </w:pPr>
      <w:r>
        <w:rPr>
          <w:lang w:val="hr-HR"/>
        </w:rPr>
        <w:t xml:space="preserve">Više nisam u mogućnosti raditi povremeno zbog zdravstvenog stanja, posebno kralježnice. Zaposlena sam i dalje u AKD na izradi dokumenata. Živim u maminoj kući površine 29 m2 i njoj pomažem sa 1.000,00 kuna obzirom da ona ima mirovinu od 2.400,00 kuna i teško je bolesna od karcinoma. </w:t>
      </w:r>
    </w:p>
    <w:p w:rsidRDefault="00B23B9C" w:rsidP="004F74F9" w:rsidR="00B23B9C">
      <w:pPr>
        <w:jc w:val="both"/>
        <w:rPr>
          <w:lang w:val="hr-HR"/>
        </w:rPr>
      </w:pPr>
      <w:r>
        <w:rPr>
          <w:lang w:val="hr-HR"/>
        </w:rPr>
        <w:t>Trošim samo na nužne stvari, pomažu mi rođaci obzirom da navedeni iznos nije dovoljan za pristojan život. Imam stari mobitel gotovo nikakve vrijednost, ne trošim na luksuzna dobra, nemam motorno vozilo ni druge vrijedne imovine, nemam vrijednosne papire ni plemenite metale. Nemam potraživanja prema trećim osobama. Zbog svega navedenog nemam mogućnosti plaćati bilo kakav mjesečni iznos vjerovnicima."</w:t>
      </w:r>
    </w:p>
    <w:p w:rsidRDefault="00B23B9C" w:rsidP="004F74F9" w:rsidR="00B23B9C">
      <w:pPr>
        <w:jc w:val="both"/>
        <w:rPr>
          <w:lang w:val="hr-HR"/>
        </w:rPr>
      </w:pPr>
    </w:p>
    <w:p w:rsidRDefault="00B23B9C" w:rsidP="004F74F9" w:rsidR="00B23B9C">
      <w:pPr>
        <w:jc w:val="both"/>
        <w:rPr>
          <w:lang w:val="hr-HR"/>
        </w:rPr>
      </w:pPr>
      <w:r>
        <w:rPr>
          <w:lang w:val="hr-HR"/>
        </w:rPr>
        <w:t>Prisutni zastupnik Republike Hrvatske navodi da dug prema RH ne iznosi 1.267,96 već 1.308,92 kune</w:t>
      </w:r>
      <w:r w:rsidR="00E41A3B">
        <w:rPr>
          <w:lang w:val="hr-HR"/>
        </w:rPr>
        <w:t xml:space="preserve">, što prisutni potrošač ne spori. </w:t>
      </w:r>
    </w:p>
    <w:p w:rsidRDefault="00E41A3B" w:rsidP="004F74F9" w:rsidR="00E41A3B">
      <w:pPr>
        <w:jc w:val="both"/>
        <w:rPr>
          <w:lang w:val="hr-HR"/>
        </w:rPr>
      </w:pPr>
      <w:r>
        <w:rPr>
          <w:lang w:val="hr-HR"/>
        </w:rPr>
        <w:t xml:space="preserve">Na posebno pitanje zastupnika RH potrošač navodi da bruto plaća bez </w:t>
      </w:r>
      <w:proofErr w:type="spellStart"/>
      <w:r>
        <w:rPr>
          <w:lang w:val="hr-HR"/>
        </w:rPr>
        <w:t>ustege</w:t>
      </w:r>
      <w:proofErr w:type="spellEnd"/>
      <w:r>
        <w:rPr>
          <w:lang w:val="hr-HR"/>
        </w:rPr>
        <w:t xml:space="preserve"> iznosi otprilike 5.500,00 kuna.</w:t>
      </w:r>
    </w:p>
    <w:p w:rsidRDefault="00E41A3B" w:rsidP="00BB205C" w:rsidR="008B5B7F">
      <w:pPr>
        <w:jc w:val="both"/>
        <w:rPr>
          <w:lang w:val="hr-HR"/>
        </w:rPr>
      </w:pPr>
      <w:r>
        <w:rPr>
          <w:lang w:val="hr-HR"/>
        </w:rPr>
        <w:t xml:space="preserve">Nikoga ne uzdržava osim što pomaže majci. </w:t>
      </w:r>
    </w:p>
    <w:p w:rsidRDefault="00BB205C" w:rsidP="00BB205C" w:rsidR="00BB205C">
      <w:pPr>
        <w:ind w:firstLine="720"/>
        <w:rPr>
          <w:lang w:val="hr-HR"/>
        </w:rPr>
      </w:pPr>
    </w:p>
    <w:p w:rsidRDefault="00BB205C" w:rsidP="00BB205C" w:rsidR="00BB205C">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BB205C" w:rsidP="00BB205C" w:rsidR="00BB205C">
      <w:pPr>
        <w:ind w:firstLine="720"/>
        <w:jc w:val="both"/>
        <w:rPr>
          <w:lang w:val="hr-HR"/>
        </w:rPr>
      </w:pPr>
      <w:r>
        <w:rPr>
          <w:lang w:val="hr-HR"/>
        </w:rPr>
        <w:t>Potrošaču je objašnjena potreba sastavljanja izjave o ustupu u smislu čl. 71. ZSP.</w:t>
      </w:r>
    </w:p>
    <w:p w:rsidRDefault="00BB205C" w:rsidP="00BB205C" w:rsidR="00BB205C">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BB205C" w:rsidP="00BB205C" w:rsidR="00BB205C">
      <w:pPr>
        <w:ind w:firstLine="720"/>
        <w:jc w:val="both"/>
        <w:rPr>
          <w:lang w:val="hr-HR"/>
        </w:rPr>
      </w:pPr>
      <w:r>
        <w:rPr>
          <w:lang w:val="hr-HR"/>
        </w:rPr>
        <w:t xml:space="preserve">Pitanja nema. </w:t>
      </w:r>
    </w:p>
    <w:p w:rsidRDefault="00BB205C" w:rsidP="00BB205C" w:rsidR="00BB205C">
      <w:pPr>
        <w:jc w:val="both"/>
        <w:rPr>
          <w:lang w:val="hr-HR"/>
        </w:rPr>
      </w:pPr>
    </w:p>
    <w:p w:rsidRDefault="00BB205C" w:rsidP="00BB205C" w:rsidR="00BB205C">
      <w:pPr>
        <w:ind w:firstLine="720"/>
        <w:jc w:val="both"/>
        <w:rPr>
          <w:lang w:val="hr-HR"/>
        </w:rPr>
      </w:pPr>
      <w:r>
        <w:rPr>
          <w:lang w:val="hr-HR"/>
        </w:rPr>
        <w:t xml:space="preserve">Potrošač daje, u smislu čl. 71. ZSP </w:t>
      </w:r>
    </w:p>
    <w:p w:rsidRDefault="00BB205C" w:rsidP="00BB205C" w:rsidR="00BB205C">
      <w:pPr>
        <w:ind w:firstLine="720"/>
        <w:jc w:val="both"/>
        <w:rPr>
          <w:lang w:val="hr-HR"/>
        </w:rPr>
      </w:pPr>
    </w:p>
    <w:p w:rsidRDefault="00BB205C" w:rsidP="00BB205C" w:rsidR="00BB205C" w:rsidRPr="009B3D91">
      <w:pPr>
        <w:ind w:firstLine="720"/>
        <w:jc w:val="center"/>
        <w:rPr>
          <w:b/>
          <w:lang w:val="hr-HR"/>
        </w:rPr>
      </w:pPr>
      <w:r w:rsidRPr="009B3D91">
        <w:rPr>
          <w:b/>
          <w:lang w:val="hr-HR"/>
        </w:rPr>
        <w:t>IZJAVU O USTUPU</w:t>
      </w:r>
    </w:p>
    <w:p w:rsidRDefault="00BB205C" w:rsidP="00BB205C" w:rsidR="00BB205C">
      <w:pPr>
        <w:ind w:firstLine="720"/>
        <w:jc w:val="center"/>
        <w:rPr>
          <w:lang w:val="hr-HR"/>
        </w:rPr>
      </w:pPr>
    </w:p>
    <w:p w:rsidRDefault="00BB205C" w:rsidP="00BB205C" w:rsidR="00BB205C">
      <w:pPr>
        <w:ind w:firstLine="720"/>
        <w:jc w:val="both"/>
        <w:rPr>
          <w:lang w:val="hr-HR"/>
        </w:rPr>
      </w:pPr>
      <w:r>
        <w:rPr>
          <w:lang w:val="hr-HR"/>
        </w:rPr>
        <w:t>Suglas</w:t>
      </w:r>
      <w:r w:rsidR="00616D8C">
        <w:rPr>
          <w:lang w:val="hr-HR"/>
        </w:rPr>
        <w:t>an</w:t>
      </w:r>
      <w:r>
        <w:rPr>
          <w:lang w:val="hr-HR"/>
        </w:rPr>
        <w:t xml:space="preserve"> sam da se sva primanja, naknade i darovi koji nisu izuzeti od ovrhe isplaćuju na poseban transakcijski račun iz čl. 42. Zakona o stečaju potrošača. Ujedno izjavljujem da nisam raspolagao imovinskim pravima koja ulaze u stečajnu masu.</w:t>
      </w:r>
    </w:p>
    <w:p w:rsidRDefault="00BB205C" w:rsidP="00BB205C" w:rsidR="00BB205C">
      <w:pPr>
        <w:jc w:val="both"/>
        <w:rPr>
          <w:lang w:val="hr-HR"/>
        </w:rPr>
      </w:pPr>
    </w:p>
    <w:p w:rsidRDefault="00616D8C" w:rsidP="00BB205C" w:rsidR="00616D8C">
      <w:pPr>
        <w:jc w:val="both"/>
        <w:rPr>
          <w:lang w:val="hr-HR"/>
        </w:rPr>
      </w:pPr>
    </w:p>
    <w:p w:rsidRDefault="00BB205C" w:rsidP="00BB205C" w:rsidR="00BB205C">
      <w:pPr>
        <w:jc w:val="both"/>
        <w:rPr>
          <w:lang w:val="hr-HR"/>
        </w:rPr>
      </w:pPr>
      <w:r>
        <w:rPr>
          <w:lang w:val="hr-HR"/>
        </w:rPr>
        <w:t>Sud donosi</w:t>
      </w:r>
    </w:p>
    <w:p w:rsidRDefault="00BB205C" w:rsidP="00BB205C" w:rsidR="00BB205C">
      <w:pPr>
        <w:jc w:val="center"/>
        <w:rPr>
          <w:lang w:val="hr-HR"/>
        </w:rPr>
      </w:pPr>
      <w:r>
        <w:rPr>
          <w:lang w:val="hr-HR"/>
        </w:rPr>
        <w:t>rješenje</w:t>
      </w:r>
    </w:p>
    <w:p w:rsidRDefault="00BB205C" w:rsidP="00BB205C" w:rsidR="00BB205C">
      <w:pPr>
        <w:rPr>
          <w:lang w:val="hr-HR"/>
        </w:rPr>
      </w:pPr>
    </w:p>
    <w:p w:rsidRDefault="00BB205C" w:rsidP="00BB205C" w:rsidR="00BB205C">
      <w:pPr>
        <w:rPr>
          <w:lang w:val="hr-HR"/>
        </w:rPr>
      </w:pPr>
      <w:r>
        <w:rPr>
          <w:lang w:val="hr-HR"/>
        </w:rPr>
        <w:t>Odluka</w:t>
      </w:r>
      <w:r w:rsidR="00616D8C">
        <w:rPr>
          <w:lang w:val="hr-HR"/>
        </w:rPr>
        <w:t xml:space="preserve"> će uslijediti</w:t>
      </w:r>
      <w:r>
        <w:rPr>
          <w:lang w:val="hr-HR"/>
        </w:rPr>
        <w:t xml:space="preserve"> pisanim putem.</w:t>
      </w:r>
    </w:p>
    <w:p w:rsidRDefault="00BB205C" w:rsidP="00BB205C" w:rsidR="00BB205C">
      <w:pPr>
        <w:jc w:val="both"/>
        <w:rPr>
          <w:lang w:val="hr-HR"/>
        </w:rPr>
      </w:pPr>
    </w:p>
    <w:p w:rsidRDefault="00BB205C" w:rsidP="00BB205C" w:rsidR="00BB205C" w:rsidRPr="00040AD3">
      <w:pPr>
        <w:jc w:val="both"/>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Pr>
          <w:szCs w:val="24"/>
        </w:rPr>
        <w:t xml:space="preserve">          </w:t>
      </w:r>
    </w:p>
    <w:p w:rsidRDefault="00BB205C" w:rsidP="00BB205C" w:rsidR="00BB205C">
      <w:pPr>
        <w:rPr>
          <w:szCs w:val="24"/>
          <w:lang w:val="hr-HR"/>
        </w:rPr>
      </w:pPr>
      <w:r>
        <w:rPr>
          <w:szCs w:val="24"/>
          <w:lang w:val="hr-HR"/>
        </w:rPr>
        <w:tab/>
      </w:r>
      <w:r>
        <w:rPr>
          <w:szCs w:val="24"/>
          <w:lang w:val="hr-HR"/>
        </w:rPr>
        <w:tab/>
      </w:r>
      <w:r>
        <w:rPr>
          <w:szCs w:val="24"/>
          <w:lang w:val="hr-HR"/>
        </w:rPr>
        <w:tab/>
      </w:r>
      <w:r>
        <w:rPr>
          <w:szCs w:val="24"/>
          <w:lang w:val="hr-HR"/>
        </w:rPr>
        <w:tab/>
        <w:t xml:space="preserve">     Dovršeno u 10,</w:t>
      </w:r>
      <w:r w:rsidR="00E41A3B">
        <w:rPr>
          <w:szCs w:val="24"/>
          <w:lang w:val="hr-HR"/>
        </w:rPr>
        <w:t>22</w:t>
      </w:r>
      <w:r w:rsidR="008B5B7F">
        <w:rPr>
          <w:szCs w:val="24"/>
          <w:lang w:val="hr-HR"/>
        </w:rPr>
        <w:t xml:space="preserve"> </w:t>
      </w:r>
      <w:r>
        <w:rPr>
          <w:szCs w:val="24"/>
          <w:lang w:val="hr-HR"/>
        </w:rPr>
        <w:t>sati</w:t>
      </w:r>
    </w:p>
    <w:p w:rsidRDefault="00BB205C" w:rsidP="00BB205C" w:rsidR="00BB205C">
      <w:pPr>
        <w:jc w:val="center"/>
        <w:rPr>
          <w:szCs w:val="24"/>
          <w:lang w:val="hr-HR"/>
        </w:rPr>
      </w:pPr>
    </w:p>
    <w:p w:rsidRDefault="00BB205C" w:rsidP="00BB205C" w:rsidR="00BB205C">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Sudac:</w:t>
      </w:r>
      <w:r>
        <w:rPr>
          <w:szCs w:val="24"/>
          <w:lang w:val="hr-HR"/>
        </w:rPr>
        <w:tab/>
      </w:r>
      <w:r>
        <w:rPr>
          <w:szCs w:val="24"/>
          <w:lang w:val="hr-HR"/>
        </w:rPr>
        <w:tab/>
      </w:r>
      <w:r>
        <w:rPr>
          <w:szCs w:val="24"/>
          <w:lang w:val="hr-HR"/>
        </w:rPr>
        <w:tab/>
      </w:r>
      <w:r>
        <w:rPr>
          <w:szCs w:val="24"/>
          <w:lang w:val="hr-HR"/>
        </w:rPr>
        <w:tab/>
      </w:r>
      <w:r>
        <w:rPr>
          <w:szCs w:val="24"/>
          <w:lang w:val="hr-HR"/>
        </w:rPr>
        <w:tab/>
        <w:t>Stranke:</w:t>
      </w:r>
    </w:p>
    <w:p w:rsidRDefault="00BB205C" w:rsidP="00BB205C" w:rsidR="00BB205C">
      <w:pPr>
        <w:rPr>
          <w:szCs w:val="24"/>
          <w:lang w:val="hr-HR"/>
        </w:rPr>
      </w:pPr>
    </w:p>
    <w:p w:rsidRDefault="00BB205C" w:rsidP="00BB205C" w:rsidR="00BB205C" w:rsidRPr="00040AD3">
      <w:pPr>
        <w:jc w:val="center"/>
        <w:rPr>
          <w:szCs w:val="24"/>
          <w:lang w:val="hr-HR"/>
        </w:rPr>
      </w:pPr>
      <w:r>
        <w:rPr>
          <w:szCs w:val="24"/>
          <w:lang w:val="hr-HR"/>
        </w:rPr>
        <w:t>Zapisničar:</w:t>
      </w:r>
    </w:p>
    <w:p w:rsidRDefault="00BB205C" w:rsidP="00BB205C" w:rsidR="00BB205C">
      <w:pPr>
        <w:jc w:val="both"/>
        <w:rPr>
          <w:szCs w:val="24"/>
          <w:lang w:val="hr-HR"/>
        </w:rPr>
      </w:pPr>
      <w:r>
        <w:rPr>
          <w:bCs/>
        </w:rPr>
        <w:t xml:space="preserve"> </w:t>
      </w:r>
      <w:r>
        <w:rPr>
          <w:szCs w:val="24"/>
          <w:lang w:val="hr-HR"/>
        </w:rPr>
        <w:t xml:space="preserve"> </w:t>
      </w:r>
    </w:p>
    <w:p w:rsidRDefault="00F45453" w:rsidP="003B15D4" w:rsidR="005060C4">
      <w:pPr>
        <w:jc w:val="center"/>
        <w:rPr>
          <w:szCs w:val="24"/>
          <w:lang w:val="hr-HR"/>
        </w:rPr>
      </w:pPr>
      <w:r>
        <w:rPr>
          <w:szCs w:val="24"/>
          <w:lang w:val="hr-HR"/>
        </w:rPr>
        <w:tab/>
      </w:r>
    </w:p>
    <w:p w:rsidRDefault="00AE4E00" w:rsidP="009A4E06" w:rsidR="00AE4E00" w:rsidRPr="00040AD3">
      <w:pPr>
        <w:jc w:val="center"/>
        <w:rPr>
          <w:szCs w:val="24"/>
          <w:lang w:val="hr-HR"/>
        </w:rPr>
      </w:pPr>
    </w:p>
    <w:sectPr w:rsidSect="00025828" w:rsidR="00AE4E00" w:rsidRPr="00040AD3">
      <w:pgSz w:h="16838" w:w="11906"/>
      <w:pgMar w:gutter="0" w:footer="720" w:header="720" w:left="1797" w:bottom="306" w:right="1797"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72E" w:rsidP="009B3D91" w:rsidR="0036472E">
      <w:r>
        <w:separator/>
      </w:r>
    </w:p>
  </w:endnote>
  <w:endnote w:id="0" w:type="continuationSeparator">
    <w:p w:rsidRDefault="0036472E" w:rsidP="009B3D91" w:rsidR="003647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72E" w:rsidP="009B3D91" w:rsidR="0036472E">
      <w:r>
        <w:separator/>
      </w:r>
    </w:p>
  </w:footnote>
  <w:footnote w:id="0" w:type="continuationSeparator">
    <w:p w:rsidRDefault="0036472E" w:rsidP="009B3D91" w:rsidR="0036472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6103A"/>
    <w:multiLevelType w:val="hybridMultilevel"/>
    <w:tmpl w:val="25A8257E"/>
    <w:lvl w:tplc="01160EDA"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057DB"/>
    <w:rsid w:val="00025828"/>
    <w:rsid w:val="00040AD3"/>
    <w:rsid w:val="0004615D"/>
    <w:rsid w:val="000C28ED"/>
    <w:rsid w:val="000D3E83"/>
    <w:rsid w:val="00110D64"/>
    <w:rsid w:val="00126445"/>
    <w:rsid w:val="001316A3"/>
    <w:rsid w:val="00133069"/>
    <w:rsid w:val="00142232"/>
    <w:rsid w:val="001713DD"/>
    <w:rsid w:val="00176FD4"/>
    <w:rsid w:val="00191A31"/>
    <w:rsid w:val="00197553"/>
    <w:rsid w:val="001976B1"/>
    <w:rsid w:val="001A6431"/>
    <w:rsid w:val="001F4412"/>
    <w:rsid w:val="00242501"/>
    <w:rsid w:val="002A191A"/>
    <w:rsid w:val="002E1F3C"/>
    <w:rsid w:val="00303E70"/>
    <w:rsid w:val="00340FB5"/>
    <w:rsid w:val="003519F6"/>
    <w:rsid w:val="00351FC6"/>
    <w:rsid w:val="0036472E"/>
    <w:rsid w:val="00374E43"/>
    <w:rsid w:val="003763E6"/>
    <w:rsid w:val="00394441"/>
    <w:rsid w:val="003B1455"/>
    <w:rsid w:val="003B15D4"/>
    <w:rsid w:val="003B1A8A"/>
    <w:rsid w:val="003C319C"/>
    <w:rsid w:val="003D3E0A"/>
    <w:rsid w:val="003E1231"/>
    <w:rsid w:val="003E4A31"/>
    <w:rsid w:val="00446CA9"/>
    <w:rsid w:val="00450536"/>
    <w:rsid w:val="004518BF"/>
    <w:rsid w:val="00480901"/>
    <w:rsid w:val="004A0593"/>
    <w:rsid w:val="004D321C"/>
    <w:rsid w:val="004E2CF4"/>
    <w:rsid w:val="004F6918"/>
    <w:rsid w:val="004F74F9"/>
    <w:rsid w:val="00504B65"/>
    <w:rsid w:val="005060C4"/>
    <w:rsid w:val="00540DCD"/>
    <w:rsid w:val="00562AEF"/>
    <w:rsid w:val="00581FBB"/>
    <w:rsid w:val="00593895"/>
    <w:rsid w:val="005A21A6"/>
    <w:rsid w:val="005B0E9A"/>
    <w:rsid w:val="005C3BE1"/>
    <w:rsid w:val="005E5392"/>
    <w:rsid w:val="005F25E0"/>
    <w:rsid w:val="0061016B"/>
    <w:rsid w:val="00616D8C"/>
    <w:rsid w:val="0065552E"/>
    <w:rsid w:val="0065797E"/>
    <w:rsid w:val="006815AD"/>
    <w:rsid w:val="006C0D3C"/>
    <w:rsid w:val="006C7105"/>
    <w:rsid w:val="007356CB"/>
    <w:rsid w:val="00745416"/>
    <w:rsid w:val="00761F69"/>
    <w:rsid w:val="0079489F"/>
    <w:rsid w:val="00802F43"/>
    <w:rsid w:val="00821895"/>
    <w:rsid w:val="00831537"/>
    <w:rsid w:val="008501EA"/>
    <w:rsid w:val="00855366"/>
    <w:rsid w:val="00856534"/>
    <w:rsid w:val="008B5B7F"/>
    <w:rsid w:val="008C2B3C"/>
    <w:rsid w:val="008E7A5C"/>
    <w:rsid w:val="009056B8"/>
    <w:rsid w:val="009133EC"/>
    <w:rsid w:val="00932182"/>
    <w:rsid w:val="009460C9"/>
    <w:rsid w:val="009568DA"/>
    <w:rsid w:val="00992A48"/>
    <w:rsid w:val="00996BF8"/>
    <w:rsid w:val="009A4E06"/>
    <w:rsid w:val="009B3D91"/>
    <w:rsid w:val="009D0514"/>
    <w:rsid w:val="00A345AD"/>
    <w:rsid w:val="00A43171"/>
    <w:rsid w:val="00A55257"/>
    <w:rsid w:val="00A713CF"/>
    <w:rsid w:val="00AA0E22"/>
    <w:rsid w:val="00AD4EA5"/>
    <w:rsid w:val="00AE4E00"/>
    <w:rsid w:val="00AF35CC"/>
    <w:rsid w:val="00B17D6E"/>
    <w:rsid w:val="00B23B9C"/>
    <w:rsid w:val="00B40DB7"/>
    <w:rsid w:val="00B44F61"/>
    <w:rsid w:val="00B524CD"/>
    <w:rsid w:val="00B7499F"/>
    <w:rsid w:val="00B76499"/>
    <w:rsid w:val="00B82436"/>
    <w:rsid w:val="00BB0839"/>
    <w:rsid w:val="00BB205C"/>
    <w:rsid w:val="00BC1023"/>
    <w:rsid w:val="00BD1766"/>
    <w:rsid w:val="00BE102F"/>
    <w:rsid w:val="00BE79E0"/>
    <w:rsid w:val="00C222E7"/>
    <w:rsid w:val="00C338F6"/>
    <w:rsid w:val="00C33F1C"/>
    <w:rsid w:val="00C70B26"/>
    <w:rsid w:val="00C831E2"/>
    <w:rsid w:val="00D175B6"/>
    <w:rsid w:val="00D44F74"/>
    <w:rsid w:val="00D537AA"/>
    <w:rsid w:val="00D77EED"/>
    <w:rsid w:val="00DB28A5"/>
    <w:rsid w:val="00DC49C3"/>
    <w:rsid w:val="00DD14DA"/>
    <w:rsid w:val="00DD2454"/>
    <w:rsid w:val="00DE62CB"/>
    <w:rsid w:val="00DF5BF5"/>
    <w:rsid w:val="00E06814"/>
    <w:rsid w:val="00E41A3B"/>
    <w:rsid w:val="00E55829"/>
    <w:rsid w:val="00E96B5B"/>
    <w:rsid w:val="00F077C7"/>
    <w:rsid w:val="00F1579E"/>
    <w:rsid w:val="00F32537"/>
    <w:rsid w:val="00F357A5"/>
    <w:rsid w:val="00F44C6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Bezproreda" w:type="paragraph">
    <w:name w:val="No Spacing"/>
    <w:uiPriority w:val="1"/>
    <w:qFormat/>
    <w:rsid w:val="000D3E83"/>
    <w:rPr>
      <w:rFonts w:eastAsia="Calibri"/>
      <w:sz w:val="24"/>
      <w:szCs w:val="24"/>
      <w:lang w:eastAsia="en-US"/>
    </w:rPr>
  </w:style>
  <w:style w:styleId="Tekstrezerviranogmjesta" w:type="character">
    <w:name w:val="Placeholder Text"/>
    <w:basedOn w:val="Zadanifontodlomka"/>
    <w:uiPriority w:val="99"/>
    <w:semiHidden/>
    <w:rsid w:val="00AF35CC"/>
    <w:rPr>
      <w:color w:val="808080"/>
      <w:bdr w:space="0" w:sz="0" w:color="auto" w:val="none"/>
      <w:shd w:fill="auto" w:color="auto" w:val="clear"/>
    </w:rPr>
  </w:style>
  <w:style w:customStyle="true" w:styleId="eSPISCCParagraphDefaultFont" w:type="character">
    <w:name w:val="eSPIS_CC_Paragraph Default Font"/>
    <w:basedOn w:val="Zadanifontodlomka"/>
    <w:rsid w:val="00AF35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35C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F35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35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Bezproreda" w:type="paragraph">
    <w:name w:val="No Spacing"/>
    <w:uiPriority w:val="1"/>
    <w:qFormat/>
    <w:rsid w:val="000D3E83"/>
    <w:rPr>
      <w:rFonts w:eastAsia="Calibri"/>
      <w:sz w:val="24"/>
      <w:szCs w:val="24"/>
      <w:lang w:eastAsia="en-US"/>
    </w:rPr>
  </w:style>
  <w:style w:styleId="Tekstrezerviranogmjesta" w:type="character">
    <w:name w:val="Placeholder Text"/>
    <w:basedOn w:val="Zadanifontodlomka"/>
    <w:uiPriority w:val="99"/>
    <w:semiHidden/>
    <w:rsid w:val="00AF35CC"/>
    <w:rPr>
      <w:color w:val="808080"/>
      <w:bdr w:color="auto" w:space="0" w:sz="0" w:val="none"/>
      <w:shd w:color="auto" w:fill="auto" w:val="clear"/>
    </w:rPr>
  </w:style>
  <w:style w:customStyle="1" w:styleId="eSPISCCParagraphDefaultFont" w:type="character">
    <w:name w:val="eSPIS_CC_Paragraph Default Font"/>
    <w:basedOn w:val="Zadanifontodlomka"/>
    <w:rsid w:val="00AF35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35CC"/>
    <w:rPr>
      <w:szCs w:val="24"/>
      <w:bdr w:color="auto" w:space="0" w:sz="0" w:val="none"/>
      <w:shd w:color="auto" w:fill="FFFFCC" w:val="clear"/>
      <w:lang w:val="hr-HR"/>
    </w:rPr>
  </w:style>
  <w:style w:customStyle="1" w:styleId="PozadinaSvijetloCrvena" w:type="character">
    <w:name w:val="Pozadina_SvijetloCrvena"/>
    <w:basedOn w:val="eSPISCCParagraphDefaultFont"/>
    <w:rsid w:val="00AF35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35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1874286">
      <w:bodyDiv w:val="true"/>
      <w:marLeft w:val="0"/>
      <w:marRight w:val="0"/>
      <w:marTop w:val="0"/>
      <w:marBottom w:val="0"/>
      <w:divBdr>
        <w:top w:space="0" w:sz="0" w:color="auto" w:val="none"/>
        <w:left w:space="0" w:sz="0" w:color="auto" w:val="none"/>
        <w:bottom w:space="0" w:sz="0" w:color="auto" w:val="none"/>
        <w:right w:space="0" w:sz="0" w:color="auto" w:val="none"/>
      </w:divBdr>
    </w:div>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12. listopada 2018.</izvorni_sadrzaj>
    <derivirana_varijabla naziv="DomainObject.StvarniPocetakDatum_1">12. listopada 2018.</derivirana_varijabla>
  </DomainObject.StvarniPocetakDatum>
  <DomainObject.StvarniZavrsetakDatum>
    <izvorni_sadrzaj>12. listopada 2018.</izvorni_sadrzaj>
    <derivirana_varijabla naziv="DomainObject.StvarniZavrsetakDatum_1">12. listopada 2018.</derivirana_varijabla>
  </DomainObject.StvarniZavrsetakDatum>
  <DomainObject.PlaniraniZavrsetakDatum>
    <izvorni_sadrzaj>12. listopada 2018.</izvorni_sadrzaj>
    <derivirana_varijabla naziv="DomainObject.PlaniraniZavrsetakDatum_1">12. listopada 2018.</derivirana_varijabla>
  </DomainObject.PlaniraniZavrsetakDatum>
  <DomainObject.PlaniraniPocetakDatum>
    <izvorni_sadrzaj>12. listopada 2018.</izvorni_sadrzaj>
    <derivirana_varijabla naziv="DomainObject.PlaniraniPocetakDatum_1">12.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listopada 2018.</izvorni_sadrzaj>
    <derivirana_varijabla naziv="DomainObject.Zapisnik.DatumKreiranja_1">12. listopada 2018.</derivirana_varijabla>
  </DomainObject.Zapisnik.DatumKreiranja>
  <DomainObject.Zapisnik.ImovinskaKorist>
    <izvorni_sadrzaj/>
    <derivirana_varijabla naziv="DomainObject.Zapisnik.ImovinskaKorist_1"/>
  </DomainObject.Zapisnik.ImovinskaKorist>
  <DomainObject.Zapisnik.Oznaka>
    <izvorni_sadrzaj>Sp-22/2018-39</izvorni_sadrzaj>
    <derivirana_varijabla naziv="DomainObject.Zapisnik.Oznaka_1">Sp-22/2018-39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Sp-22/2018</izvorni_sadrzaj>
    <derivirana_varijabla naziv="DomainObject.Predmet.OznakaBroj_1">Sp-22/2018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Jasminka Lončar</izvorni_sadrzaj>
    <derivirana_varijabla naziv="DomainObject.Predmet.StrankaFormated_1">  Jasminka Lončar</derivirana_varijabla>
  </DomainObject.Predmet.StrankaFormated>
  <DomainObject.Predmet.StrankaFormatedOIB>
    <izvorni_sadrzaj>  Jasminka Lončar, OIB 47995450977</izvorni_sadrzaj>
    <derivirana_varijabla naziv="DomainObject.Predmet.StrankaFormatedOIB_1">  Jasminka Lončar, OIB 47995450977</derivirana_varijabla>
  </DomainObject.Predmet.StrankaFormatedOIB>
  <DomainObject.Predmet.StrankaFormatedWithAdress>
    <izvorni_sadrzaj> Jasminka Lončar, Zlatarska Ulica 16 B, 10000 Zagreb</izvorni_sadrzaj>
    <derivirana_varijabla naziv="DomainObject.Predmet.StrankaFormatedWithAdress_1"> Jasminka Lončar, Zlatarska Ulica 16 B, 10000 Zagreb</derivirana_varijabla>
  </DomainObject.Predmet.StrankaFormatedWithAdress>
  <DomainObject.Predmet.StrankaFormatedWithAdressOIB>
    <izvorni_sadrzaj> Jasminka Lončar, OIB 47995450977, Zlatarska Ulica 16 B, 10000 Zagreb</izvorni_sadrzaj>
    <derivirana_varijabla naziv="DomainObject.Predmet.StrankaFormatedWithAdressOIB_1"> Jasminka Lončar, OIB 47995450977, Zlatarska Ulica 16 B, 10000 Zagreb</derivirana_varijabla>
  </DomainObject.Predmet.StrankaFormatedWithAdressOIB>
  <DomainObject.Predmet.StrankaWithAdress>
    <izvorni_sadrzaj>Jasminka Lončar Zlatarska Ulica 16 B,10000 Zagreb</izvorni_sadrzaj>
    <derivirana_varijabla naziv="DomainObject.Predmet.StrankaWithAdress_1">Jasminka Lončar Zlatarska Ulica 16 B,10000 Zagreb</derivirana_varijabla>
  </DomainObject.Predmet.StrankaWithAdress>
  <DomainObject.Predmet.StrankaWithAdressOIB>
    <izvorni_sadrzaj>Jasminka Lončar, OIB 47995450977, Zlatarska Ulica 16 B,10000 Zagreb</izvorni_sadrzaj>
    <derivirana_varijabla naziv="DomainObject.Predmet.StrankaWithAdressOIB_1">Jasminka Lončar, OIB 47995450977, Zlatarska Ulica 16 B,10000 Zagreb</derivirana_varijabla>
  </DomainObject.Predmet.StrankaWithAdressOIB>
  <DomainObject.Predmet.StrankaNazivFormated>
    <izvorni_sadrzaj>Jasminka Lončar</izvorni_sadrzaj>
    <derivirana_varijabla naziv="DomainObject.Predmet.StrankaNazivFormated_1">Jasminka Lončar</derivirana_varijabla>
  </DomainObject.Predmet.StrankaNazivFormated>
  <DomainObject.Predmet.StrankaNazivFormatedOIB>
    <izvorni_sadrzaj>Jasminka Lončar, OIB 47995450977</izvorni_sadrzaj>
    <derivirana_varijabla naziv="DomainObject.Predmet.StrankaNazivFormatedOIB_1">Jasminka Lončar, OIB 47995450977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Jasminka Lončar</item>
    </izvorni_sadrzaj>
    <derivirana_varijabla naziv="DomainObject.Predmet.StrankaListFormated_1">
      <item>Jasminka Lončar</item>
    </derivirana_varijabla>
  </DomainObject.Predmet.StrankaListFormated>
  <DomainObject.Predmet.StrankaListFormatedOIB>
    <izvorni_sadrzaj>
      <item>Jasminka Lončar, OIB 47995450977</item>
    </izvorni_sadrzaj>
    <derivirana_varijabla naziv="DomainObject.Predmet.StrankaListFormatedOIB_1">
      <item>Jasminka Lončar, OIB 47995450977</item>
    </derivirana_varijabla>
  </DomainObject.Predmet.StrankaListFormatedOIB>
  <DomainObject.Predmet.StrankaListFormatedWithAdress>
    <izvorni_sadrzaj>
      <item>Jasminka Lončar, Zlatarska Ulica 16 B, 10000 Zagreb</item>
    </izvorni_sadrzaj>
    <derivirana_varijabla naziv="DomainObject.Predmet.StrankaListFormatedWithAdress_1">
      <item>Jasminka Lončar, Zlatarska Ulica 16 B, 10000 Zagreb</item>
    </derivirana_varijabla>
  </DomainObject.Predmet.StrankaListFormatedWithAdress>
  <DomainObject.Predmet.StrankaListFormatedWithAdressOIB>
    <izvorni_sadrzaj>
      <item>Jasminka Lončar, OIB 47995450977, Zlatarska Ulica 16 B, 10000 Zagreb</item>
    </izvorni_sadrzaj>
    <derivirana_varijabla naziv="DomainObject.Predmet.StrankaListFormatedWithAdressOIB_1">
      <item>Jasminka Lončar, OIB 47995450977, Zlatarska Ulica 16 B, 10000 Zagreb</item>
    </derivirana_varijabla>
  </DomainObject.Predmet.StrankaListFormatedWithAdressOIB>
  <DomainObject.Predmet.StrankaListNazivFormated>
    <izvorni_sadrzaj>
      <item>Jasminka Lončar</item>
    </izvorni_sadrzaj>
    <derivirana_varijabla naziv="DomainObject.Predmet.StrankaListNazivFormated_1">
      <item>Jasminka Lončar</item>
    </derivirana_varijabla>
  </DomainObject.Predmet.StrankaListNazivFormated>
  <DomainObject.Predmet.StrankaListNazivFormatedOIB>
    <izvorni_sadrzaj>
      <item>Jasminka Lončar, OIB 47995450977</item>
    </izvorni_sadrzaj>
    <derivirana_varijabla naziv="DomainObject.Predmet.StrankaListNazivFormatedOIB_1">
      <item>Jasminka Lončar, OIB 47995450977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B2  KAPITAL d.o.o. za poslovne usluge</item>
      <item>ERSTE CARD CLUB društvo s ograničenom odgovornošću za financijsko posredovanje i usluge</item>
      <item>ZAGREBAČKA BANKA DIONIČKO DRUŠTVO</item>
      <item>PRIVREDNA BANKA ZAGREB - DIONIČKO DRUŠTVO</item>
      <item>PBZ CARD društvo s ograničenom odgovornošću za poslovanje kreditnim karticama, putnička agencija</item>
      <item>REPUBLIKA HRVATSKA MINISTARSTVO FINANCIJA</item>
      <item>EOS MATRIX d.o.o. za poslovne usluge</item>
      <item>Financijska agencija</item>
      <item>Republika Hrvatska</item>
      <item>Općinsko državno odvjetništvo u Zagrebu, Građansko-upravni odjel</item>
      <item>Odvjetničko društvo Hanžeković &amp; Partneri društvo s ograničenom odgovornošću</item>
      <item>Sonja Šoštar (  za Eos matrix )</item>
    </izvorni_sadrzaj>
    <derivirana_varijabla naziv="DomainObject.Predmet.OstaliListFormated_1">
      <item>B2  KAPITAL d.o.o. za poslovne usluge</item>
      <item>ERSTE CARD CLUB društvo s ograničenom odgovornošću za financijsko posredovanje i usluge</item>
      <item>ZAGREBAČKA BANKA DIONIČKO DRUŠTVO</item>
      <item>PRIVREDNA BANKA ZAGREB - DIONIČKO DRUŠTVO</item>
      <item>PBZ CARD društvo s ograničenom odgovornošću za poslovanje kreditnim karticama, putnička agencija</item>
      <item>REPUBLIKA HRVATSKA MINISTARSTVO FINANCIJA</item>
      <item>EOS MATRIX d.o.o. za poslovne usluge</item>
      <item>Financijska agencija</item>
      <item>Republika Hrvatska</item>
      <item>Općinsko državno odvjetništvo u Zagrebu, Građansko-upravni odjel</item>
      <item>Odvjetničko društvo Hanžeković &amp; Partneri društvo s ograničenom odgovornošću</item>
      <item>Sonja Šoštar (  za Eos matrix )</item>
    </derivirana_varijabla>
  </DomainObject.Predmet.OstaliListFormated>
  <DomainObject.Predmet.OstaliListFormatedOIB>
    <izvorni_sadrzaj>
      <item>B2  KAPITAL d.o.o. za poslovne usluge, OIB 57509775367</item>
      <item>ERSTE CARD CLUB društvo s ograničenom odgovornošću za financijsko posredovanje i usluge, OIB 85941596441</item>
      <item>ZAGREBAČKA BANKA DIONIČKO DRUŠTVO, OIB 92963223473</item>
      <item>PRIVREDNA BANKA ZAGREB - DIONIČKO DRUŠTVO, OIB 02535697732</item>
      <item>PBZ CARD društvo s ograničenom odgovornošću za poslovanje kreditnim karticama, putnička agencija, OIB 28495895537</item>
      <item>REPUBLIKA HRVATSKA MINISTARSTVO FINANCIJA, OIB 18683136487</item>
      <item>EOS MATRIX d.o.o. za poslovne usluge, OIB 76674680107</item>
      <item>Financijska agencija, OIB 85821130368</item>
      <item>Republika Hrvatska</item>
      <item>Općinsko državno odvjetništvo u Zagrebu, Građansko-upravni odjel</item>
      <item>Odvjetničko društvo Hanžeković &amp; Partneri društvo s ograničenom odgovornošću, OIB 85127306373</item>
      <item>Sonja Šoštar (  za Eos matrix ), OIB 06559823569</item>
    </izvorni_sadrzaj>
    <derivirana_varijabla naziv="DomainObject.Predmet.OstaliListFormatedOIB_1">
      <item>B2  KAPITAL d.o.o. za poslovne usluge, OIB 57509775367</item>
      <item>ERSTE CARD CLUB društvo s ograničenom odgovornošću za financijsko posredovanje i usluge, OIB 85941596441</item>
      <item>ZAGREBAČKA BANKA DIONIČKO DRUŠTVO, OIB 92963223473</item>
      <item>PRIVREDNA BANKA ZAGREB - DIONIČKO DRUŠTVO, OIB 02535697732</item>
      <item>PBZ CARD društvo s ograničenom odgovornošću za poslovanje kreditnim karticama, putnička agencija, OIB 28495895537</item>
      <item>REPUBLIKA HRVATSKA MINISTARSTVO FINANCIJA, OIB 18683136487</item>
      <item>EOS MATRIX d.o.o. za poslovne usluge, OIB 76674680107</item>
      <item>Financijska agencija, OIB 85821130368</item>
      <item>Republika Hrvatska</item>
      <item>Općinsko državno odvjetništvo u Zagrebu, Građansko-upravni odjel</item>
      <item>Odvjetničko društvo Hanžeković &amp; Partneri društvo s ograničenom odgovornošću, OIB 85127306373</item>
      <item>Sonja Šoštar (  za Eos matrix ), OIB 06559823569</item>
    </derivirana_varijabla>
  </DomainObject.Predmet.OstaliListFormatedOIB>
  <DomainObject.Predmet.OstaliListFormatedWithAdress>
    <izvorni_sadrzaj>
      <item>B2  KAPITAL d.o.o. za poslovne usluge, Radnička cesta 41, 10000 Zagreb</item>
      <item>ERSTE CARD CLUB društvo s ograničenom odgovornošću za financijsko posredovanje i usluge, Ulica Frana Folnegovića 6, 10000 Zagreb</item>
      <item>ZAGREBAČKA BANKA DIONIČKO DRUŠTVO, Trg bana Josipa Jelačića 10, 10000 Zagreb</item>
      <item>PRIVREDNA BANKA ZAGREB - DIONIČKO DRUŠTVO, Radnička cesta 50, 10000 Zagreb</item>
      <item>PBZ CARD društvo s ograničenom odgovornošću za poslovanje kreditnim karticama, putnička agencija, Radnička cesta 44, 10000 Zagreb</item>
      <item>REPUBLIKA HRVATSKA MINISTARSTVO FINANCIJA, Katančićeva 5, 10000 Zagreb</item>
      <item>EOS MATRIX d.o.o. za poslovne usluge, Horvatova 82, 10000 Zagreb</item>
      <item>Financijska agencija, Ulica grada Vukovara 70, 10000 Zagreb</item>
      <item>Republika Hrvatska</item>
      <item>Općinsko državno odvjetništvo u Zagrebu, Građansko-upravni odjel</item>
      <item>Odvjetničko društvo Hanžeković &amp; Partneri društvo s ograničenom odgovornošću, Radnička Cesta 22, 10000 Zagreb</item>
      <item>Sonja Šoštar (  za Eos matrix ), Kleščićeva 7, 10430 Samobor</item>
    </izvorni_sadrzaj>
    <derivirana_varijabla naziv="DomainObject.Predmet.OstaliListFormatedWithAdress_1">
      <item>B2  KAPITAL d.o.o. za poslovne usluge, Radnička cesta 41, 10000 Zagreb</item>
      <item>ERSTE CARD CLUB društvo s ograničenom odgovornošću za financijsko posredovanje i usluge, Ulica Frana Folnegovića 6, 10000 Zagreb</item>
      <item>ZAGREBAČKA BANKA DIONIČKO DRUŠTVO, Trg bana Josipa Jelačića 10, 10000 Zagreb</item>
      <item>PRIVREDNA BANKA ZAGREB - DIONIČKO DRUŠTVO, Radnička cesta 50, 10000 Zagreb</item>
      <item>PBZ CARD društvo s ograničenom odgovornošću za poslovanje kreditnim karticama, putnička agencija, Radnička cesta 44, 10000 Zagreb</item>
      <item>REPUBLIKA HRVATSKA MINISTARSTVO FINANCIJA, Katančićeva 5, 10000 Zagreb</item>
      <item>EOS MATRIX d.o.o. za poslovne usluge, Horvatova 82, 10000 Zagreb</item>
      <item>Financijska agencija, Ulica grada Vukovara 70, 10000 Zagreb</item>
      <item>Republika Hrvatska</item>
      <item>Općinsko državno odvjetništvo u Zagrebu, Građansko-upravni odjel</item>
      <item>Odvjetničko društvo Hanžeković &amp; Partneri društvo s ograničenom odgovornošću, Radnička Cesta 22, 10000 Zagreb</item>
      <item>Sonja Šoštar (  za Eos matrix ), Kleščićeva 7, 10430 Samobor</item>
    </derivirana_varijabla>
  </DomainObject.Predmet.OstaliListFormatedWithAdress>
  <DomainObject.Predmet.OstaliListFormatedWithAdressOIB>
    <izvorni_sadrzaj>
      <item>B2  KAPITAL d.o.o. za poslovne usluge, OIB 57509775367, Radnička cesta 41, 10000 Zagreb</item>
      <item>ERSTE CARD CLUB društvo s ograničenom odgovornošću za financijsko posredovanje i usluge, OIB 85941596441, Ulica Frana Folnegovića 6, 10000 Zagreb</item>
      <item>ZAGREBAČKA BANKA DIONIČKO DRUŠTVO, OIB 92963223473, Trg bana Josipa Jelačića 10, 10000 Zagreb</item>
      <item>PRIVREDNA BANKA ZAGREB - DIONIČKO DRUŠTVO, OIB 02535697732, Radnička cesta 50, 10000 Zagreb</item>
      <item>PBZ CARD društvo s ograničenom odgovornošću za poslovanje kreditnim karticama, putnička agencija, OIB 28495895537, Radnička cesta 44, 10000 Zagreb</item>
      <item>REPUBLIKA HRVATSKA MINISTARSTVO FINANCIJA, OIB 18683136487, Katančićeva 5, 10000 Zagreb</item>
      <item>EOS MATRIX d.o.o. za poslovne usluge, OIB 76674680107, Horvatova 82, 10000 Zagreb</item>
      <item>Financijska agencija, OIB 85821130368, Ulica grada Vukovara 70, 10000 Zagreb</item>
      <item>Republika Hrvatska</item>
      <item>Općinsko državno odvjetništvo u Zagrebu, Građansko-upravni odjel</item>
      <item>Odvjetničko društvo Hanžeković &amp; Partneri društvo s ograničenom odgovornošću, OIB 85127306373, Radnička Cesta 22, 10000 Zagreb</item>
      <item>Sonja Šoštar (  za Eos matrix ), OIB 06559823569, Kleščićeva 7, 10430 Samobor</item>
    </izvorni_sadrzaj>
    <derivirana_varijabla naziv="DomainObject.Predmet.OstaliListFormatedWithAdressOIB_1">
      <item>B2  KAPITAL d.o.o. za poslovne usluge, OIB 57509775367, Radnička cesta 41, 10000 Zagreb</item>
      <item>ERSTE CARD CLUB društvo s ograničenom odgovornošću za financijsko posredovanje i usluge, OIB 85941596441, Ulica Frana Folnegovića 6, 10000 Zagreb</item>
      <item>ZAGREBAČKA BANKA DIONIČKO DRUŠTVO, OIB 92963223473, Trg bana Josipa Jelačića 10, 10000 Zagreb</item>
      <item>PRIVREDNA BANKA ZAGREB - DIONIČKO DRUŠTVO, OIB 02535697732, Radnička cesta 50, 10000 Zagreb</item>
      <item>PBZ CARD društvo s ograničenom odgovornošću za poslovanje kreditnim karticama, putnička agencija, OIB 28495895537, Radnička cesta 44, 10000 Zagreb</item>
      <item>REPUBLIKA HRVATSKA MINISTARSTVO FINANCIJA, OIB 18683136487, Katančićeva 5, 10000 Zagreb</item>
      <item>EOS MATRIX d.o.o. za poslovne usluge, OIB 76674680107, Horvatova 82, 10000 Zagreb</item>
      <item>Financijska agencija, OIB 85821130368, Ulica grada Vukovara 70, 10000 Zagreb</item>
      <item>Republika Hrvatska</item>
      <item>Općinsko državno odvjetništvo u Zagrebu, Građansko-upravni odjel</item>
      <item>Odvjetničko društvo Hanžeković &amp; Partneri društvo s ograničenom odgovornošću, OIB 85127306373, Radnička Cesta 22, 10000 Zagreb</item>
      <item>Sonja Šoštar (  za Eos matrix ), OIB 06559823569, Kleščićeva 7, 10430 Samobor</item>
    </derivirana_varijabla>
  </DomainObject.Predmet.OstaliListFormatedWithAdressOIB>
  <DomainObject.Predmet.OstaliListNazivFormated>
    <izvorni_sadrzaj>
      <item>B2  KAPITAL d.o.o. za poslovne usluge</item>
      <item>ERSTE CARD CLUB društvo s ograničenom odgovornošću za financijsko posredovanje i usluge</item>
      <item>ZAGREBAČKA BANKA DIONIČKO DRUŠTVO</item>
      <item>PRIVREDNA BANKA ZAGREB - DIONIČKO DRUŠTVO</item>
      <item>PBZ CARD društvo s ograničenom odgovornošću za poslovanje kreditnim karticama, putnička agencija</item>
      <item>REPUBLIKA HRVATSKA MINISTARSTVO FINANCIJA</item>
      <item>EOS MATRIX d.o.o. za poslovne usluge</item>
      <item>Financijska agencija</item>
      <item>Republika Hrvatska</item>
      <item>Općinsko državno odvjetništvo u Zagrebu, Građansko-upravni odjel</item>
      <item>Odvjetničko društvo Hanžeković &amp; Partneri društvo s ograničenom odgovornošću</item>
      <item>Sonja Šoštar (  za Eos matrix )</item>
    </izvorni_sadrzaj>
    <derivirana_varijabla naziv="DomainObject.Predmet.OstaliListNazivFormated_1">
      <item>B2  KAPITAL d.o.o. za poslovne usluge</item>
      <item>ERSTE CARD CLUB društvo s ograničenom odgovornošću za financijsko posredovanje i usluge</item>
      <item>ZAGREBAČKA BANKA DIONIČKO DRUŠTVO</item>
      <item>PRIVREDNA BANKA ZAGREB - DIONIČKO DRUŠTVO</item>
      <item>PBZ CARD društvo s ograničenom odgovornošću za poslovanje kreditnim karticama, putnička agencija</item>
      <item>REPUBLIKA HRVATSKA MINISTARSTVO FINANCIJA</item>
      <item>EOS MATRIX d.o.o. za poslovne usluge</item>
      <item>Financijska agencija</item>
      <item>Republika Hrvatska</item>
      <item>Općinsko državno odvjetništvo u Zagrebu, Građansko-upravni odjel</item>
      <item>Odvjetničko društvo Hanžeković &amp; Partneri društvo s ograničenom odgovornošću</item>
      <item>Sonja Šoštar (  za Eos matrix )</item>
    </derivirana_varijabla>
  </DomainObject.Predmet.OstaliListNazivFormated>
  <DomainObject.Predmet.OstaliListNazivFormatedOIB>
    <izvorni_sadrzaj>
      <item>B2  KAPITAL d.o.o. za poslovne usluge, OIB 57509775367</item>
      <item>ERSTE CARD CLUB društvo s ograničenom odgovornošću za financijsko posredovanje i usluge, OIB 85941596441</item>
      <item>ZAGREBAČKA BANKA DIONIČKO DRUŠTVO, OIB 92963223473</item>
      <item>PRIVREDNA BANKA ZAGREB - DIONIČKO DRUŠTVO, OIB 02535697732</item>
      <item>PBZ CARD društvo s ograničenom odgovornošću za poslovanje kreditnim karticama, putnička agencija, OIB 28495895537</item>
      <item>REPUBLIKA HRVATSKA MINISTARSTVO FINANCIJA, OIB 18683136487</item>
      <item>EOS MATRIX d.o.o. za poslovne usluge, OIB 76674680107</item>
      <item>Financijska agencija, OIB 85821130368</item>
      <item>Republika Hrvatska</item>
      <item>Općinsko državno odvjetništvo u Zagrebu, Građansko-upravni odjel</item>
      <item>Odvjetničko društvo Hanžeković &amp; Partneri društvo s ograničenom odgovornošću, OIB 85127306373</item>
      <item>Sonja Šoštar (  za Eos matrix ), OIB 06559823569</item>
    </izvorni_sadrzaj>
    <derivirana_varijabla naziv="DomainObject.Predmet.OstaliListNazivFormatedOIB_1">
      <item>B2  KAPITAL d.o.o. za poslovne usluge, OIB 57509775367</item>
      <item>ERSTE CARD CLUB društvo s ograničenom odgovornošću za financijsko posredovanje i usluge, OIB 85941596441</item>
      <item>ZAGREBAČKA BANKA DIONIČKO DRUŠTVO, OIB 92963223473</item>
      <item>PRIVREDNA BANKA ZAGREB - DIONIČKO DRUŠTVO, OIB 02535697732</item>
      <item>PBZ CARD društvo s ograničenom odgovornošću za poslovanje kreditnim karticama, putnička agencija, OIB 28495895537</item>
      <item>REPUBLIKA HRVATSKA MINISTARSTVO FINANCIJA, OIB 18683136487</item>
      <item>EOS MATRIX d.o.o. za poslovne usluge, OIB 76674680107</item>
      <item>Financijska agencija, OIB 85821130368</item>
      <item>Republika Hrvatska</item>
      <item>Općinsko državno odvjetništvo u Zagrebu, Građansko-upravni odjel</item>
      <item>Odvjetničko društvo Hanžeković &amp; Partneri društvo s ograničenom odgovornošću, OIB 85127306373</item>
      <item>Sonja Šoštar (  za Eos matrix ), OIB 06559823569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12. listopada 2018.</izvorni_sadrzaj>
    <derivirana_varijabla naziv="DomainObject.Datum_1">12. listopada 2018.</derivirana_varijabla>
  </DomainObject.Datum>
  <DomainObject.PoslovniBrojDokumenta>
    <izvorni_sadrzaj>Sp-22/2018-39</izvorni_sadrzaj>
    <derivirana_varijabla naziv="DomainObject.PoslovniBrojDokumenta_1">Sp-22/2018-39</derivirana_varijabla>
  </DomainObject.PoslovniBrojDokumenta>
  <DomainObject.Predmet.StrankaIDrugi>
    <izvorni_sadrzaj>Jasminka Lončar</izvorni_sadrzaj>
    <derivirana_varijabla naziv="DomainObject.Predmet.StrankaIDrugi_1">Jasminka Lončar</derivirana_varijabla>
  </DomainObject.Predmet.StrankaIDrugi>
  <DomainObject.Predmet.ProtustrankaIDrugi>
    <izvorni_sadrzaj/>
    <derivirana_varijabla naziv="DomainObject.Predmet.ProtustrankaIDrugi_1"/>
  </DomainObject.Predmet.ProtustrankaIDrugi>
  <DomainObject.Predmet.StrankaIDrugiAdressOIB>
    <izvorni_sadrzaj>Jasminka Lončar, OIB 47995450977, Zlatarska Ulica 16 B, 10000 Zagreb</izvorni_sadrzaj>
    <derivirana_varijabla naziv="DomainObject.Predmet.StrankaIDrugiAdressOIB_1">Jasminka Lončar, OIB 47995450977, Zlatarska Ulica 16 B,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Jasminka Lončar</item>
      <item>B2  KAPITAL d.o.o. za poslovne usluge</item>
      <item>ERSTE CARD CLUB društvo s ograničenom odgovornošću za financijsko posredovanje i usluge</item>
      <item>ZAGREBAČKA BANKA DIONIČKO DRUŠTVO</item>
      <item>PRIVREDNA BANKA ZAGREB - DIONIČKO DRUŠTVO</item>
      <item>PBZ CARD društvo s ograničenom odgovornošću za poslovanje kreditnim karticama, putnička agencija</item>
      <item>REPUBLIKA HRVATSKA MINISTARSTVO FINANCIJA</item>
      <item>EOS MATRIX d.o.o. za poslovne usluge</item>
      <item>Financijska agencija</item>
      <item>Republika Hrvatska</item>
      <item>Općinsko državno odvjetništvo u Zagrebu, Građansko-upravni odjel</item>
      <item>Odvjetničko društvo Hanžeković &amp; Partneri društvo s ograničenom odgovornošću</item>
      <item>Sonja Šoštar (  za Eos matrix )</item>
    </izvorni_sadrzaj>
    <derivirana_varijabla naziv="DomainObject.Predmet.SudioniciListNaziv_1">
      <item>Jasminka Lončar</item>
      <item>B2  KAPITAL d.o.o. za poslovne usluge</item>
      <item>ERSTE CARD CLUB društvo s ograničenom odgovornošću za financijsko posredovanje i usluge</item>
      <item>ZAGREBAČKA BANKA DIONIČKO DRUŠTVO</item>
      <item>PRIVREDNA BANKA ZAGREB - DIONIČKO DRUŠTVO</item>
      <item>PBZ CARD društvo s ograničenom odgovornošću za poslovanje kreditnim karticama, putnička agencija</item>
      <item>REPUBLIKA HRVATSKA MINISTARSTVO FINANCIJA</item>
      <item>EOS MATRIX d.o.o. za poslovne usluge</item>
      <item>Financijska agencija</item>
      <item>Republika Hrvatska</item>
      <item>Općinsko državno odvjetništvo u Zagrebu, Građansko-upravni odjel</item>
      <item>Odvjetničko društvo Hanžeković &amp; Partneri društvo s ograničenom odgovornošću</item>
      <item>Sonja Šoštar (  za Eos matrix )</item>
    </derivirana_varijabla>
  </DomainObject.Predmet.SudioniciListNaziv>
  <DomainObject.Predmet.SudioniciListAdressOIB>
    <izvorni_sadrzaj>
      <item>Jasminka Lončar, OIB 47995450977, Zlatarska Ulica 16 B,10000 Zagreb</item>
      <item>B2  KAPITAL d.o.o. za poslovne usluge, OIB 57509775367, Radnička cesta 41,10000 Zagreb</item>
      <item>ERSTE CARD CLUB društvo s ograničenom odgovornošću za financijsko posredovanje i usluge, OIB 85941596441, Ulica Frana Folnegovića 6,10000 Zagreb</item>
      <item>ZAGREBAČKA BANKA DIONIČKO DRUŠTVO, OIB 92963223473, Trg bana Josipa Jelačića 10,10000 Zagreb</item>
      <item>PRIVREDNA BANKA ZAGREB - DIONIČKO DRUŠTVO, OIB 02535697732, Radnička cesta 50,10000 Zagreb</item>
      <item>PBZ CARD društvo s ograničenom odgovornošću za poslovanje kreditnim karticama, putnička agencija, OIB 28495895537, Radnička cesta 44,10000 Zagreb</item>
      <item>REPUBLIKA HRVATSKA MINISTARSTVO FINANCIJA, OIB 18683136487, Katančićeva 5,10000 Zagreb</item>
      <item>EOS MATRIX d.o.o. za poslovne usluge, OIB 76674680107, Horvatova 82,10000 Zagreb</item>
      <item>Financijska agencija, OIB 85821130368, Ulica grada Vukovara 70,10000 Zagreb</item>
      <item>Republika Hrvatska</item>
      <item>Općinsko državno odvjetništvo u Zagrebu, Građansko-upravni odjel</item>
      <item>Odvjetničko društvo Hanžeković &amp; Partneri društvo s ograničenom odgovornošću, OIB 85127306373, Radnička Cesta 22,10000 Zagreb</item>
      <item>Sonja Šoštar (  za Eos matrix ), OIB 06559823569, Kleščićeva 7,10430 Samobor</item>
    </izvorni_sadrzaj>
    <derivirana_varijabla naziv="DomainObject.Predmet.SudioniciListAdressOIB_1">
      <item>Jasminka Lončar, OIB 47995450977, Zlatarska Ulica 16 B,10000 Zagreb</item>
      <item>B2  KAPITAL d.o.o. za poslovne usluge, OIB 57509775367, Radnička cesta 41,10000 Zagreb</item>
      <item>ERSTE CARD CLUB društvo s ograničenom odgovornošću za financijsko posredovanje i usluge, OIB 85941596441, Ulica Frana Folnegovića 6,10000 Zagreb</item>
      <item>ZAGREBAČKA BANKA DIONIČKO DRUŠTVO, OIB 92963223473, Trg bana Josipa Jelačića 10,10000 Zagreb</item>
      <item>PRIVREDNA BANKA ZAGREB - DIONIČKO DRUŠTVO, OIB 02535697732, Radnička cesta 50,10000 Zagreb</item>
      <item>PBZ CARD društvo s ograničenom odgovornošću za poslovanje kreditnim karticama, putnička agencija, OIB 28495895537, Radnička cesta 44,10000 Zagreb</item>
      <item>REPUBLIKA HRVATSKA MINISTARSTVO FINANCIJA, OIB 18683136487, Katančićeva 5,10000 Zagreb</item>
      <item>EOS MATRIX d.o.o. za poslovne usluge, OIB 76674680107, Horvatova 82,10000 Zagreb</item>
      <item>Financijska agencija, OIB 85821130368, Ulica grada Vukovara 70,10000 Zagreb</item>
      <item>Republika Hrvatska</item>
      <item>Općinsko državno odvjetništvo u Zagrebu, Građansko-upravni odjel</item>
      <item>Odvjetničko društvo Hanžeković &amp; Partneri društvo s ograničenom odgovornošću, OIB 85127306373, Radnička Cesta 22,10000 Zagreb</item>
      <item>Sonja Šoštar (  za Eos matrix ), OIB 06559823569,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47995450977</item>
      <item>, OIB 57509775367</item>
      <item>, OIB 85941596441</item>
      <item>, OIB 92963223473</item>
      <item>, OIB 02535697732</item>
      <item>, OIB 28495895537</item>
      <item>, OIB 18683136487</item>
      <item>, OIB 76674680107</item>
      <item>, OIB 85821130368</item>
      <item>, OIB null</item>
      <item>, OIB null</item>
      <item>, OIB 85127306373</item>
      <item>, OIB 06559823569</item>
    </izvorni_sadrzaj>
    <derivirana_varijabla naziv="DomainObject.Predmet.SudioniciListNazivOIB_1">
      <item>, OIB 47995450977</item>
      <item>, OIB 57509775367</item>
      <item>, OIB 85941596441</item>
      <item>, OIB 92963223473</item>
      <item>, OIB 02535697732</item>
      <item>, OIB 28495895537</item>
      <item>, OIB 18683136487</item>
      <item>, OIB 76674680107</item>
      <item>, OIB 85821130368</item>
      <item>, OIB null</item>
      <item>, OIB null</item>
      <item>, OIB 85127306373</item>
      <item>, OIB 06559823569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2018.</izvorni_sadrzaj>
    <derivirana_varijabla naziv="DomainObject.Predmet.DatumZadnjeOdrzaneSudskeRadnje_1">12.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658</properties:Words>
  <properties:Characters>3518</properties:Characters>
  <properties:Lines>107</properties:Lines>
  <properties:Paragraphs>49</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2018-10-12T07:01:00Z</dcterms:created>
  <dc:creator>OPCINSKI SUD ZAGREB</dc:creator>
  <cp:lastModifiedBy>Ivana Golub</cp:lastModifiedBy>
  <cp:lastPrinted>2018-10-12T08:21:00Z</cp:lastPrinted>
  <dcterms:modified xmlns:xsi="http://www.w3.org/2001/XMLSchema-instance" xsi:type="dcterms:W3CDTF">2018-10-12T08:40:00Z</dcterms:modified>
  <cp:revision>4</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Sp-22/2018-39 / Zapisnik - Pripremno ročište (ZAPISNIK - STEČAJA POTROŠAČA 22-18.docx)</vt:lpwstr>
  </prop:property>
  <prop:property name="CC_coloring" pid="4" fmtid="{D5CDD505-2E9C-101B-9397-08002B2CF9AE}">
    <vt:bool>false</vt:bool>
  </prop:property>
  <prop:property name="BrojStranica" pid="5" fmtid="{D5CDD505-2E9C-101B-9397-08002B2CF9AE}">
    <vt:i4>2</vt:i4>
  </prop:property>
</prop:Properties>
</file>