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a7e5" w14:paraId="488a7e5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A65AE0">
        <w:rPr>
          <w:b w:val="false"/>
        </w:rPr>
        <w:t>105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 xml:space="preserve">dana </w:t>
      </w:r>
      <w:r w:rsidR="007D4FB9">
        <w:t>2</w:t>
      </w:r>
      <w:r w:rsidR="005E3C8A">
        <w:t>0.</w:t>
      </w:r>
      <w:r w:rsidR="00A65AE0">
        <w:t xml:space="preserve"> veljače</w:t>
      </w:r>
      <w:r w:rsidR="005E3C8A">
        <w:t xml:space="preserve">  2017.      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6A0F5E">
        <w:t>1</w:t>
      </w:r>
      <w:r w:rsidR="00A65AE0">
        <w:t>4.264,07</w:t>
      </w:r>
      <w:r w:rsidR="007D4FB9">
        <w:t xml:space="preserve"> </w:t>
      </w:r>
      <w:r w:rsidR="00F969D1">
        <w:t xml:space="preserve"> </w:t>
      </w:r>
      <w:r w:rsidR="00642174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A65AE0">
        <w:t>191.181,33</w:t>
      </w:r>
      <w:r w:rsidR="00F969D1">
        <w:t xml:space="preserve"> 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955EF6">
        <w:t>1</w:t>
      </w:r>
      <w:r w:rsidR="00A65AE0">
        <w:t>2.419,33</w:t>
      </w:r>
      <w:r w:rsidR="00A45868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A65AE0">
        <w:t>jedanaesta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465B9">
        <w:t xml:space="preserve"> </w:t>
      </w:r>
      <w:r w:rsidR="00A65AE0">
        <w:t>21. ožujka</w:t>
      </w:r>
      <w:r w:rsidR="00D615EC">
        <w:t xml:space="preserve"> </w:t>
      </w:r>
      <w:r w:rsidR="00642174">
        <w:t xml:space="preserve"> 201</w:t>
      </w:r>
      <w:r w:rsidR="00486536">
        <w:t>7</w:t>
      </w:r>
      <w:r w:rsidR="00642174">
        <w:t xml:space="preserve">. </w:t>
      </w:r>
      <w:r w:rsidR="00364EF5">
        <w:t xml:space="preserve"> godine u </w:t>
      </w:r>
      <w:r w:rsidR="00642174">
        <w:t>09,00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</w:t>
      </w:r>
      <w:r w:rsidR="00A65AE0">
        <w:rPr>
          <w:b w:val="false"/>
        </w:rPr>
        <w:t>5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A65AE0">
        <w:t>jedanaes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5E3C8A">
        <w:rPr>
          <w:b w:val="false"/>
        </w:rPr>
        <w:t>10</w:t>
      </w:r>
      <w:r w:rsidR="00A65AE0">
        <w:rPr>
          <w:b w:val="false"/>
        </w:rPr>
        <w:t>5</w:t>
      </w:r>
      <w:r w:rsidR="005E3C8A">
        <w:rPr>
          <w:b w:val="false"/>
        </w:rPr>
        <w:t>2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E3C8A">
        <w:rPr>
          <w:bCs/>
        </w:rPr>
        <w:t>de</w:t>
      </w:r>
      <w:r w:rsidR="00A65AE0">
        <w:rPr>
          <w:bCs/>
        </w:rPr>
        <w:t>s</w:t>
      </w:r>
      <w:r w:rsidR="005E3C8A">
        <w:rPr>
          <w:bCs/>
        </w:rPr>
        <w:t>ete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8D0D7B">
        <w:rPr>
          <w:bCs/>
        </w:rPr>
        <w:t xml:space="preserve"> de</w:t>
      </w:r>
      <w:r w:rsidR="005E3C8A">
        <w:rPr>
          <w:bCs/>
        </w:rPr>
        <w:t>s</w:t>
      </w:r>
      <w:r w:rsidR="008D0D7B">
        <w:rPr>
          <w:bCs/>
        </w:rPr>
        <w:t>etoj</w:t>
      </w:r>
      <w:r w:rsidR="00F969D1">
        <w:rPr>
          <w:bCs/>
        </w:rPr>
        <w:t xml:space="preserve"> javnoj dražbi, umanjena je za </w:t>
      </w:r>
      <w:r w:rsidR="005E3C8A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CB3A0F">
        <w:t xml:space="preserve"> </w:t>
      </w:r>
      <w:r w:rsidR="008D0D7B">
        <w:t>2</w:t>
      </w:r>
      <w:r w:rsidR="005E3C8A">
        <w:t xml:space="preserve">0. </w:t>
      </w:r>
      <w:r w:rsidR="001520DC">
        <w:t>veljača</w:t>
      </w:r>
      <w:r w:rsidR="005E3C8A">
        <w:t xml:space="preserve"> 2017.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CE45E9" w:rsidP="00CE45E9" w:rsidR="00CE45E9">
      <w:pPr>
        <w:pStyle w:val="Tijeloteksta"/>
        <w:jc w:val="left"/>
      </w:pPr>
      <w:r>
        <w:t>1.   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1520DC">
        <w:t>21/3</w:t>
      </w:r>
      <w:r w:rsidR="00D615EC">
        <w:t xml:space="preserve">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64EF5"/>
    <w:rsid w:val="00375C7E"/>
    <w:rsid w:val="00380D97"/>
    <w:rsid w:val="003832CA"/>
    <w:rsid w:val="003879D1"/>
    <w:rsid w:val="003924AF"/>
    <w:rsid w:val="00395C8E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2280"/>
    <w:rsid w:val="005D2A79"/>
    <w:rsid w:val="005D7EC1"/>
    <w:rsid w:val="005E0CFB"/>
    <w:rsid w:val="005E3C8A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488F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18CD6-B197-45FE-B210-D38733B7F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5466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6659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2017-02-20T10:59:00Z</dcterms:created>
  <dc:creator>Korisnik</dc:creator>
  <cp:lastModifiedBy>Maja Kocijan</cp:lastModifiedBy>
  <cp:lastPrinted>2017-02-20T10:59:00Z</cp:lastPrinted>
  <dcterms:modified xmlns:xsi="http://www.w3.org/2001/XMLSchema-instance" xsi:type="dcterms:W3CDTF">2017-02-20T11:01:00Z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