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d39f59d" w14:paraId="d39f59d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543BE6">
        <w:t>1082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543BE6">
        <w:t>ZEL ERG d.o.o.</w:t>
      </w:r>
      <w:r w:rsidR="00F35BAF">
        <w:t xml:space="preserve"> </w:t>
      </w:r>
      <w:r w:rsidR="00D073C9">
        <w:t xml:space="preserve">za </w:t>
      </w:r>
      <w:r w:rsidR="00F35BAF">
        <w:t>p</w:t>
      </w:r>
      <w:r w:rsidR="00543BE6">
        <w:t>roizvodnju energije i usluge</w:t>
      </w:r>
      <w:r w:rsidR="007E0DEB">
        <w:t>,</w:t>
      </w:r>
      <w:r w:rsidR="002B40D7">
        <w:t xml:space="preserve"> </w:t>
      </w:r>
      <w:r>
        <w:t xml:space="preserve">MBS: </w:t>
      </w:r>
      <w:r w:rsidR="00543BE6">
        <w:t>030126507</w:t>
      </w:r>
      <w:r>
        <w:t xml:space="preserve">, OIB: </w:t>
      </w:r>
      <w:r w:rsidR="00543BE6">
        <w:t>27221004472</w:t>
      </w:r>
      <w:r w:rsidR="00B05FE1">
        <w:t>,</w:t>
      </w:r>
      <w:r w:rsidR="00D073C9">
        <w:t xml:space="preserve"> </w:t>
      </w:r>
      <w:r w:rsidR="00543BE6">
        <w:t>Osijek, Ulica Ivana Gundulića 62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543BE6">
        <w:t>ZEL ERG d.o.o. za proizvodnju energije i usluge, MBS: 030126507, OIB: 27221004472, Osijek, Ulica Ivana Gundulića 62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543BE6">
        <w:t>22.274,38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8335A1">
        <w:t xml:space="preserve">Marijo </w:t>
      </w:r>
      <w:proofErr w:type="spellStart"/>
      <w:r w:rsidR="008335A1">
        <w:t>Ermakora</w:t>
      </w:r>
      <w:proofErr w:type="spellEnd"/>
      <w:r w:rsidR="001C29A0">
        <w:t xml:space="preserve">, </w:t>
      </w:r>
      <w:r w:rsidR="00FD4C38">
        <w:t xml:space="preserve">OIB: </w:t>
      </w:r>
      <w:r w:rsidR="008335A1">
        <w:t>72933801546</w:t>
      </w:r>
      <w:r w:rsidR="00755864">
        <w:t xml:space="preserve">, </w:t>
      </w:r>
      <w:r w:rsidR="008335A1">
        <w:t>Zagreb, Gacka 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8335A1">
        <w:t>1082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0D2" w:rsidP="00D95CE2" w:rsidR="00DA60D2">
      <w:r>
        <w:separator/>
      </w:r>
    </w:p>
  </w:endnote>
  <w:endnote w:id="0" w:type="continuationSeparator">
    <w:p w:rsidRDefault="00DA60D2" w:rsidP="00D95CE2" w:rsidR="00DA6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0D2" w:rsidP="00D95CE2" w:rsidR="00DA60D2">
      <w:r>
        <w:separator/>
      </w:r>
    </w:p>
  </w:footnote>
  <w:footnote w:id="0" w:type="continuationSeparator">
    <w:p w:rsidRDefault="00DA60D2" w:rsidP="00D95CE2" w:rsidR="00DA6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1918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20D2"/>
    <w:rsid w:val="00632DEA"/>
    <w:rsid w:val="006414F4"/>
    <w:rsid w:val="0065123C"/>
    <w:rsid w:val="00651DDF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A60D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1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1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1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1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1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1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1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1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1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St-1082/2018</izvorni_sadrzaj>
    <derivirana_varijabla naziv="DomainObject.Predmet.OznakaBroj_1">St-1082/2018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 ERG d.o.o. za proizvodnju energije i usluge</izvorni_sadrzaj>
    <derivirana_varijabla naziv="DomainObject.Predmet.ProtustrankaFormated_1">  ZEL ERG d.o.o. za proizvodnju energije i usluge</derivirana_varijabla>
  </DomainObject.Predmet.ProtustrankaFormated>
  <DomainObject.Predmet.ProtustrankaFormatedOIB>
    <izvorni_sadrzaj>  ZEL ERG d.o.o. za proizvodnju energije i usluge, OIB 27221004472</izvorni_sadrzaj>
    <derivirana_varijabla naziv="DomainObject.Predmet.ProtustrankaFormatedOIB_1">  ZEL ERG d.o.o. za proizvodnju energije i usluge, OIB 27221004472</derivirana_varijabla>
  </DomainObject.Predmet.ProtustrankaFormatedOIB>
  <DomainObject.Predmet.ProtustrankaFormatedWithAdress>
    <izvorni_sadrzaj> ZEL ERG d.o.o. za proizvodnju energije i usluge, Ulica Ivana Gundulića 62, 31000 Osijek</izvorni_sadrzaj>
    <derivirana_varijabla naziv="DomainObject.Predmet.ProtustrankaFormatedWithAdress_1"> ZEL ERG d.o.o. za proizvodnju energije i usluge, Ulica Ivana Gundulića 62, 31000 Osijek</derivirana_varijabla>
  </DomainObject.Predmet.ProtustrankaFormatedWithAdress>
  <DomainObject.Predmet.ProtustrankaFormatedWithAdressOIB>
    <izvorni_sadrzaj> ZEL ERG d.o.o. za proizvodnju energije i usluge, OIB 27221004472, Ulica Ivana Gundulića 62, 31000 Osijek</izvorni_sadrzaj>
    <derivirana_varijabla naziv="DomainObject.Predmet.ProtustrankaFormatedWithAdressOIB_1"> ZEL ERG d.o.o. za proizvodnju energije i usluge, OIB 27221004472, Ulica Ivana Gundulića 62, 31000 Osijek</derivirana_varijabla>
  </DomainObject.Predmet.ProtustrankaFormatedWithAdressOIB>
  <DomainObject.Predmet.ProtustrankaWithAdress>
    <izvorni_sadrzaj>ZEL ERG d.o.o. za proizvodnju energije i usluge Ulica Ivana Gundulića 62, 31000 Osijek</izvorni_sadrzaj>
    <derivirana_varijabla naziv="DomainObject.Predmet.ProtustrankaWithAdress_1">ZEL ERG d.o.o. za proizvodnju energije i usluge Ulica Ivana Gundulića 62, 31000 Osijek</derivirana_varijabla>
  </DomainObject.Predmet.ProtustrankaWithAdress>
  <DomainObject.Predmet.ProtustrankaWithAdressOIB>
    <izvorni_sadrzaj>ZEL ERG d.o.o. za proizvodnju energije i usluge, OIB 27221004472, Ulica Ivana Gundulića 62, 31000 Osijek</izvorni_sadrzaj>
    <derivirana_varijabla naziv="DomainObject.Predmet.ProtustrankaWithAdressOIB_1">ZEL ERG d.o.o. za proizvodnju energije i usluge, OIB 27221004472, Ulica Ivana Gundulića 62, 31000 Osijek</derivirana_varijabla>
  </DomainObject.Predmet.ProtustrankaWithAdressOIB>
  <DomainObject.Predmet.ProtustrankaNazivFormated>
    <izvorni_sadrzaj>ZEL ERG d.o.o. za proizvodnju energije i usluge</izvorni_sadrzaj>
    <derivirana_varijabla naziv="DomainObject.Predmet.ProtustrankaNazivFormated_1">ZEL ERG d.o.o. za proizvodnju energije i usluge</derivirana_varijabla>
  </DomainObject.Predmet.ProtustrankaNazivFormated>
  <DomainObject.Predmet.ProtustrankaNazivFormatedOIB>
    <izvorni_sadrzaj>ZEL ERG d.o.o. za proizvodnju energije i usluge, OIB 27221004472</izvorni_sadrzaj>
    <derivirana_varijabla naziv="DomainObject.Predmet.ProtustrankaNazivFormatedOIB_1">ZEL ERG d.o.o. za proizvodnju energije i usluge, OIB 27221004472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 ERG d.o.o. za proizvodnju energije i usluge</item>
    </izvorni_sadrzaj>
    <derivirana_varijabla naziv="DomainObject.Predmet.ProtuStrankaListFormated_1">
      <item>ZEL ERG d.o.o. za proizvodnju energije i usluge</item>
    </derivirana_varijabla>
  </DomainObject.Predmet.ProtuStrankaListFormated>
  <DomainObject.Predmet.ProtuStrankaListFormatedOIB>
    <izvorni_sadrzaj>
      <item>ZEL ERG d.o.o. za proizvodnju energije i usluge, OIB 27221004472</item>
    </izvorni_sadrzaj>
    <derivirana_varijabla naziv="DomainObject.Predmet.ProtuStrankaListFormatedOIB_1">
      <item>ZEL ERG d.o.o. za proizvodnju energije i usluge, OIB 27221004472</item>
    </derivirana_varijabla>
  </DomainObject.Predmet.ProtuStrankaListFormatedOIB>
  <DomainObject.Predmet.ProtuStrankaListFormatedWithAdress>
    <izvorni_sadrzaj>
      <item>ZEL ERG d.o.o. za proizvodnju energije i usluge, Ulica Ivana Gundulića 62, 31000 Osijek</item>
    </izvorni_sadrzaj>
    <derivirana_varijabla naziv="DomainObject.Predmet.ProtuStrankaListFormatedWithAdress_1">
      <item>ZEL ERG d.o.o. za proizvodnju energije i usluge, Ulica Ivana Gundulića 62, 31000 Osijek</item>
    </derivirana_varijabla>
  </DomainObject.Predmet.ProtuStrankaListFormatedWithAdress>
  <DomainObject.Predmet.ProtuStrankaListFormatedWithAdressOIB>
    <izvorni_sadrzaj>
      <item>ZEL ERG d.o.o. za proizvodnju energije i usluge, OIB 27221004472, Ulica Ivana Gundulića 62, 31000 Osijek</item>
    </izvorni_sadrzaj>
    <derivirana_varijabla naziv="DomainObject.Predmet.ProtuStrankaListFormatedWithAdressOIB_1">
      <item>ZEL ERG d.o.o. za proizvodnju energije i usluge, OIB 27221004472, Ulica Ivana Gundulića 62, 31000 Osijek</item>
    </derivirana_varijabla>
  </DomainObject.Predmet.ProtuStrankaListFormatedWithAdressOIB>
  <DomainObject.Predmet.ProtuStrankaListNazivFormated>
    <izvorni_sadrzaj>
      <item>ZEL ERG d.o.o. za proizvodnju energije i usluge</item>
    </izvorni_sadrzaj>
    <derivirana_varijabla naziv="DomainObject.Predmet.ProtuStrankaListNazivFormated_1">
      <item>ZEL ERG d.o.o. za proizvodnju energije i usluge</item>
    </derivirana_varijabla>
  </DomainObject.Predmet.ProtuStrankaListNazivFormated>
  <DomainObject.Predmet.ProtuStrankaListNazivFormatedOIB>
    <izvorni_sadrzaj>
      <item>ZEL ERG d.o.o. za proizvodnju energije i usluge, OIB 27221004472</item>
    </izvorni_sadrzaj>
    <derivirana_varijabla naziv="DomainObject.Predmet.ProtuStrankaListNazivFormatedOIB_1">
      <item>ZEL ERG d.o.o. za proizvodnju energije i usluge, OIB 27221004472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 ERG d.o.o. za proizvodnju energije i usluge</izvorni_sadrzaj>
    <derivirana_varijabla naziv="DomainObject.Predmet.ProtustrankaIDrugi_1">ZEL ERG d.o.o. za proizvodnju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 ERG d.o.o. za proizvodnju energije i usluge, OIB 27221004472, Ulica Ivana Gundulića 62, 31000 Osijek</izvorni_sadrzaj>
    <derivirana_varijabla naziv="DomainObject.Predmet.ProtustrankaIDrugiAdressOIB_1">ZEL ERG d.o.o. za proizvodnju energije i usluge, OIB 27221004472, Ulica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 ERG d.o.o. za proizvodnju energije i usluge</item>
    </izvorni_sadrzaj>
    <derivirana_varijabla naziv="DomainObject.Predmet.SudioniciListNaziv_1">
      <item>FINA RC OSIJEK</item>
      <item>ZEL ERG d.o.o. za proizvodnju energije i usluge</item>
    </derivirana_varijabla>
  </DomainObject.Predmet.SudioniciListNaziv>
  <DomainObject.Predmet.SudioniciListAdressOIB>
    <izvorni_sadrzaj>
      <item>FINA RC OSIJEK, OIB 85821130368</item>
      <item>ZEL ERG d.o.o. za proizvodnju energije i usluge, OIB 27221004472, Ulica Ivana Gundulića 62,31000 Osijek</item>
    </izvorni_sadrzaj>
    <derivirana_varijabla naziv="DomainObject.Predmet.SudioniciListAdressOIB_1">
      <item>FINA RC OSIJEK, OIB 85821130368</item>
      <item>ZEL ERG d.o.o. za proizvodnju energije i usluge, OIB 27221004472, Ulica Ivana Gundulića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27221004472</item>
    </izvorni_sadrzaj>
    <derivirana_varijabla naziv="DomainObject.Predmet.SudioniciListNazivOIB_1">
      <item>, OIB 85821130368</item>
      <item>, OIB 27221004472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2BF3F-D55F-42D9-B46E-1FA9192D1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401</properties:Words>
  <properties:Characters>2175</properties:Characters>
  <properties:Lines>56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2018-09-13T09:54:00Z</dcterms:created>
  <dc:creator>Snježana Andrijanić</dc:creator>
  <cp:lastModifiedBy>Renata Horvat</cp:lastModifiedBy>
  <cp:lastPrinted>2018-09-13T09:56:00Z</cp:lastPrinted>
  <dcterms:modified xmlns:xsi="http://www.w3.org/2001/XMLSchema-instance" xsi:type="dcterms:W3CDTF">2018-09-13T09:57:00Z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(ZEL ERG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