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66f1" w14:paraId="1c566f1" w:rsidRDefault="008B3B4D" w:rsidP="008B3B4D" w:rsidR="008B3B4D" w:rsidRPr="00293829">
      <w:pPr>
        <w:spacing w:lineRule="auto" w:line="240" w:after="240"/>
        <w:ind w:firstLine="567"/>
        <w:jc w:val="both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293829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ab/>
        <w:t>1 St-</w:t>
      </w:r>
      <w:r w:rsidR="006B4E5F">
        <w:rPr>
          <w:rFonts w:eastAsia="Times New Roman" w:hAnsi="Times New Roman" w:ascii="Times New Roman"/>
          <w:sz w:val="24"/>
          <w:szCs w:val="24"/>
          <w:lang w:eastAsia="hr-HR"/>
        </w:rPr>
        <w:t>5459</w:t>
      </w: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>/16</w:t>
      </w:r>
    </w:p>
    <w:p w:rsidRDefault="008B3B4D" w:rsidP="008B3B4D" w:rsidR="008B3B4D" w:rsidRPr="0029382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B3B4D" w:rsidP="008B3B4D" w:rsidR="008B3B4D" w:rsidRPr="0029382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</w:p>
    <w:p w:rsidRDefault="008B3B4D" w:rsidP="008B3B4D" w:rsidR="008B3B4D" w:rsidRPr="0029382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 xml:space="preserve">  REPUBLIKA HRVATSKA</w:t>
      </w:r>
    </w:p>
    <w:p w:rsidRDefault="008B3B4D" w:rsidP="008B3B4D" w:rsidR="008B3B4D" w:rsidRPr="0029382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B3B4D" w:rsidP="008B3B4D" w:rsidR="008B3B4D" w:rsidRPr="0029382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B3B4D" w:rsidP="008B3B4D" w:rsidR="008B3B4D" w:rsidRPr="0029382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Stalna služba u Karlovcu </w:t>
      </w:r>
    </w:p>
    <w:p w:rsidRDefault="008B3B4D" w:rsidP="008B3B4D" w:rsidR="008B3B4D" w:rsidRPr="0029382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>Karlovac, Trg hrvatskih branitelja 1/II</w:t>
      </w:r>
    </w:p>
    <w:p w:rsidRDefault="008B3B4D" w:rsidP="008B3B4D" w:rsidR="008B3B4D" w:rsidRPr="0029382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B3B4D" w:rsidP="008B3B4D" w:rsidR="008B3B4D" w:rsidRPr="0029382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8B3B4D" w:rsidP="008B3B4D" w:rsidR="008B3B4D" w:rsidRPr="0029382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B3B4D" w:rsidP="008B3B4D" w:rsidR="008B3B4D" w:rsidRPr="00293829">
      <w:pPr>
        <w:tabs>
          <w:tab w:pos="4050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8B3B4D" w:rsidP="008B3B4D" w:rsidR="008B3B4D" w:rsidRPr="00293829">
      <w:pPr>
        <w:tabs>
          <w:tab w:pos="4050" w:val="left"/>
        </w:tabs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8B3B4D" w:rsidP="008B3B4D" w:rsidR="008B3B4D" w:rsidRPr="0029382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B3B4D" w:rsidP="008B3B4D" w:rsidR="008B3B4D" w:rsidRPr="0029382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="0020029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20029B" w:rsidRPr="0020029B">
        <w:rPr>
          <w:rFonts w:eastAsia="Times New Roman" w:hAnsi="Times New Roman" w:ascii="Times New Roman"/>
          <w:sz w:val="24"/>
          <w:szCs w:val="24"/>
          <w:lang w:eastAsia="hr-HR"/>
        </w:rPr>
        <w:t>u Karlovcu</w:t>
      </w:r>
      <w:r w:rsidR="0020029B"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 nad stečajnim dužnikom </w:t>
      </w:r>
      <w:r w:rsidR="006B4E5F" w:rsidRPr="006B4E5F">
        <w:rPr>
          <w:rFonts w:hAnsi="Times New Roman" w:ascii="Times New Roman"/>
          <w:sz w:val="24"/>
          <w:szCs w:val="24"/>
        </w:rPr>
        <w:t xml:space="preserve">FARMA VUKOVINA FIOLIĆ d.o.o. u stečaju, Zagreb, </w:t>
      </w:r>
      <w:proofErr w:type="spellStart"/>
      <w:r w:rsidR="006B4E5F" w:rsidRPr="006B4E5F">
        <w:rPr>
          <w:rFonts w:hAnsi="Times New Roman" w:ascii="Times New Roman"/>
          <w:sz w:val="24"/>
          <w:szCs w:val="24"/>
        </w:rPr>
        <w:t>Križanići</w:t>
      </w:r>
      <w:proofErr w:type="spellEnd"/>
      <w:r w:rsidR="006B4E5F" w:rsidRPr="006B4E5F">
        <w:rPr>
          <w:rFonts w:hAnsi="Times New Roman" w:ascii="Times New Roman"/>
          <w:sz w:val="24"/>
          <w:szCs w:val="24"/>
        </w:rPr>
        <w:t xml:space="preserve"> 41, OIB: 08410775219</w:t>
      </w: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 xml:space="preserve">,  </w:t>
      </w:r>
      <w:r w:rsidR="006B4E5F">
        <w:rPr>
          <w:rFonts w:eastAsia="Times New Roman" w:hAnsi="Times New Roman" w:ascii="Times New Roman"/>
          <w:sz w:val="24"/>
          <w:szCs w:val="24"/>
          <w:lang w:eastAsia="hr-HR"/>
        </w:rPr>
        <w:t>20. ožujka</w:t>
      </w:r>
      <w:r w:rsidR="00293829" w:rsidRPr="00293829"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B3B4D" w:rsidP="008B3B4D" w:rsidR="008B3B4D" w:rsidRPr="0029382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B3B4D" w:rsidP="008B3B4D" w:rsidR="008B3B4D" w:rsidRPr="0029382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>z a k l j u č i o   j e</w:t>
      </w:r>
    </w:p>
    <w:p w:rsidRDefault="008B3B4D" w:rsidP="008B3B4D" w:rsidR="008B3B4D" w:rsidRPr="00293829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8B3B4D" w:rsidP="006B4E5F" w:rsidR="008B3B4D" w:rsidRPr="006B4E5F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B4E5F">
        <w:rPr>
          <w:rFonts w:eastAsia="Times New Roman" w:hAnsi="Times New Roman" w:ascii="Times New Roman"/>
          <w:sz w:val="24"/>
          <w:szCs w:val="24"/>
          <w:lang w:eastAsia="hr-HR"/>
        </w:rPr>
        <w:t>Određuje se ročište za utvrđenje vrijednosti nekretnin</w:t>
      </w:r>
      <w:r w:rsidR="006B4E5F" w:rsidRPr="006B4E5F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6B4E5F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dužnika</w:t>
      </w:r>
      <w:r w:rsidRPr="006B4E5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6B4E5F" w:rsidRPr="006B4E5F">
        <w:rPr>
          <w:rFonts w:hAnsi="Times New Roman" w:ascii="Times New Roman"/>
          <w:sz w:val="24"/>
          <w:szCs w:val="24"/>
        </w:rPr>
        <w:t xml:space="preserve">FARMA VUKOVINA FIOLIĆ d.o.o. u stečaju, Zagreb, </w:t>
      </w:r>
      <w:proofErr w:type="spellStart"/>
      <w:r w:rsidR="006B4E5F" w:rsidRPr="006B4E5F">
        <w:rPr>
          <w:rFonts w:hAnsi="Times New Roman" w:ascii="Times New Roman"/>
          <w:sz w:val="24"/>
          <w:szCs w:val="24"/>
        </w:rPr>
        <w:t>Križanići</w:t>
      </w:r>
      <w:proofErr w:type="spellEnd"/>
      <w:r w:rsidR="006B4E5F" w:rsidRPr="006B4E5F">
        <w:rPr>
          <w:rFonts w:hAnsi="Times New Roman" w:ascii="Times New Roman"/>
          <w:sz w:val="24"/>
          <w:szCs w:val="24"/>
        </w:rPr>
        <w:t xml:space="preserve"> 41, OIB: 08410775219</w:t>
      </w:r>
      <w:r w:rsidRPr="006B4E5F">
        <w:rPr>
          <w:rFonts w:eastAsia="Times New Roman" w:hAnsi="Times New Roman" w:ascii="Times New Roman"/>
          <w:sz w:val="24"/>
          <w:szCs w:val="24"/>
          <w:lang w:eastAsia="hr-HR"/>
        </w:rPr>
        <w:t xml:space="preserve">, na </w:t>
      </w:r>
      <w:r w:rsidR="00293829" w:rsidRPr="006B4E5F">
        <w:rPr>
          <w:rFonts w:eastAsia="Times New Roman" w:hAnsi="Times New Roman" w:ascii="Times New Roman"/>
          <w:sz w:val="24"/>
          <w:szCs w:val="24"/>
          <w:lang w:eastAsia="hr-HR"/>
        </w:rPr>
        <w:t>koj</w:t>
      </w:r>
      <w:r w:rsidR="006B4E5F" w:rsidRPr="006B4E5F">
        <w:rPr>
          <w:rFonts w:eastAsia="Times New Roman" w:hAnsi="Times New Roman" w:ascii="Times New Roman"/>
          <w:sz w:val="24"/>
          <w:szCs w:val="24"/>
          <w:lang w:eastAsia="hr-HR"/>
        </w:rPr>
        <w:t>ima</w:t>
      </w:r>
      <w:r w:rsidRPr="006B4E5F">
        <w:rPr>
          <w:rFonts w:eastAsia="Times New Roman" w:hAnsi="Times New Roman" w:ascii="Times New Roman"/>
          <w:sz w:val="24"/>
          <w:szCs w:val="24"/>
          <w:lang w:eastAsia="hr-HR"/>
        </w:rPr>
        <w:t xml:space="preserve"> postoji </w:t>
      </w:r>
      <w:proofErr w:type="spellStart"/>
      <w:r w:rsidRPr="006B4E5F">
        <w:rPr>
          <w:rFonts w:eastAsia="Times New Roman" w:hAnsi="Times New Roman" w:ascii="Times New Roman"/>
          <w:sz w:val="24"/>
          <w:szCs w:val="24"/>
          <w:lang w:eastAsia="hr-HR"/>
        </w:rPr>
        <w:t>razlučno</w:t>
      </w:r>
      <w:proofErr w:type="spellEnd"/>
      <w:r w:rsidRPr="006B4E5F">
        <w:rPr>
          <w:rFonts w:eastAsia="Times New Roman" w:hAnsi="Times New Roman" w:ascii="Times New Roman"/>
          <w:sz w:val="24"/>
          <w:szCs w:val="24"/>
          <w:lang w:eastAsia="hr-HR"/>
        </w:rPr>
        <w:t xml:space="preserve"> pravo vjerovnika</w:t>
      </w:r>
      <w:r w:rsidR="00293829" w:rsidRPr="006B4E5F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6B4E5F">
        <w:rPr>
          <w:rFonts w:eastAsia="Times New Roman" w:hAnsi="Times New Roman" w:ascii="Times New Roman"/>
          <w:sz w:val="24"/>
          <w:szCs w:val="24"/>
          <w:lang w:eastAsia="hr-HR"/>
        </w:rPr>
        <w:t xml:space="preserve"> za dan </w:t>
      </w:r>
      <w:r w:rsidR="006B4E5F" w:rsidRPr="006B4E5F">
        <w:rPr>
          <w:rFonts w:eastAsia="Times New Roman" w:hAnsi="Times New Roman" w:ascii="Times New Roman"/>
          <w:b/>
          <w:sz w:val="24"/>
          <w:szCs w:val="24"/>
          <w:lang w:eastAsia="hr-HR"/>
        </w:rPr>
        <w:t>18. travnja</w:t>
      </w:r>
      <w:r w:rsidR="00293829" w:rsidRPr="006B4E5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2018</w:t>
      </w:r>
      <w:r w:rsidRPr="006B4E5F">
        <w:rPr>
          <w:rFonts w:eastAsia="Times New Roman" w:hAnsi="Times New Roman" w:ascii="Times New Roman"/>
          <w:b/>
          <w:sz w:val="24"/>
          <w:szCs w:val="24"/>
          <w:lang w:eastAsia="hr-HR"/>
        </w:rPr>
        <w:t>. godine u 1</w:t>
      </w:r>
      <w:r w:rsidR="006B4E5F" w:rsidRPr="006B4E5F">
        <w:rPr>
          <w:rFonts w:eastAsia="Times New Roman" w:hAnsi="Times New Roman" w:ascii="Times New Roman"/>
          <w:b/>
          <w:sz w:val="24"/>
          <w:szCs w:val="24"/>
          <w:lang w:eastAsia="hr-HR"/>
        </w:rPr>
        <w:t>2</w:t>
      </w:r>
      <w:r w:rsidRPr="006B4E5F">
        <w:rPr>
          <w:rFonts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6B4E5F">
        <w:rPr>
          <w:rFonts w:eastAsia="Times New Roman" w:hAnsi="Times New Roman" w:ascii="Times New Roman"/>
          <w:sz w:val="24"/>
          <w:szCs w:val="24"/>
          <w:lang w:eastAsia="hr-HR"/>
        </w:rPr>
        <w:t>, u sjedištu Stalne službe u Karlovcu, Karlovac, Trg hrvatskih branitelja 1/II, soba broj 207, na koje se dostavom ovog zaključka pozivaju:</w:t>
      </w:r>
    </w:p>
    <w:p w:rsidRDefault="008B3B4D" w:rsidP="008B3B4D" w:rsidR="008B3B4D" w:rsidRPr="00293829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B3B4D" w:rsidP="008B3B4D" w:rsidR="008B3B4D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upravitelj </w:t>
      </w:r>
      <w:r w:rsidR="006B4E5F">
        <w:rPr>
          <w:rFonts w:eastAsia="Times New Roman" w:hAnsi="Times New Roman" w:ascii="Times New Roman"/>
          <w:sz w:val="24"/>
          <w:szCs w:val="24"/>
          <w:lang w:eastAsia="hr-HR"/>
        </w:rPr>
        <w:t xml:space="preserve">Davorka </w:t>
      </w:r>
      <w:proofErr w:type="spellStart"/>
      <w:r w:rsidR="006B4E5F">
        <w:rPr>
          <w:rFonts w:eastAsia="Times New Roman" w:hAnsi="Times New Roman" w:ascii="Times New Roman"/>
          <w:sz w:val="24"/>
          <w:szCs w:val="24"/>
          <w:lang w:eastAsia="hr-HR"/>
        </w:rPr>
        <w:t>Huljev</w:t>
      </w:r>
      <w:proofErr w:type="spellEnd"/>
      <w:r w:rsidR="006B4E5F">
        <w:rPr>
          <w:rFonts w:eastAsia="Times New Roman" w:hAnsi="Times New Roman" w:ascii="Times New Roman"/>
          <w:sz w:val="24"/>
          <w:szCs w:val="24"/>
          <w:lang w:eastAsia="hr-HR"/>
        </w:rPr>
        <w:t>,</w:t>
      </w:r>
    </w:p>
    <w:p w:rsidRDefault="006B4E5F" w:rsidP="008B3B4D" w:rsidR="006B4E5F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razlučni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vjerovnik B2 Kapital d.o.o., Zagreb</w:t>
      </w:r>
    </w:p>
    <w:p w:rsidRDefault="006B4E5F" w:rsidP="008B3B4D" w:rsidR="006B4E5F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razlučni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vjerovnik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Veneto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banka d.d. Zagreb</w:t>
      </w:r>
    </w:p>
    <w:p w:rsidRDefault="006B4E5F" w:rsidP="008B3B4D" w:rsidR="006B4E5F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razlučni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vjerovnik Žito d.o.o. Osijek.</w:t>
      </w:r>
    </w:p>
    <w:p w:rsidRDefault="006B4E5F" w:rsidP="006B4E5F" w:rsidR="006B4E5F">
      <w:pPr>
        <w:spacing w:lineRule="auto" w:line="240" w:after="0"/>
        <w:ind w:left="1068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B4E5F" w:rsidP="006B4E5F" w:rsidR="006B4E5F" w:rsidRPr="006B4E5F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Obavještava</w:t>
      </w:r>
      <w:r w:rsidR="0020029B">
        <w:rPr>
          <w:rFonts w:eastAsia="Times New Roman" w:hAnsi="Times New Roman" w:ascii="Times New Roman"/>
          <w:sz w:val="24"/>
          <w:szCs w:val="24"/>
          <w:lang w:eastAsia="hr-HR"/>
        </w:rPr>
        <w:t xml:space="preserve">mo </w:t>
      </w:r>
      <w:proofErr w:type="spellStart"/>
      <w:r w:rsidR="0020029B">
        <w:rPr>
          <w:rFonts w:eastAsia="Times New Roman" w:hAnsi="Times New Roman" w:ascii="Times New Roman"/>
          <w:sz w:val="24"/>
          <w:szCs w:val="24"/>
          <w:lang w:eastAsia="hr-HR"/>
        </w:rPr>
        <w:t>razlučne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</w:t>
      </w:r>
      <w:r w:rsidR="0020029B">
        <w:rPr>
          <w:rFonts w:eastAsia="Times New Roman" w:hAnsi="Times New Roman" w:ascii="Times New Roman"/>
          <w:sz w:val="24"/>
          <w:szCs w:val="24"/>
          <w:lang w:eastAsia="hr-HR"/>
        </w:rPr>
        <w:t>ke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da se u spisu nalazi procjena nekretnina čija je prodaja određena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ovos</w:t>
      </w:r>
      <w:r w:rsidR="003E552F">
        <w:rPr>
          <w:rFonts w:eastAsia="Times New Roman" w:hAnsi="Times New Roman" w:ascii="Times New Roman"/>
          <w:sz w:val="24"/>
          <w:szCs w:val="24"/>
          <w:lang w:eastAsia="hr-HR"/>
        </w:rPr>
        <w:t>ud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nim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rje</w:t>
      </w:r>
      <w:r w:rsidR="003E552F">
        <w:rPr>
          <w:rFonts w:eastAsia="Times New Roman" w:hAnsi="Times New Roman" w:ascii="Times New Roman"/>
          <w:sz w:val="24"/>
          <w:szCs w:val="24"/>
          <w:lang w:eastAsia="hr-HR"/>
        </w:rPr>
        <w:t>š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enjem</w:t>
      </w:r>
      <w:r w:rsidR="003E552F">
        <w:rPr>
          <w:rFonts w:eastAsia="Times New Roman" w:hAnsi="Times New Roman" w:ascii="Times New Roman"/>
          <w:sz w:val="24"/>
          <w:szCs w:val="24"/>
          <w:lang w:eastAsia="hr-HR"/>
        </w:rPr>
        <w:t xml:space="preserve"> poslovni broj St-5459</w:t>
      </w:r>
      <w:r w:rsidR="00EC23D7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3E552F">
        <w:rPr>
          <w:rFonts w:eastAsia="Times New Roman" w:hAnsi="Times New Roman" w:ascii="Times New Roman"/>
          <w:sz w:val="24"/>
          <w:szCs w:val="24"/>
          <w:lang w:eastAsia="hr-HR"/>
        </w:rPr>
        <w:t xml:space="preserve">16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od 23. siječnja 2018., te da u istu mogu izvršiti uvid svakog radnog dana, za vrijeme radnog vremena u izvanparničnoj pisarnici Stalne službe u Karlovcu</w:t>
      </w:r>
      <w:r w:rsidR="0020029B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B3B4D" w:rsidP="008B3B4D" w:rsidR="008B3B4D" w:rsidRPr="00293829">
      <w:pPr>
        <w:spacing w:lineRule="auto" w:line="240" w:after="0"/>
        <w:ind w:left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8B3B4D" w:rsidP="008B3B4D" w:rsidR="008B3B4D" w:rsidRPr="00293829">
      <w:pPr>
        <w:spacing w:lineRule="auto" w:line="240" w:after="0"/>
        <w:ind w:left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8B3B4D" w:rsidP="008B3B4D" w:rsidR="008B3B4D" w:rsidRPr="0029382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6B4E5F">
        <w:rPr>
          <w:rFonts w:eastAsia="Times New Roman" w:hAnsi="Times New Roman" w:ascii="Times New Roman"/>
          <w:sz w:val="24"/>
          <w:szCs w:val="24"/>
          <w:lang w:eastAsia="hr-HR"/>
        </w:rPr>
        <w:t>20. ožujka</w:t>
      </w:r>
      <w:r w:rsidR="00293829" w:rsidRPr="00293829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8B3B4D" w:rsidP="008B3B4D" w:rsidR="008B3B4D" w:rsidRPr="0029382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B3B4D" w:rsidP="008B3B4D" w:rsidR="008B3B4D" w:rsidRPr="00293829">
      <w:pPr>
        <w:spacing w:lineRule="auto" w:line="24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Stečajni sudac:</w:t>
      </w:r>
    </w:p>
    <w:p w:rsidRDefault="008B3B4D" w:rsidP="008B3B4D" w:rsidR="008B3B4D" w:rsidRPr="0029382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Jadranka Mađeruh,v.r.</w:t>
      </w:r>
    </w:p>
    <w:p w:rsidRDefault="008B3B4D" w:rsidP="008B3B4D" w:rsidR="008B3B4D" w:rsidRPr="00293829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8B3B4D" w:rsidP="008B3B4D" w:rsidR="008B3B4D" w:rsidRPr="00293829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>-ovlašteni službenik:</w:t>
      </w:r>
    </w:p>
    <w:p w:rsidRDefault="008B3B4D" w:rsidP="008B3B4D" w:rsidR="008B3B4D" w:rsidRPr="00293829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>Draženka Prpić</w:t>
      </w:r>
    </w:p>
    <w:p w:rsidRDefault="008B3B4D" w:rsidP="008B3B4D" w:rsidR="008B3B4D" w:rsidRPr="0029382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D7813" w:rsidR="001D7813" w:rsidRPr="00293829">
      <w:pPr>
        <w:rPr>
          <w:rFonts w:hAnsi="Times New Roman" w:ascii="Times New Roman"/>
          <w:sz w:val="24"/>
          <w:szCs w:val="24"/>
        </w:rPr>
      </w:pPr>
    </w:p>
    <w:sectPr w:rsidR="001D7813" w:rsidRPr="0029382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5223A8"/>
    <w:multiLevelType w:val="hybridMultilevel"/>
    <w:tmpl w:val="A4F4D116"/>
    <w:lvl w:tplc="F61AE4E4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74DB46B4"/>
    <w:multiLevelType w:val="hybridMultilevel"/>
    <w:tmpl w:val="CE3A0606"/>
    <w:lvl w:tplc="03E8506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79092994"/>
    <w:multiLevelType w:val="hybridMultilevel"/>
    <w:tmpl w:val="69C2B52E"/>
    <w:lvl w:tplc="320695C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3B4D"/>
    <w:rsid w:val="001D7813"/>
    <w:rsid w:val="0020029B"/>
    <w:rsid w:val="00293829"/>
    <w:rsid w:val="003E552F"/>
    <w:rsid w:val="0043029B"/>
    <w:rsid w:val="006B4E5F"/>
    <w:rsid w:val="008B3B4D"/>
    <w:rsid w:val="00EC2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3B4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302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02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29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0029B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0029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0029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3B4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302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02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2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0029B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002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002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667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5459</izvorni_sadrzaj>
    <derivirana_varijabla naziv="DomainObject.Predmet.Broj_1">5459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St-5459/2016</izvorni_sadrzaj>
    <derivirana_varijabla naziv="DomainObject.Predmet.OznakaBroj_1">St-5459/2016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FARMA VUKOVINA FIOLIĆ d.o.o. za proizvodnju stoke u stečaju zastupanog po punomoćniku Josip Štefičić</izvorni_sadrzaj>
    <derivirana_varijabla naziv="DomainObject.Predmet.ProtustrankaFormated_1">  FARMA VUKOVINA FIOLIĆ d.o.o. za proizvodnju stoke u stečaju zastupanog po punomoćniku Josip Štefičić</derivirana_varijabla>
  </DomainObject.Predmet.ProtustrankaFormated>
  <DomainObject.Predmet.ProtustrankaFormatedOIB>
    <izvorni_sadrzaj>  FARMA VUKOVINA FIOLIĆ d.o.o. za proizvodnju stoke u stečaju, OIB 08410775219 zastupanog po punomoćniku Josip Štefičić</izvorni_sadrzaj>
    <derivirana_varijabla naziv="DomainObject.Predmet.ProtustrankaFormatedOIB_1">  FARMA VUKOVINA FIOLIĆ d.o.o. za proizvodnju stoke u stečaju, OIB 08410775219 zastupanog po punomoćniku Josip Štefičić</derivirana_varijabla>
  </DomainObject.Predmet.ProtustrankaFormatedOIB>
  <DomainObject.Predmet.ProtustrankaFormatedWithAdress>
    <izvorni_sadrzaj> FARMA VUKOVINA FIOLIĆ d.o.o. za proizvodnju stoke u stečaju, Križanići 41, 10000 Zagreb zastupanog po punomoćniku Josip Štefičić</izvorni_sadrzaj>
    <derivirana_varijabla naziv="DomainObject.Predmet.ProtustrankaFormatedWithAdress_1"> FARMA VUKOVINA FIOLIĆ d.o.o. za proizvodnju stoke u stečaju, Križanići 41, 10000 Zagreb zastupanog po punomoćniku Josip Štefičić</derivirana_varijabla>
  </DomainObject.Predmet.ProtustrankaFormatedWithAdress>
  <DomainObject.Predmet.ProtustrankaFormatedWithAdressOIB>
    <izvorni_sadrzaj> FARMA VUKOVINA FIOLIĆ d.o.o. za proizvodnju stoke u stečaju, OIB 08410775219, Križanići 41, 10000 Zagreb zastupanog po punomoćniku Josip Štefičić</izvorni_sadrzaj>
    <derivirana_varijabla naziv="DomainObject.Predmet.ProtustrankaFormatedWithAdressOIB_1"> FARMA VUKOVINA FIOLIĆ d.o.o. za proizvodnju stoke u stečaju, OIB 08410775219, Križanići 41, 10000 Zagreb zastupanog po punomoćniku Josip Štefičić</derivirana_varijabla>
  </DomainObject.Predmet.ProtustrankaFormatedWithAdressOIB>
  <DomainObject.Predmet.ProtustrankaWithAdress>
    <izvorni_sadrzaj>FARMA VUKOVINA FIOLIĆ d.o.o. za proizvodnju stoke u stečaju Križanići 41, 10000 Zagreb</izvorni_sadrzaj>
    <derivirana_varijabla naziv="DomainObject.Predmet.ProtustrankaWithAdress_1">FARMA VUKOVINA FIOLIĆ d.o.o. za proizvodnju stoke u stečaju Križanići 41, 10000 Zagreb</derivirana_varijabla>
  </DomainObject.Predmet.ProtustrankaWithAdress>
  <DomainObject.Predmet.ProtustrankaWithAdressOIB>
    <izvorni_sadrzaj>FARMA VUKOVINA FIOLIĆ d.o.o. za proizvodnju stoke u stečaju, OIB 08410775219, Križanići 41, 10000 Zagreb</izvorni_sadrzaj>
    <derivirana_varijabla naziv="DomainObject.Predmet.ProtustrankaWithAdressOIB_1">FARMA VUKOVINA FIOLIĆ d.o.o. za proizvodnju stoke u stečaju, OIB 08410775219, Križanići 41, 10000 Zagreb</derivirana_varijabla>
  </DomainObject.Predmet.ProtustrankaWithAdressOIB>
  <DomainObject.Predmet.ProtustrankaNazivFormated>
    <izvorni_sadrzaj>FARMA VUKOVINA FIOLIĆ d.o.o. za proizvodnju stoke u stečaju</izvorni_sadrzaj>
    <derivirana_varijabla naziv="DomainObject.Predmet.ProtustrankaNazivFormated_1">FARMA VUKOVINA FIOLIĆ d.o.o. za proizvodnju stoke u stečaju</derivirana_varijabla>
  </DomainObject.Predmet.ProtustrankaNazivFormated>
  <DomainObject.Predmet.ProtustrankaNazivFormatedOIB>
    <izvorni_sadrzaj>FARMA VUKOVINA FIOLIĆ d.o.o. za proizvodnju stoke u stečaju, OIB 08410775219</izvorni_sadrzaj>
    <derivirana_varijabla naziv="DomainObject.Predmet.ProtustrankaNazivFormatedOIB_1">FARMA VUKOVINA FIOLIĆ d.o.o. za proizvodnju stoke u stečaju, OIB 08410775219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Fiolić</izvorni_sadrzaj>
    <derivirana_varijabla naziv="DomainObject.Predmet.StrankaFormated_1">  FINA Regionalni centar Zagreb; Mario Fiolić</derivirana_varijabla>
  </DomainObject.Predmet.StrankaFormated>
  <DomainObject.Predmet.StrankaFormatedOIB>
    <izvorni_sadrzaj>  FINA Regionalni centar Zagreb, OIB 85821130368; Mario Fiolić, OIB 12381151304</izvorni_sadrzaj>
    <derivirana_varijabla naziv="DomainObject.Predmet.StrankaFormatedOIB_1">  FINA Regionalni centar Zagreb, OIB 85821130368; Mario Fiolić, OIB 12381151304</derivirana_varijabla>
  </DomainObject.Predmet.StrankaFormatedOIB>
  <DomainObject.Predmet.StrankaFormatedWithAdress>
    <izvorni_sadrzaj> FINA Regionalni centar Zagreb, Trg svibanjskih žrtava 1995. br. 1, 10000 Zagreb; Mario Fiolić, Gradska Ulica 2, 10020 Mala Mlaka</izvorni_sadrzaj>
    <derivirana_varijabla naziv="DomainObject.Predmet.StrankaFormatedWithAdress_1"> FINA Regionalni centar Zagreb, Trg svibanjskih žrtava 1995. br. 1, 10000 Zagreb; Mario Fiolić, Gradska Ulica 2, 10020 Mala Mlaka</derivirana_varijabla>
  </DomainObject.Predmet.StrankaFormatedWithAdress>
  <DomainObject.Predmet.StrankaFormatedWithAdressOIB>
    <izvorni_sadrzaj> FINA Regionalni centar Zagreb, OIB 85821130368, Trg svibanjskih žrtava 1995. br. 1, 10000 Zagreb; Mario Fiolić, OIB 12381151304, Gradska Ulica 2, 10020 Mala Mlaka</izvorni_sadrzaj>
    <derivirana_varijabla naziv="DomainObject.Predmet.StrankaFormatedWithAdressOIB_1"> FINA Regionalni centar Zagreb, OIB 85821130368, Trg svibanjskih žrtava 1995. br. 1, 10000 Zagreb; Mario Fiolić, OIB 12381151304, Gradska Ulica 2, 10020 Mala Mlaka</derivirana_varijabla>
  </DomainObject.Predmet.StrankaFormatedWithAdressOIB>
  <DomainObject.Predmet.StrankaWithAdress>
    <izvorni_sadrzaj>FINA Regionalni centar Zagreb Trg svibanjskih žrtava 1995. br. 1,10000 Zagreb,Mario Fiolić Gradska Ulica 2,10020 Mala Mlaka</izvorni_sadrzaj>
    <derivirana_varijabla naziv="DomainObject.Predmet.StrankaWithAdress_1">FINA Regionalni centar Zagreb Trg svibanjskih žrtava 1995. br. 1,10000 Zagreb,Mario Fiolić Gradska Ulica 2,10020 Mala Mlaka</derivirana_varijabla>
  </DomainObject.Predmet.StrankaWithAdress>
  <DomainObject.Predmet.StrankaWithAdressOIB>
    <izvorni_sadrzaj>FINA Regionalni centar Zagreb, OIB 85821130368, Trg svibanjskih žrtava 1995. br. 1,10000 Zagreb,Mario Fiolić, OIB 12381151304, Gradska Ulica 2,10020 Mala Mlaka</izvorni_sadrzaj>
    <derivirana_varijabla naziv="DomainObject.Predmet.StrankaWithAdressOIB_1">FINA Regionalni centar Zagreb, OIB 85821130368, Trg svibanjskih žrtava 1995. br. 1,10000 Zagreb,Mario Fiolić, OIB 12381151304, Gradska Ulica 2,10020 Mala Mlaka</derivirana_varijabla>
  </DomainObject.Predmet.StrankaWithAdressOIB>
  <DomainObject.Predmet.StrankaNazivFormated>
    <izvorni_sadrzaj>FINA Regionalni centar Zagreb,Mario Fiolić</izvorni_sadrzaj>
    <derivirana_varijabla naziv="DomainObject.Predmet.StrankaNazivFormated_1">FINA Regionalni centar Zagreb,Mario Fiolić</derivirana_varijabla>
  </DomainObject.Predmet.StrankaNazivFormated>
  <DomainObject.Predmet.StrankaNazivFormatedOIB>
    <izvorni_sadrzaj>FINA Regionalni centar Zagreb, OIB 85821130368,Mario Fiolić, OIB 12381151304</izvorni_sadrzaj>
    <derivirana_varijabla naziv="DomainObject.Predmet.StrankaNazivFormatedOIB_1">FINA Regionalni centar Zagreb, OIB 85821130368,Mario Fiolić, OIB 12381151304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Mario Fiolić</item>
    </izvorni_sadrzaj>
    <derivirana_varijabla naziv="DomainObject.Predmet.StrankaListFormated_1">
      <item>FINA Regionalni centar Zagreb</item>
      <item>Mario Fiolić</item>
    </derivirana_varijabla>
  </DomainObject.Predmet.StrankaListFormated>
  <DomainObject.Predmet.StrankaListFormatedOIB>
    <izvorni_sadrzaj>
      <item>FINA Regionalni centar Zagreb, OIB 85821130368</item>
      <item>Mario Fiolić, OIB 12381151304</item>
    </izvorni_sadrzaj>
    <derivirana_varijabla naziv="DomainObject.Predmet.StrankaListFormatedOIB_1">
      <item>FINA Regionalni centar Zagreb, OIB 85821130368</item>
      <item>Mario Fiolić, OIB 12381151304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Fiolić, Gradska Ulica 2, 10020 Mala Mlaka</item>
    </izvorni_sadrzaj>
    <derivirana_varijabla naziv="DomainObject.Predmet.StrankaListFormatedWithAdress_1">
      <item>FINA Regionalni centar Zagreb, Trg svibanjskih žrtava 1995. br. 1, 10000 Zagreb</item>
      <item>Mario Fiolić, Gradska Ulica 2, 10020 Mala Mlaka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Fiolić, OIB 12381151304, Gradska Ulica 2, 10020 Mala Mlaka</item>
    </izvorni_sadrzaj>
    <derivirana_varijabla naziv="DomainObject.Predmet.StrankaListFormatedWithAdressOIB_1">
      <item>FINA Regionalni centar Zagreb, OIB 85821130368, Trg svibanjskih žrtava 1995. br. 1, 10000 Zagreb</item>
      <item>Mario Fiolić, OIB 12381151304, Gradska Ulica 2, 10020 Mala Mlaka</item>
    </derivirana_varijabla>
  </DomainObject.Predmet.StrankaListFormatedWithAdressOIB>
  <DomainObject.Predmet.StrankaListNazivFormated>
    <izvorni_sadrzaj>
      <item>FINA Regionalni centar Zagreb</item>
      <item>Mario Fiolić</item>
    </izvorni_sadrzaj>
    <derivirana_varijabla naziv="DomainObject.Predmet.StrankaListNazivFormated_1">
      <item>FINA Regionalni centar Zagreb</item>
      <item>Mario Fiolić</item>
    </derivirana_varijabla>
  </DomainObject.Predmet.StrankaListNazivFormated>
  <DomainObject.Predmet.StrankaListNazivFormatedOIB>
    <izvorni_sadrzaj>
      <item>FINA Regionalni centar Zagreb, OIB 85821130368</item>
      <item>Mario Fiolić, OIB 12381151304</item>
    </izvorni_sadrzaj>
    <derivirana_varijabla naziv="DomainObject.Predmet.StrankaListNazivFormatedOIB_1">
      <item>FINA Regionalni centar Zagreb, OIB 85821130368</item>
      <item>Mario Fiolić, OIB 12381151304</item>
    </derivirana_varijabla>
  </DomainObject.Predmet.StrankaListNazivFormatedOIB>
  <DomainObject.Predmet.ProtuStrankaListFormated>
    <izvorni_sadrzaj>
      <item>FARMA VUKOVINA FIOLIĆ d.o.o. za proizvodnju stoke u stečaju zastupanog po punomoćniku Josip Štefičić</item>
    </izvorni_sadrzaj>
    <derivirana_varijabla naziv="DomainObject.Predmet.ProtuStrankaListFormated_1">
      <item>FARMA VUKOVINA FIOLIĆ d.o.o. za proizvodnju stoke u stečaju zastupanog po punomoćniku Josip Štefičić</item>
    </derivirana_varijabla>
  </DomainObject.Predmet.ProtuStrankaListFormated>
  <DomainObject.Predmet.ProtuStrankaListFormatedOIB>
    <izvorni_sadrzaj>
      <item>FARMA VUKOVINA FIOLIĆ d.o.o. za proizvodnju stoke u stečaju, OIB 08410775219 zastupanog po punomoćniku Josip Štefičić</item>
    </izvorni_sadrzaj>
    <derivirana_varijabla naziv="DomainObject.Predmet.ProtuStrankaListFormatedOIB_1">
      <item>FARMA VUKOVINA FIOLIĆ d.o.o. za proizvodnju stoke u stečaju, OIB 08410775219 zastupanog po punomoćniku Josip Štefičić</item>
    </derivirana_varijabla>
  </DomainObject.Predmet.ProtuStrankaListFormatedOIB>
  <DomainObject.Predmet.ProtuStrankaListFormatedWithAdress>
    <izvorni_sadrzaj>
      <item>FARMA VUKOVINA FIOLIĆ d.o.o. za proizvodnju stoke u stečaju, Križanići 41, 10000 Zagreb zastupanog po punomoćniku Josip Štefičić</item>
    </izvorni_sadrzaj>
    <derivirana_varijabla naziv="DomainObject.Predmet.ProtuStrankaListFormatedWithAdress_1">
      <item>FARMA VUKOVINA FIOLIĆ d.o.o. za proizvodnju stoke u stečaju, Križanići 41, 10000 Zagreb zastupanog po punomoćniku Josip Štefičić</item>
    </derivirana_varijabla>
  </DomainObject.Predmet.ProtuStrankaListFormatedWithAdress>
  <DomainObject.Predmet.ProtuStrankaListFormatedWithAdressOIB>
    <izvorni_sadrzaj>
      <item>FARMA VUKOVINA FIOLIĆ d.o.o. za proizvodnju stoke u stečaju, OIB 08410775219, Križanići 41, 10000 Zagreb zastupanog po punomoćniku Josip Štefičić</item>
    </izvorni_sadrzaj>
    <derivirana_varijabla naziv="DomainObject.Predmet.ProtuStrankaListFormatedWithAdressOIB_1">
      <item>FARMA VUKOVINA FIOLIĆ d.o.o. za proizvodnju stoke u stečaju, OIB 08410775219, Križanići 41, 10000 Zagreb zastupanog po punomoćniku Josip Štefičić</item>
    </derivirana_varijabla>
  </DomainObject.Predmet.ProtuStrankaListFormatedWithAdressOIB>
  <DomainObject.Predmet.ProtuStrankaListNazivFormated>
    <izvorni_sadrzaj>
      <item>FARMA VUKOVINA FIOLIĆ d.o.o. za proizvodnju stoke u stečaju</item>
    </izvorni_sadrzaj>
    <derivirana_varijabla naziv="DomainObject.Predmet.ProtuStrankaListNazivFormated_1">
      <item>FARMA VUKOVINA FIOLIĆ d.o.o. za proizvodnju stoke u stečaju</item>
    </derivirana_varijabla>
  </DomainObject.Predmet.ProtuStrankaListNazivFormated>
  <DomainObject.Predmet.ProtuStrankaListNazivFormatedOIB>
    <izvorni_sadrzaj>
      <item>FARMA VUKOVINA FIOLIĆ d.o.o. za proizvodnju stoke u stečaju, OIB 08410775219</item>
    </izvorni_sadrzaj>
    <derivirana_varijabla naziv="DomainObject.Predmet.ProtuStrankaListNazivFormatedOIB_1">
      <item>FARMA VUKOVINA FIOLIĆ d.o.o. za proizvodnju stoke u stečaju, OIB 08410775219</item>
    </derivirana_varijabla>
  </DomainObject.Predmet.ProtuStrankaListNazivFormatedOIB>
  <DomainObject.Predmet.OstaliListFormated>
    <izvorni_sadrzaj>
      <item>Mario Fiolić</item>
      <item>Josip Štefičić punomoćnik sudionika u postupku FARMA VUKOVINA FIOLIĆ d.o.o. za proizvodnju stoke u stečaju</item>
      <item>Davorka Huljev</item>
      <item>B2  KAPITAL d.o.o.</item>
      <item>VENETO BANKA dioničko društvo</item>
      <item>ŽITO d.o.o.</item>
    </izvorni_sadrzaj>
    <derivirana_varijabla naziv="DomainObject.Predmet.OstaliListFormated_1">
      <item>Mario Fiolić</item>
      <item>Josip Štefičić punomoćnik sudionika u postupku FARMA VUKOVINA FIOLIĆ d.o.o. za proizvodnju stoke u stečaju</item>
      <item>Davorka Huljev</item>
      <item>B2  KAPITAL d.o.o.</item>
      <item>VENETO BANKA dioničko društvo</item>
      <item>ŽITO d.o.o.</item>
    </derivirana_varijabla>
  </DomainObject.Predmet.OstaliListFormated>
  <DomainObject.Predmet.OstaliListFormatedOIB>
    <izvorni_sadrzaj>
      <item>Mario Fiolić, OIB 12381151304</item>
      <item>Josip Štefičić punomoćnik sudionika u postupku FARMA VUKOVINA FIOLIĆ d.o.o. za proizvodnju stoke u stečaju</item>
      <item>Davorka Huljev, OIB 34743014377</item>
      <item>B2  KAPITAL d.o.o., OIB 57509775367</item>
      <item>VENETO BANKA dioničko društvo, OIB 81712716992</item>
      <item>ŽITO d.o.o., OIB 03834418154</item>
    </izvorni_sadrzaj>
    <derivirana_varijabla naziv="DomainObject.Predmet.OstaliListFormatedOIB_1">
      <item>Mario Fiolić, OIB 12381151304</item>
      <item>Josip Štefičić punomoćnik sudionika u postupku FARMA VUKOVINA FIOLIĆ d.o.o. za proizvodnju stoke u stečaju</item>
      <item>Davorka Huljev, OIB 34743014377</item>
      <item>B2  KAPITAL d.o.o., OIB 57509775367</item>
      <item>VENETO BANKA dioničko društvo, OIB 81712716992</item>
      <item>ŽITO d.o.o., OIB 03834418154</item>
    </derivirana_varijabla>
  </DomainObject.Predmet.OstaliListFormatedOIB>
  <DomainObject.Predmet.OstaliListFormatedWithAdress>
    <izvorni_sadrzaj>
      <item>Mario Fiolić, Gradska Ulica 2, 10020 Mala Mlaka</item>
      <item>Josip Štefičić, Črešnjevec 4, 10000 Zagreb punomoćnik sudionika u postupku FARMA VUKOVINA FIOLIĆ d.o.o. za proizvodnju stoke u stečaju</item>
      <item>Davorka Huljev, Miramarska 13d, 10000 Zagreb</item>
      <item>B2  KAPITAL d.o.o., Radnička cesta 41, 10000 Zagreb</item>
      <item>VENETO BANKA dioničko društvo, Draškovićeva 58, 10000 Zagreb</item>
      <item>ŽITO d.o.o., Đakovština 3, 31000 Osijek</item>
    </izvorni_sadrzaj>
    <derivirana_varijabla naziv="DomainObject.Predmet.OstaliListFormatedWithAdress_1">
      <item>Mario Fiolić, Gradska Ulica 2, 10020 Mala Mlaka</item>
      <item>Josip Štefičić, Črešnjevec 4, 10000 Zagreb punomoćnik sudionika u postupku FARMA VUKOVINA FIOLIĆ d.o.o. za proizvodnju stoke u stečaju</item>
      <item>Davorka Huljev, Miramarska 13d, 10000 Zagreb</item>
      <item>B2  KAPITAL d.o.o., Radnička cesta 41, 10000 Zagreb</item>
      <item>VENETO BANKA dioničko društvo, Draškovićeva 58, 10000 Zagreb</item>
      <item>ŽITO d.o.o., Đakovština 3, 31000 Osijek</item>
    </derivirana_varijabla>
  </DomainObject.Predmet.OstaliListFormatedWithAdress>
  <DomainObject.Predmet.OstaliListFormatedWithAdressOIB>
    <izvorni_sadrzaj>
      <item>Mario Fiolić, OIB 12381151304, Gradska Ulica 2, 10020 Mala Mlaka</item>
      <item>Josip Štefičić, Črešnjevec 4, 10000 Zagreb punomoćnik sudionika u postupku FARMA VUKOVINA FIOLIĆ d.o.o. za proizvodnju stoke u stečaju</item>
      <item>Davorka Huljev, OIB 34743014377, Miramarska 13d, 10000 Zagreb</item>
      <item>B2  KAPITAL d.o.o., OIB 57509775367, Radnička cesta 41, 10000 Zagreb</item>
      <item>VENETO BANKA dioničko društvo, OIB 81712716992, Draškovićeva 58, 10000 Zagreb</item>
      <item>ŽITO d.o.o., OIB 03834418154, Đakovština 3, 31000 Osijek</item>
    </izvorni_sadrzaj>
    <derivirana_varijabla naziv="DomainObject.Predmet.OstaliListFormatedWithAdressOIB_1">
      <item>Mario Fiolić, OIB 12381151304, Gradska Ulica 2, 10020 Mala Mlaka</item>
      <item>Josip Štefičić, Črešnjevec 4, 10000 Zagreb punomoćnik sudionika u postupku FARMA VUKOVINA FIOLIĆ d.o.o. za proizvodnju stoke u stečaju</item>
      <item>Davorka Huljev, OIB 34743014377, Miramarska 13d, 10000 Zagreb</item>
      <item>B2  KAPITAL d.o.o., OIB 57509775367, Radnička cesta 41, 10000 Zagreb</item>
      <item>VENETO BANKA dioničko društvo, OIB 81712716992, Draškovićeva 58, 10000 Zagreb</item>
      <item>ŽITO d.o.o., OIB 03834418154, Đakovština 3, 31000 Osijek</item>
    </derivirana_varijabla>
  </DomainObject.Predmet.OstaliListFormatedWithAdressOIB>
  <DomainObject.Predmet.OstaliListNazivFormated>
    <izvorni_sadrzaj>
      <item>Mario Fiolić</item>
      <item>Josip Štefičić</item>
      <item>Davorka Huljev</item>
      <item>B2  KAPITAL d.o.o.</item>
      <item>VENETO BANKA dioničko društvo</item>
      <item>ŽITO d.o.o.</item>
    </izvorni_sadrzaj>
    <derivirana_varijabla naziv="DomainObject.Predmet.OstaliListNazivFormated_1">
      <item>Mario Fiolić</item>
      <item>Josip Štefičić</item>
      <item>Davorka Huljev</item>
      <item>B2  KAPITAL d.o.o.</item>
      <item>VENETO BANKA dioničko društvo</item>
      <item>ŽITO d.o.o.</item>
    </derivirana_varijabla>
  </DomainObject.Predmet.OstaliListNazivFormated>
  <DomainObject.Predmet.OstaliListNazivFormatedOIB>
    <izvorni_sadrzaj>
      <item>Mario Fiolić, OIB 12381151304</item>
      <item>Josip Štefičić</item>
      <item>Davorka Huljev, OIB 34743014377</item>
      <item>B2  KAPITAL d.o.o., OIB 57509775367</item>
      <item>VENETO BANKA dioničko društvo, OIB 81712716992</item>
      <item>ŽITO d.o.o., OIB 03834418154</item>
    </izvorni_sadrzaj>
    <derivirana_varijabla naziv="DomainObject.Predmet.OstaliListNazivFormatedOIB_1">
      <item>Mario Fiolić, OIB 12381151304</item>
      <item>Josip Štefičić</item>
      <item>Davorka Huljev, OIB 34743014377</item>
      <item>B2  KAPITAL d.o.o., OIB 57509775367</item>
      <item>VENETO BANKA dioničko društvo, OIB 81712716992</item>
      <item>ŽITO d.o.o., OIB 03834418154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FARMA VUKOVINA FIOLIĆ d.o.o. za proizvodnju stoke u stečaju</izvorni_sadrzaj>
    <derivirana_varijabla naziv="DomainObject.Predmet.ProtustrankaIDrugi_1">FARMA VUKOVINA FIOLIĆ d.o.o. za proizvodnju stoke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FARMA VUKOVINA FIOLIĆ d.o.o. za proizvodnju stoke u stečaju, OIB 08410775219, Križanići 41, 10000 Zagreb</izvorni_sadrzaj>
    <derivirana_varijabla naziv="DomainObject.Predmet.ProtustrankaIDrugiAdressOIB_1">FARMA VUKOVINA FIOLIĆ d.o.o. za proizvodnju stoke u stečaju, OIB 08410775219, Križanići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FARMA VUKOVINA FIOLIĆ d.o.o. za proizvodnju stoke u stečaju</item>
      <item>Mario Fiolić</item>
      <item>Mario Fiolić</item>
      <item>Josip Štefičić</item>
      <item>Davorka Huljev</item>
      <item>B2  KAPITAL d.o.o.</item>
      <item>VENETO BANKA dioničko društvo</item>
      <item>ŽITO d.o.o.</item>
    </izvorni_sadrzaj>
    <derivirana_varijabla naziv="DomainObject.Predmet.SudioniciListNaziv_1">
      <item>FINA Regionalni centar Zagreb</item>
      <item>FARMA VUKOVINA FIOLIĆ d.o.o. za proizvodnju stoke u stečaju</item>
      <item>Mario Fiolić</item>
      <item>Mario Fiolić</item>
      <item>Josip Štefičić</item>
      <item>Davorka Huljev</item>
      <item>B2  KAPITAL d.o.o.</item>
      <item>VENETO BANKA dioničko društvo</item>
      <item>ŽITO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FARMA VUKOVINA FIOLIĆ d.o.o. za proizvodnju stoke u stečaju, OIB 08410775219, Križanići 41,10000 Zagreb</item>
      <item>Mario Fiolić, OIB 12381151304, Gradska Ulica 2,10020 Mala Mlaka</item>
      <item>Mario Fiolić, OIB 12381151304, Gradska Ulica 2,10020 Mala Mlaka</item>
      <item>Josip Štefičić, Črešnjevec 4,10000 Zagreb</item>
      <item>Davorka Huljev, OIB 34743014377, Miramarska 13d,10000 Zagreb</item>
      <item>B2  KAPITAL d.o.o., OIB 57509775367, Radnička cesta 41,10000 Zagreb</item>
      <item>VENETO BANKA dioničko društvo, OIB 81712716992, Draškovićeva 58,10000 Zagreb</item>
      <item>ŽITO d.o.o., OIB 03834418154, Đakovština 3,31000 Osijek</item>
    </izvorni_sadrzaj>
    <derivirana_varijabla naziv="DomainObject.Predmet.SudioniciListAdressOIB_1">
      <item>FINA Regionalni centar Zagreb, OIB 85821130368, Trg svibanjskih žrtava 1995. br. 1,10000 Zagreb</item>
      <item>FARMA VUKOVINA FIOLIĆ d.o.o. za proizvodnju stoke u stečaju, OIB 08410775219, Križanići 41,10000 Zagreb</item>
      <item>Mario Fiolić, OIB 12381151304, Gradska Ulica 2,10020 Mala Mlaka</item>
      <item>Mario Fiolić, OIB 12381151304, Gradska Ulica 2,10020 Mala Mlaka</item>
      <item>Josip Štefičić, Črešnjevec 4,10000 Zagreb</item>
      <item>Davorka Huljev, OIB 34743014377, Miramarska 13d,10000 Zagreb</item>
      <item>B2  KAPITAL d.o.o., OIB 57509775367, Radnička cesta 41,10000 Zagreb</item>
      <item>VENETO BANKA dioničko društvo, OIB 81712716992, Draškovićeva 58,10000 Zagreb</item>
      <item>ŽITO d.o.o., OIB 03834418154, Đakovština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08410775219</item>
      <item>, OIB 12381151304</item>
      <item>, OIB 12381151304</item>
      <item>, OIB null</item>
      <item>, OIB 34743014377</item>
      <item>, OIB 57509775367</item>
      <item>, OIB 81712716992</item>
      <item>, OIB 03834418154</item>
    </izvorni_sadrzaj>
    <derivirana_varijabla naziv="DomainObject.Predmet.SudioniciListNazivOIB_1">
      <item>, OIB 85821130368</item>
      <item>, OIB 08410775219</item>
      <item>, OIB 12381151304</item>
      <item>, OIB 12381151304</item>
      <item>, OIB null</item>
      <item>, OIB 34743014377</item>
      <item>, OIB 57509775367</item>
      <item>, OIB 81712716992</item>
      <item>, OIB 03834418154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35C22D-EBEC-45E1-AE62-4259124681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1184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2018-03-20T12:38:00Z</dcterms:created>
  <dc:creator>Draženka Prpić</dc:creator>
  <cp:lastModifiedBy>Draženka Prpić</cp:lastModifiedBy>
  <cp:lastPrinted>2018-03-20T12:43:00Z</cp:lastPrinted>
  <dcterms:modified xmlns:xsi="http://www.w3.org/2001/XMLSchema-instance" xsi:type="dcterms:W3CDTF">2018-03-20T12:43:00Z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UTVRĐIVANJA VRIJEDNOSTI NEKRETNINE-St-5459-16.docx)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