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17c5" w14:paraId="bf417c5" w:rsidRDefault="00774B6C" w:rsidR="00DD7199" w:rsidRPr="00D00A80">
      <w:pPr>
        <w15:collapsed w:val="false"/>
        <w:rPr>
          <w:bCs/>
        </w:rPr>
      </w:pPr>
      <w:bookmarkStart w:name="_GoBack" w:id="0"/>
      <w:bookmarkEnd w:id="0"/>
      <w:r w:rsidRPr="00D00A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D00A80">
        <w:rPr>
          <w:bCs/>
        </w:rPr>
        <w:t xml:space="preserve"> </w:t>
      </w:r>
    </w:p>
    <w:p w:rsidRDefault="00E70CFA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D00A80">
      <w:pPr>
        <w:rPr>
          <w:bCs/>
        </w:rPr>
      </w:pPr>
      <w:r w:rsidRPr="00D00A80">
        <w:rPr>
          <w:bCs/>
        </w:rPr>
        <w:t xml:space="preserve">TRGOVAČKI </w:t>
      </w:r>
      <w:r w:rsidR="00467371" w:rsidRPr="00D00A80">
        <w:rPr>
          <w:bCs/>
        </w:rPr>
        <w:t>SUD U ZAGREBU</w:t>
      </w:r>
    </w:p>
    <w:p w:rsidRDefault="00467371" w:rsidR="00E70CFA" w:rsidRPr="00D00A80">
      <w:pPr>
        <w:rPr>
          <w:bCs/>
        </w:rPr>
      </w:pPr>
      <w:r w:rsidRPr="00D00A80">
        <w:rPr>
          <w:bCs/>
        </w:rPr>
        <w:t>Zagreb, Amruševa 2/II</w:t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85029E" w:rsidRPr="00D00A80">
        <w:rPr>
          <w:bCs/>
        </w:rPr>
        <w:tab/>
      </w:r>
      <w:r w:rsidRPr="00D00A80">
        <w:rPr>
          <w:bCs/>
        </w:rPr>
        <w:t>31-ST-</w:t>
      </w:r>
      <w:r w:rsidR="00587E2D">
        <w:rPr>
          <w:bCs/>
        </w:rPr>
        <w:t>1509/16-37</w:t>
      </w:r>
    </w:p>
    <w:p w:rsidRDefault="00A232E1" w:rsidR="00A232E1" w:rsidRPr="00D00A80">
      <w:pPr>
        <w:rPr>
          <w:bCs/>
        </w:rPr>
      </w:pPr>
    </w:p>
    <w:p w:rsidRDefault="00A232E1" w:rsidP="00A232E1" w:rsidR="00E70CFA" w:rsidRPr="00D00A80">
      <w:pPr>
        <w:jc w:val="center"/>
        <w:rPr>
          <w:bCs/>
        </w:rPr>
      </w:pPr>
      <w:r w:rsidRPr="00D00A80">
        <w:rPr>
          <w:bCs/>
        </w:rPr>
        <w:t xml:space="preserve">R E P U B L I K A   H R V A T S K A </w:t>
      </w:r>
    </w:p>
    <w:p w:rsidRDefault="00E70CFA" w:rsidR="00E70CFA">
      <w:pPr>
        <w:pStyle w:val="Naslov2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D00A80"/>
    <w:p w:rsidRDefault="00160055" w:rsidP="001E50E5" w:rsidR="007B1F7D">
      <w:pPr>
        <w:ind w:firstLine="708"/>
      </w:pPr>
      <w:r w:rsidRPr="00D00A80">
        <w:rPr>
          <w:bCs/>
        </w:rPr>
        <w:t>TRGOVAČKI SUD U ZAGREBU</w:t>
      </w:r>
      <w:r w:rsidRPr="00D00A80">
        <w:t xml:space="preserve"> po sucu Nadi Kraljić</w:t>
      </w:r>
      <w:r w:rsidR="00587E2D">
        <w:t xml:space="preserve"> u stečajnom postupku nad stečajnim</w:t>
      </w:r>
      <w:r w:rsidR="00394C15">
        <w:t xml:space="preserve"> dužnikom NOVOGRADNJA-ZAGORK</w:t>
      </w:r>
      <w:r w:rsidR="00C162CE">
        <w:t>A d.o.o.</w:t>
      </w:r>
      <w:r w:rsidR="00DD0305">
        <w:t xml:space="preserve"> – u stečaju, </w:t>
      </w:r>
      <w:r w:rsidR="00C162CE">
        <w:t xml:space="preserve"> Zagreb, Trakošćanska 31</w:t>
      </w:r>
      <w:r w:rsidR="00394C15">
        <w:t xml:space="preserve"> MBS:</w:t>
      </w:r>
      <w:r w:rsidR="00394C15" w:rsidRPr="00314C28">
        <w:t xml:space="preserve"> 080265392</w:t>
      </w:r>
      <w:r w:rsidR="00394C15">
        <w:t xml:space="preserve"> OIB: </w:t>
      </w:r>
      <w:r w:rsidR="00394C15" w:rsidRPr="00314C28">
        <w:t>62612798320</w:t>
      </w:r>
      <w:r w:rsidR="00394C15">
        <w:t xml:space="preserve"> </w:t>
      </w:r>
      <w:r w:rsidR="00002ACE" w:rsidRPr="00D00A80">
        <w:t>dana</w:t>
      </w:r>
      <w:r w:rsidR="000F172F" w:rsidRPr="00D00A80">
        <w:t xml:space="preserve"> </w:t>
      </w:r>
      <w:r w:rsidR="00587E2D">
        <w:t>28. rujna</w:t>
      </w:r>
      <w:r w:rsidR="0091089F" w:rsidRPr="00D00A80">
        <w:t xml:space="preserve"> </w:t>
      </w:r>
      <w:r w:rsidR="007B1F7D" w:rsidRPr="00D00A80">
        <w:t xml:space="preserve"> 2016.  </w:t>
      </w:r>
      <w:r w:rsidR="007356D2" w:rsidRPr="00D00A80">
        <w:t>godine</w:t>
      </w:r>
    </w:p>
    <w:p w:rsidRDefault="002D6015" w:rsidP="001E50E5" w:rsidR="002D6015" w:rsidRPr="00D00A80">
      <w:pPr>
        <w:ind w:firstLine="708"/>
      </w:pPr>
    </w:p>
    <w:p w:rsidRDefault="00E70CFA" w:rsidR="00E70CFA">
      <w:pPr>
        <w:jc w:val="center"/>
        <w:rPr>
          <w:bCs/>
        </w:rPr>
      </w:pPr>
      <w:r w:rsidRPr="00D00A80">
        <w:rPr>
          <w:bCs/>
        </w:rPr>
        <w:t xml:space="preserve">r i j e š i o   j e </w:t>
      </w:r>
    </w:p>
    <w:p w:rsidRDefault="00C162CE" w:rsidR="00C162CE">
      <w:pPr>
        <w:jc w:val="center"/>
        <w:rPr>
          <w:bCs/>
        </w:rPr>
      </w:pPr>
    </w:p>
    <w:p w:rsidRDefault="00C162CE" w:rsidP="00587E2D" w:rsidR="00C162CE">
      <w:r>
        <w:rPr>
          <w:bCs/>
        </w:rPr>
        <w:tab/>
      </w:r>
      <w:r w:rsidR="00587E2D">
        <w:rPr>
          <w:bCs/>
        </w:rPr>
        <w:t xml:space="preserve">U stečajnom postupku nad stečajnim dužnikom </w:t>
      </w:r>
      <w:r>
        <w:t xml:space="preserve"> </w:t>
      </w:r>
      <w:r w:rsidR="00587E2D">
        <w:t xml:space="preserve">NOVOGRADNJA-ZAGORKA d.o.o. </w:t>
      </w:r>
      <w:r w:rsidR="00DD0305">
        <w:t xml:space="preserve">– u stečaju, </w:t>
      </w:r>
      <w:r w:rsidR="00587E2D">
        <w:t>Zagreb, Trakošćanska 31 MBS:</w:t>
      </w:r>
      <w:r w:rsidR="00587E2D" w:rsidRPr="00314C28">
        <w:t xml:space="preserve"> 080265392</w:t>
      </w:r>
      <w:r w:rsidR="00587E2D">
        <w:t xml:space="preserve"> OIB: </w:t>
      </w:r>
      <w:r w:rsidR="00587E2D" w:rsidRPr="00314C28">
        <w:t>62612798320</w:t>
      </w:r>
      <w:r w:rsidR="00587E2D">
        <w:t xml:space="preserve"> određuje se nastavak izvještajnog ročišta (Skupština vjerovnika), a radi glasovanja o prijedlogu odluka odnosno izrade Stečajnog plana za dan </w:t>
      </w:r>
    </w:p>
    <w:p w:rsidRDefault="00587E2D" w:rsidP="00587E2D" w:rsidR="00587E2D">
      <w:r>
        <w:tab/>
      </w:r>
      <w:r>
        <w:tab/>
      </w:r>
      <w:r>
        <w:tab/>
      </w:r>
      <w:r>
        <w:tab/>
        <w:t xml:space="preserve">14. listopada 2016. u 09,30 sati </w:t>
      </w:r>
    </w:p>
    <w:p w:rsidRDefault="00587E2D" w:rsidP="00587E2D" w:rsidR="00587E2D">
      <w:r>
        <w:t xml:space="preserve">u prostorijama Trgovačkog suda u Zagrebu, Petrinjska 8, soba 89/II (UZ). </w:t>
      </w:r>
    </w:p>
    <w:p w:rsidRDefault="00C162CE" w:rsidP="00587E2D" w:rsidR="00B46924" w:rsidRPr="00D00A80">
      <w:r>
        <w:t xml:space="preserve"> </w:t>
      </w:r>
    </w:p>
    <w:p w:rsidRDefault="008E55ED" w:rsidP="007014D3" w:rsidR="00901671" w:rsidRPr="00D00A80">
      <w:pPr>
        <w:jc w:val="center"/>
      </w:pPr>
      <w:r w:rsidRPr="00D00A80">
        <w:t xml:space="preserve">U Zagrebu, </w:t>
      </w:r>
      <w:r w:rsidR="00587E2D">
        <w:t>28. rujna</w:t>
      </w:r>
      <w:r w:rsidR="0091089F" w:rsidRPr="00D00A80">
        <w:t xml:space="preserve"> </w:t>
      </w:r>
      <w:r w:rsidR="007B1F7D" w:rsidRPr="00D00A80">
        <w:t xml:space="preserve">2016. </w:t>
      </w:r>
      <w:r w:rsidR="000F172F" w:rsidRPr="00D00A80">
        <w:t xml:space="preserve"> </w:t>
      </w:r>
      <w:r w:rsidR="0042103F" w:rsidRPr="00D00A80">
        <w:t xml:space="preserve"> </w:t>
      </w:r>
      <w:r w:rsidR="00824C2D" w:rsidRPr="00D00A80">
        <w:t xml:space="preserve"> </w:t>
      </w:r>
    </w:p>
    <w:p w:rsidRDefault="00AD5649" w:rsidP="007014D3" w:rsidR="00AD5649" w:rsidRPr="00D00A80">
      <w:pPr>
        <w:jc w:val="center"/>
      </w:pPr>
    </w:p>
    <w:p w:rsidRDefault="00E70CFA" w:rsidR="00E70CFA" w:rsidRPr="00D00A80"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  <w:t>SUDAC</w:t>
      </w:r>
    </w:p>
    <w:p w:rsidRDefault="008E70E5" w:rsidR="00DA015A" w:rsidRPr="00D00A80">
      <w:r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  <w:t>Nada Kraljić</w:t>
      </w:r>
      <w:r w:rsidR="00DD0305">
        <w:t>,v.r.</w:t>
      </w:r>
    </w:p>
    <w:p w:rsidRDefault="00C162CE" w:rsidP="00C162CE" w:rsidR="00C162CE" w:rsidRPr="00D00A80"/>
    <w:p w:rsidRDefault="00DD0305" w:rsidR="00DD03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D0305" w:rsidP="00DD0305" w:rsidR="00DD0305">
      <w:pPr>
        <w:ind w:firstLine="708" w:left="4956"/>
      </w:pPr>
      <w:r>
        <w:t>Vinka Mihalinčić</w:t>
      </w:r>
    </w:p>
    <w:p w:rsidRDefault="00F167C3" w:rsidP="00747506" w:rsidR="00F167C3" w:rsidRPr="00D00A80">
      <w:pPr>
        <w:ind w:left="360"/>
      </w:pPr>
      <w:r w:rsidRPr="00D00A80">
        <w:t xml:space="preserve"> </w:t>
      </w:r>
    </w:p>
    <w:sectPr w:rsidSect="001E50E5" w:rsidR="00F167C3" w:rsidRPr="00D00A8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E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C162CE">
      <w:t>1509/16-22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43"/>
    <w:rsid w:val="001E298C"/>
    <w:rsid w:val="001E4463"/>
    <w:rsid w:val="001E50E5"/>
    <w:rsid w:val="001F23B9"/>
    <w:rsid w:val="00217C20"/>
    <w:rsid w:val="002254F8"/>
    <w:rsid w:val="00232578"/>
    <w:rsid w:val="00257203"/>
    <w:rsid w:val="00257B3A"/>
    <w:rsid w:val="00264DAC"/>
    <w:rsid w:val="00270282"/>
    <w:rsid w:val="00295AF6"/>
    <w:rsid w:val="002B57C5"/>
    <w:rsid w:val="002D076E"/>
    <w:rsid w:val="002D5307"/>
    <w:rsid w:val="002D6015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4C15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0C82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7E2D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D2881"/>
    <w:rsid w:val="006E4384"/>
    <w:rsid w:val="006E5D53"/>
    <w:rsid w:val="006F0C78"/>
    <w:rsid w:val="006F7E66"/>
    <w:rsid w:val="007014D3"/>
    <w:rsid w:val="007356D2"/>
    <w:rsid w:val="0073792E"/>
    <w:rsid w:val="00747506"/>
    <w:rsid w:val="0075317D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065A4"/>
    <w:rsid w:val="00824C2D"/>
    <w:rsid w:val="00832BC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1691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76E9"/>
    <w:rsid w:val="00BF0582"/>
    <w:rsid w:val="00BF4894"/>
    <w:rsid w:val="00C162CE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42D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856D3"/>
    <w:rsid w:val="00DA015A"/>
    <w:rsid w:val="00DA22EC"/>
    <w:rsid w:val="00DA62B6"/>
    <w:rsid w:val="00DB1AB9"/>
    <w:rsid w:val="00DC70C4"/>
    <w:rsid w:val="00DC7C8F"/>
    <w:rsid w:val="00DD0305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08F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0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30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30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30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30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0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30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30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30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30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 omot u ref</izvorni_sadrzaj>
    <derivirana_varijabla naziv="DomainObject.Predmet.PrimjedbaSuca_1">pom omot u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Šipek</izvorni_sadrzaj>
    <derivirana_varijabla naziv="DomainObject.Predmet.StrankaFormated_1">  FINA Regionalni centar Zagreb; Milan Šipek</derivirana_varijabla>
  </DomainObject.Predmet.StrankaFormated>
  <DomainObject.Predmet.StrankaFormatedOIB>
    <izvorni_sadrzaj>  FINA Regionalni centar Zagreb, OIB 85821130368; Milan Šipek, OIB 38516047282</izvorni_sadrzaj>
    <derivirana_varijabla naziv="DomainObject.Predmet.StrankaFormatedOIB_1">  FINA Regionalni centar Zagreb, OIB 85821130368; Milan Šipek, OIB 38516047282</derivirana_varijabla>
  </DomainObject.Predmet.StrankaFormatedOIB>
  <DomainObject.Predmet.StrankaFormatedWithAdress>
    <izvorni_sadrzaj> FINA Regionalni centar Zagreb, Ulica grada Vukovara 70, 10000 Zagreb; Milan Šipek, Stobrečka 10, 10000 Zagreb</izvorni_sadrzaj>
    <derivirana_varijabla naziv="DomainObject.Predmet.StrankaFormatedWithAdress_1"> FINA Regionalni centar Zagreb, Ulica grada Vukovara 70, 10000 Zagreb; Milan Šipek, Stobrečka 10, 10000 Zagreb</derivirana_varijabla>
  </DomainObject.Predmet.StrankaFormatedWithAdress>
  <DomainObject.Predmet.StrankaFormatedWithAdressOIB>
    <izvorni_sadrzaj> FINA Regionalni centar Zagreb, OIB 85821130368, Ulica grada Vukovara 70, 10000 Zagreb; Milan Šipek, OIB 38516047282, Stobrečka 10, 10000 Zagreb</izvorni_sadrzaj>
    <derivirana_varijabla naziv="DomainObject.Predmet.StrankaFormatedWithAdressOIB_1"> FINA Regionalni centar Zagreb, OIB 85821130368, Ulica grada Vukovara 70, 10000 Zagreb; Milan Šipek, OIB 38516047282, Stobrečka 10, 10000 Zagreb</derivirana_varijabla>
  </DomainObject.Predmet.StrankaFormatedWithAdressOIB>
  <DomainObject.Predmet.StrankaWithAdress>
    <izvorni_sadrzaj>FINA Regionalni centar Zagreb Ulica grada Vukovara 70,10000 Zagreb,Milan Šipek Stobrečka 10,10000 Zagreb</izvorni_sadrzaj>
    <derivirana_varijabla naziv="DomainObject.Predmet.StrankaWithAdress_1">FINA Regionalni centar Zagreb Ulica grada Vukovara 70,10000 Zagreb,Milan Šipek Stobrečka 10,10000 Zagreb</derivirana_varijabla>
  </DomainObject.Predmet.StrankaWithAdress>
  <DomainObject.Predmet.StrankaWithAdressOIB>
    <izvorni_sadrzaj>FINA Regionalni centar Zagreb, OIB 85821130368, Ulica grada Vukovara 70,10000 Zagreb,Milan Šipek, OIB 38516047282, Stobrečka 10,10000 Zagreb</izvorni_sadrzaj>
    <derivirana_varijabla naziv="DomainObject.Predmet.StrankaWithAdressOIB_1">FINA Regionalni centar Zagreb, OIB 85821130368, Ulica grada Vukovara 70,10000 Zagreb,Milan Šipek, OIB 38516047282, Stobrečka 10,10000 Zagreb</derivirana_varijabla>
  </DomainObject.Predmet.StrankaWithAdressOIB>
  <DomainObject.Predmet.StrankaNazivFormated>
    <izvorni_sadrzaj>FINA Regionalni centar Zagreb,Milan Šipek</izvorni_sadrzaj>
    <derivirana_varijabla naziv="DomainObject.Predmet.StrankaNazivFormated_1">FINA Regionalni centar Zagreb,Milan Šipek</derivirana_varijabla>
  </DomainObject.Predmet.StrankaNazivFormated>
  <DomainObject.Predmet.StrankaNazivFormatedOIB>
    <izvorni_sadrzaj>FINA Regionalni centar Zagreb, OIB 85821130368,Milan Šipek, OIB 38516047282</izvorni_sadrzaj>
    <derivirana_varijabla naziv="DomainObject.Predmet.StrankaNazivFormatedOIB_1">FINA Regionalni centar Zagreb, OIB 85821130368,Milan Šipek, OIB 38516047282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Milan Šipek</item>
    </izvorni_sadrzaj>
    <derivirana_varijabla naziv="DomainObject.Predmet.StrankaListFormated_1">
      <item>FINA Regionalni centar Zagreb</item>
      <item>Milan Šipek</item>
    </derivirana_varijabla>
  </DomainObject.Predmet.StrankaListFormated>
  <DomainObject.Predmet.StrankaListFormatedOIB>
    <izvorni_sadrzaj>
      <item>FINA Regionalni centar Zagreb, OIB 85821130368</item>
      <item>Milan Šipek, OIB 38516047282</item>
    </izvorni_sadrzaj>
    <derivirana_varijabla naziv="DomainObject.Predmet.StrankaListFormatedOIB_1">
      <item>FINA Regionalni centar Zagreb, OIB 85821130368</item>
      <item>Milan Šipek, OIB 38516047282</item>
    </derivirana_varijabla>
  </DomainObject.Predmet.StrankaListFormatedOIB>
  <DomainObject.Predmet.StrankaListFormatedWithAdress>
    <izvorni_sadrzaj>
      <item>FINA Regionalni centar Zagreb, Ulica grada Vukovara 70, 10000 Zagreb</item>
      <item>Milan Šipek, Stobrečka 10, 10000 Zagreb</item>
    </izvorni_sadrzaj>
    <derivirana_varijabla naziv="DomainObject.Predmet.StrankaListFormatedWithAdress_1">
      <item>FINA Regionalni centar Zagreb, Ulica grada Vukovara 70, 10000 Zagreb</item>
      <item>Milan Šipek, Stobrečka 10,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Milan Šipek, OIB 38516047282, Stobrečka 10, 10000 Zagreb</item>
    </izvorni_sadrzaj>
    <derivirana_varijabla naziv="DomainObject.Predmet.StrankaListFormatedWithAdressOIB_1">
      <item>FINA Regionalni centar Zagreb, OIB 85821130368, Ulica grada Vukovara 70, 10000 Zagreb</item>
      <item>Milan Šipek, OIB 38516047282, Stobrečka 10, 10000 Zagreb</item>
    </derivirana_varijabla>
  </DomainObject.Predmet.StrankaListFormatedWithAdressOIB>
  <DomainObject.Predmet.StrankaListNazivFormated>
    <izvorni_sadrzaj>
      <item>FINA Regionalni centar Zagreb</item>
      <item>Milan Šipek</item>
    </izvorni_sadrzaj>
    <derivirana_varijabla naziv="DomainObject.Predmet.StrankaListNazivFormated_1">
      <item>FINA Regionalni centar Zagreb</item>
      <item>Milan Šipek</item>
    </derivirana_varijabla>
  </DomainObject.Predmet.StrankaListNazivFormated>
  <DomainObject.Predmet.StrankaListNazivFormatedOIB>
    <izvorni_sadrzaj>
      <item>FINA Regionalni centar Zagreb, OIB 85821130368</item>
      <item>Milan Šipek, OIB 38516047282</item>
    </izvorni_sadrzaj>
    <derivirana_varijabla naziv="DomainObject.Predmet.StrankaListNazivFormatedOIB_1">
      <item>FINA Regionalni centar Zagreb, OIB 85821130368</item>
      <item>Milan Šipek, OIB 38516047282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  <item>METALGRAD, društvo s ograničenom odgovornošću za građevinarstvo, usluge i trgovinu</item>
    </izvorni_sadrzaj>
    <derivirana_varijabla naziv="DomainObject.Predmet.OstaliListFormated_1">
      <item>Milan Šipek</item>
      <item>METALGRAD, društvo s ograničenom odgovornošću za građevinarstvo, usluge i trgovinu</item>
    </derivirana_varijabla>
  </DomainObject.Predmet.OstaliListFormated>
  <DomainObject.Predmet.OstaliList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FormatedOIB_1">
      <item>Milan Šipek, OIB 38516047282</item>
      <item>METALGRAD, društvo s ograničenom odgovornošću za građevinarstvo, usluge i trgovinu, OIB 00655697449</item>
    </derivirana_varijabla>
  </DomainObject.Predmet.OstaliListFormatedOIB>
  <DomainObject.Predmet.OstaliListFormatedWithAdress>
    <izvorni_sadrzaj>
      <item>Milan Šipek, Stobrečka 10, 10000 Zagreb</item>
      <item>METALGRAD, društvo s ograničenom odgovornošću za građevinarstvo, usluge i trgovinu, Karlovačka 24, 10360 Sesvete</item>
    </izvorni_sadrzaj>
    <derivirana_varijabla naziv="DomainObject.Predmet.OstaliListFormatedWithAdress_1">
      <item>Milan Šipek, Stobrečka 10, 10000 Zagreb</item>
      <item>METALGRAD, društvo s ograničenom odgovornošću za građevinarstvo, usluge i trgovinu, Karlovačka 24, 10360 Sesvete</item>
    </derivirana_varijabla>
  </DomainObject.Predmet.OstaliListFormatedWithAdress>
  <DomainObject.Predmet.OstaliListFormatedWithAdressOIB>
    <izvorni_sadrzaj>
      <item>Milan Šipek, OIB 38516047282, Stobrečka 10, 10000 Zagreb</item>
      <item>METALGRAD, društvo s ograničenom odgovornošću za građevinarstvo, usluge i trgovinu, OIB 00655697449, Karlovačka 24, 10360 Sesvete</item>
    </izvorni_sadrzaj>
    <derivirana_varijabla naziv="DomainObject.Predmet.OstaliListFormatedWithAdressOIB_1">
      <item>Milan Šipek, OIB 38516047282, Stobrečka 10, 10000 Zagreb</item>
      <item>METALGRAD, društvo s ograničenom odgovornošću za građevinarstvo, usluge i trgovinu, OIB 00655697449, Karlovačka 24, 10360 Sesvete</item>
    </derivirana_varijabla>
  </DomainObject.Predmet.OstaliListFormatedWithAdressOIB>
  <DomainObject.Predmet.OstaliListNazivFormated>
    <izvorni_sadrzaj>
      <item>Milan Šipek</item>
      <item>METALGRAD, društvo s ograničenom odgovornošću za građevinarstvo, usluge i trgovinu</item>
    </izvorni_sadrzaj>
    <derivirana_varijabla naziv="DomainObject.Predmet.OstaliListNazivFormated_1">
      <item>Milan Šipek</item>
      <item>METALGRAD, društvo s ograničenom odgovornošću za građevinarstvo, usluge i trgovinu</item>
    </derivirana_varijabla>
  </DomainObject.Predmet.OstaliListNazivFormated>
  <DomainObject.Predmet.OstaliListNaziv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NazivFormatedOIB_1">
      <item>Milan Šipek, OIB 38516047282</item>
      <item>METALGRAD, društvo s ograničenom odgovornošću za građevinarstvo, usluge i trgovinu, OIB 00655697449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  <item>Milan Šipek</item>
      <item>METALGRAD, društvo s ograničenom odgovornošću za građevinarstvo, usluge i trgovinu</item>
    </izvorni_sadrzaj>
    <derivirana_varijabla naziv="DomainObject.Predmet.SudioniciListNaziv_1">
      <item>FINA Regionalni centar Zagreb</item>
      <item>NOVOGRADNJA-ZAGORKA d.o.o.</item>
      <item>Milan Šipek</item>
      <item>Milan Šipek</item>
      <item>METALGRAD, društvo s ograničenom odgovornošću za građevinarstvo, usluge i trgovinu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  <item>, OIB 38516047282</item>
      <item>, OIB 00655697449</item>
    </izvorni_sadrzaj>
    <derivirana_varijabla naziv="DomainObject.Predmet.SudioniciListNazivOIB_1">
      <item>, OIB 85821130368</item>
      <item>, OIB 62612798320</item>
      <item>, OIB 38516047282</item>
      <item>, OIB 38516047282</item>
      <item>, OIB 00655697449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140</properties:Words>
  <properties:Characters>711</properties:Characters>
  <properties:Lines>29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2016-09-28T09:32:00Z</dcterms:created>
  <dc:creator>Nada Kraljić</dc:creator>
  <cp:lastModifiedBy>Vinka Mihalinčić</cp:lastModifiedBy>
  <cp:lastPrinted>2016-05-10T08:07:00Z</cp:lastPrinted>
  <dcterms:modified xmlns:xsi="http://www.w3.org/2001/XMLSchema-instance" xsi:type="dcterms:W3CDTF">2016-09-28T09:35:00Z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