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1c76" w14:paraId="0d01c76" w:rsidRDefault="00C43972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>VARAŽDIN AIRPORT</w:t>
      </w:r>
      <w:r w:rsidR="00BD5EAB">
        <w:rPr>
          <w:rFonts w:cs="Arial" w:hAnsi="Comic Sans MS" w:ascii="Comic Sans MS"/>
          <w:iCs/>
          <w:szCs w:val="28"/>
        </w:rPr>
        <w:t xml:space="preserve"> </w:t>
      </w:r>
      <w:r w:rsidR="0022373D" w:rsidRPr="00BC2073">
        <w:rPr>
          <w:rFonts w:cs="Arial" w:hAnsi="Comic Sans MS" w:ascii="Comic Sans MS"/>
          <w:iCs/>
          <w:szCs w:val="28"/>
        </w:rPr>
        <w:t>d.o.o.</w:t>
      </w:r>
      <w:r w:rsidR="00BD5EAB">
        <w:rPr>
          <w:rFonts w:cs="Arial" w:hAnsi="Comic Sans MS" w:ascii="Comic Sans MS"/>
          <w:iCs/>
          <w:szCs w:val="28"/>
        </w:rPr>
        <w:t xml:space="preserve"> 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>
        <w:rPr>
          <w:sz w:val="24"/>
          <w:szCs w:val="24"/>
        </w:rPr>
        <w:t xml:space="preserve">, </w:t>
      </w:r>
      <w:r w:rsidR="00C43972">
        <w:rPr>
          <w:rFonts w:cs="Arial" w:hAnsi="Comic Sans MS" w:ascii="Comic Sans MS"/>
          <w:iCs/>
          <w:sz w:val="24"/>
          <w:szCs w:val="24"/>
        </w:rPr>
        <w:t xml:space="preserve">Mihovila Pavleka Miškine 72 </w:t>
      </w:r>
    </w:p>
    <w:p w:rsidRDefault="00C43972" w:rsidP="00BD5EAB" w:rsidR="00791E99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sz w:val="22"/>
          <w:szCs w:val="22"/>
        </w:rPr>
        <w:t>OIB:32705998916</w:t>
      </w:r>
    </w:p>
    <w:p w:rsidRDefault="00C43972" w:rsidP="00684D06" w:rsidR="00684D06" w:rsidRPr="00684D0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u w:val="single"/>
        </w:rPr>
      </w:pPr>
      <w:r>
        <w:rPr>
          <w:rFonts w:hAnsi="Arial Narrow" w:ascii="Arial Narrow"/>
          <w:b/>
          <w:bCs/>
          <w:u w:val="single"/>
        </w:rPr>
        <w:t>IBAN:HR</w:t>
      </w:r>
      <w:r w:rsidR="002A55B7">
        <w:rPr>
          <w:rFonts w:hAnsi="Arial Narrow" w:ascii="Arial Narrow"/>
          <w:b/>
          <w:bCs/>
          <w:u w:val="single"/>
        </w:rPr>
        <w:t xml:space="preserve">48 2390 0011 1009 1690 0 </w:t>
      </w:r>
    </w:p>
    <w:p w:rsidRDefault="007F42A9" w:rsidP="008764F2" w:rsidR="007F42A9" w:rsidRPr="00684D0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>
      <w:pPr>
        <w:jc w:val="both"/>
        <w:rPr>
          <w:rFonts w:hAnsi="Arial Narrow" w:ascii="Arial Narrow"/>
          <w:sz w:val="24"/>
        </w:rPr>
      </w:pPr>
    </w:p>
    <w:p w:rsidRDefault="001D2954" w:rsidP="004E0C17" w:rsidR="001D2954">
      <w:pPr>
        <w:jc w:val="both"/>
        <w:rPr>
          <w:rFonts w:hAnsi="Arial Narrow" w:ascii="Arial Narrow"/>
          <w:sz w:val="24"/>
        </w:rPr>
      </w:pPr>
    </w:p>
    <w:p w:rsidRDefault="009431F7" w:rsidP="004E0C17" w:rsidR="009431F7">
      <w:pPr>
        <w:jc w:val="both"/>
        <w:rPr>
          <w:rFonts w:hAnsi="Arial Narrow" w:ascii="Arial Narrow"/>
          <w:sz w:val="24"/>
        </w:rPr>
      </w:pPr>
    </w:p>
    <w:p w:rsidRDefault="008A4CCE" w:rsidP="00DB1907" w:rsidR="008A4CCE" w:rsidRPr="00BC2073">
      <w:pPr>
        <w:spacing w:lineRule="auto" w:line="288"/>
        <w:jc w:val="both"/>
        <w:rPr>
          <w:rFonts w:hAnsi="Arial Narrow" w:ascii="Arial Narrow"/>
          <w:sz w:val="24"/>
        </w:rPr>
      </w:pPr>
    </w:p>
    <w:p w:rsidRDefault="008A4CCE" w:rsidP="00C21A4C" w:rsidR="00C27395" w:rsidRPr="008A4CCE">
      <w:pPr>
        <w:ind w:firstLine="720" w:left="2880"/>
        <w:jc w:val="both"/>
        <w:rPr>
          <w:rFonts w:hAnsi="Arial Narrow" w:ascii="Arial Narrow"/>
          <w:b/>
          <w:sz w:val="28"/>
          <w:szCs w:val="28"/>
        </w:rPr>
      </w:pPr>
      <w:r w:rsidRPr="008A4CCE">
        <w:rPr>
          <w:rFonts w:hAnsi="Arial Narrow" w:ascii="Arial Narrow"/>
          <w:b/>
          <w:sz w:val="28"/>
          <w:szCs w:val="28"/>
        </w:rPr>
        <w:t xml:space="preserve">Trgovački sud u </w:t>
      </w:r>
      <w:r w:rsidR="00C27395" w:rsidRPr="008A4CCE">
        <w:rPr>
          <w:rFonts w:hAnsi="Arial Narrow" w:ascii="Arial Narrow"/>
          <w:b/>
          <w:sz w:val="28"/>
          <w:szCs w:val="28"/>
        </w:rPr>
        <w:t>Varaždin</w:t>
      </w:r>
      <w:r w:rsidRPr="008A4CCE">
        <w:rPr>
          <w:rFonts w:hAnsi="Arial Narrow" w:ascii="Arial Narrow"/>
          <w:b/>
          <w:sz w:val="28"/>
          <w:szCs w:val="28"/>
        </w:rPr>
        <w:t>u</w:t>
      </w:r>
    </w:p>
    <w:p w:rsidRDefault="008A4CCE" w:rsidP="00C21A4C" w:rsidR="00C27395" w:rsidRPr="008A4CCE">
      <w:pPr>
        <w:ind w:firstLine="720" w:left="2880"/>
        <w:jc w:val="both"/>
        <w:rPr>
          <w:rFonts w:hAnsi="Arial Narrow" w:ascii="Arial Narrow"/>
          <w:b/>
          <w:sz w:val="28"/>
          <w:szCs w:val="28"/>
        </w:rPr>
      </w:pPr>
      <w:r w:rsidRPr="008A4CCE">
        <w:rPr>
          <w:rFonts w:hAnsi="Arial Narrow" w:ascii="Arial Narrow"/>
          <w:b/>
          <w:sz w:val="28"/>
          <w:szCs w:val="28"/>
          <w:lang w:val="pl-PL"/>
        </w:rPr>
        <w:t xml:space="preserve">Na broj: </w:t>
      </w:r>
      <w:r w:rsidR="00C27395" w:rsidRPr="008A4CCE">
        <w:rPr>
          <w:rFonts w:hAnsi="Arial Narrow" w:ascii="Arial Narrow"/>
          <w:b/>
          <w:sz w:val="28"/>
          <w:szCs w:val="28"/>
          <w:lang w:val="pl-PL"/>
        </w:rPr>
        <w:t>St-32/15</w:t>
      </w:r>
    </w:p>
    <w:p w:rsidRDefault="00DE2D91" w:rsidP="00DB1907" w:rsidR="00DE2D91">
      <w:pPr>
        <w:spacing w:lineRule="auto" w:line="288"/>
        <w:rPr>
          <w:rFonts w:hAnsi="Arial Narrow" w:ascii="Arial Narrow"/>
          <w:b/>
        </w:rPr>
      </w:pPr>
    </w:p>
    <w:p w:rsidRDefault="008A4CCE" w:rsidP="00DB1907" w:rsidR="008A4CCE">
      <w:pPr>
        <w:spacing w:lineRule="auto" w:line="288"/>
        <w:rPr>
          <w:rFonts w:hAnsi="Arial Narrow" w:ascii="Arial Narrow"/>
          <w:b/>
        </w:rPr>
      </w:pPr>
    </w:p>
    <w:p w:rsidRDefault="008A4CCE" w:rsidP="00DB1907" w:rsidR="008A4CCE">
      <w:pPr>
        <w:spacing w:lineRule="auto" w:line="288"/>
        <w:rPr>
          <w:rFonts w:hAnsi="Arial Narrow" w:ascii="Arial Narrow"/>
          <w:b/>
        </w:rPr>
      </w:pPr>
    </w:p>
    <w:p w:rsidRDefault="00DE2D91" w:rsidP="00C21A4C" w:rsidR="00DE2D91">
      <w:pPr>
        <w:jc w:val="center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DE2D91" w:rsidP="00C21A4C" w:rsidR="00DE2D91">
      <w:pPr>
        <w:jc w:val="center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>I STANJU STEČAJNE MASE</w:t>
      </w:r>
      <w:r w:rsidR="008A4CCE">
        <w:rPr>
          <w:rFonts w:hAnsi="Arial Narrow" w:ascii="Arial Narrow"/>
          <w:b/>
          <w:sz w:val="28"/>
          <w:szCs w:val="28"/>
        </w:rPr>
        <w:t xml:space="preserve"> </w:t>
      </w:r>
    </w:p>
    <w:p w:rsidRDefault="00DE2D91" w:rsidP="00C21A4C" w:rsidR="00DE2D91">
      <w:pPr>
        <w:jc w:val="center"/>
        <w:rPr>
          <w:rFonts w:hAnsi="Arial Narrow" w:ascii="Arial Narrow"/>
          <w:b/>
          <w:sz w:val="24"/>
          <w:szCs w:val="24"/>
        </w:rPr>
      </w:pPr>
    </w:p>
    <w:p w:rsidRDefault="00DE2D91" w:rsidP="00DB1907" w:rsidR="00DE2D91" w:rsidRPr="00DE2D91">
      <w:pPr>
        <w:spacing w:lineRule="auto" w:line="288"/>
        <w:rPr>
          <w:rFonts w:hAnsi="Arial Narrow" w:ascii="Arial Narrow"/>
          <w:b/>
          <w:sz w:val="24"/>
          <w:szCs w:val="24"/>
        </w:rPr>
      </w:pPr>
    </w:p>
    <w:p w:rsidRDefault="00237B5F" w:rsidP="00C500D4" w:rsidR="00237B5F" w:rsidRPr="00237B5F">
      <w:pPr>
        <w:numPr>
          <w:ilvl w:val="0"/>
          <w:numId w:val="21"/>
        </w:numPr>
        <w:ind w:left="720"/>
        <w:rPr>
          <w:rFonts w:hAnsi="Arial Narrow" w:ascii="Arial Narrow"/>
          <w:b/>
          <w:sz w:val="28"/>
          <w:szCs w:val="28"/>
        </w:rPr>
      </w:pPr>
      <w:r w:rsidRPr="00237B5F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237B5F" w:rsidP="00C500D4" w:rsidR="00DE2D91" w:rsidRPr="00237B5F">
      <w:pPr>
        <w:ind w:firstLine="348" w:left="360"/>
        <w:rPr>
          <w:rFonts w:hAnsi="Arial Narrow" w:ascii="Arial Narrow"/>
          <w:b/>
          <w:sz w:val="28"/>
          <w:szCs w:val="28"/>
        </w:rPr>
      </w:pPr>
      <w:r w:rsidRPr="00237B5F">
        <w:rPr>
          <w:rFonts w:hAnsi="Arial Narrow" w:ascii="Arial Narrow"/>
          <w:b/>
          <w:sz w:val="28"/>
          <w:szCs w:val="28"/>
        </w:rPr>
        <w:t xml:space="preserve">OD 01.07.2016. GODINE DO 28.02.2017. GODINE </w:t>
      </w:r>
    </w:p>
    <w:p w:rsidRDefault="00DE2D91" w:rsidP="00C500D4" w:rsidR="00DE2D91" w:rsidRPr="00DE2D91">
      <w:pPr>
        <w:rPr>
          <w:rFonts w:hAnsi="Arial Narrow" w:ascii="Arial Narrow"/>
          <w:b/>
          <w:sz w:val="24"/>
          <w:szCs w:val="24"/>
        </w:rPr>
      </w:pPr>
    </w:p>
    <w:p w:rsidRDefault="001D2954" w:rsidP="00886330" w:rsidR="00C27395">
      <w:pPr>
        <w:pStyle w:val="Standard"/>
        <w:spacing w:lineRule="auto" w:line="240" w:after="0"/>
        <w:ind w:firstLine="709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S</w:t>
      </w:r>
      <w:r w:rsidR="009C779F">
        <w:rPr>
          <w:rFonts w:cs="Tahoma" w:hAnsi="Arial Narrow" w:ascii="Arial Narrow"/>
        </w:rPr>
        <w:t>tečajni postupak nad trgovačkim društvom VARAŽDIN AIRPORT d.</w:t>
      </w:r>
      <w:r>
        <w:rPr>
          <w:rFonts w:cs="Tahoma" w:hAnsi="Arial Narrow" w:ascii="Arial Narrow"/>
        </w:rPr>
        <w:t>o.o., Varaždin, M.P.Miškine 72</w:t>
      </w:r>
      <w:r w:rsidR="00C500D4">
        <w:rPr>
          <w:rFonts w:cs="Tahoma" w:hAnsi="Arial Narrow" w:ascii="Arial Narrow"/>
        </w:rPr>
        <w:t>,</w:t>
      </w:r>
      <w:r>
        <w:rPr>
          <w:rFonts w:cs="Tahoma" w:hAnsi="Arial Narrow" w:ascii="Arial Narrow"/>
        </w:rPr>
        <w:t xml:space="preserve"> otvoren je sa danom 29. lipnja 2015. godine. </w:t>
      </w:r>
    </w:p>
    <w:p w:rsidRDefault="009C779F" w:rsidP="00C21A4C" w:rsidR="00C27395">
      <w:pPr>
        <w:pStyle w:val="Standard"/>
        <w:spacing w:lineRule="auto" w:line="240" w:after="0"/>
        <w:ind w:firstLine="709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Ispitno i izvještajno ročišt</w:t>
      </w:r>
      <w:r w:rsidR="00205CCB">
        <w:rPr>
          <w:rFonts w:cs="Tahoma" w:hAnsi="Arial Narrow" w:ascii="Arial Narrow"/>
        </w:rPr>
        <w:t>e, održano je 22. rujna 2015. godine, te je na prijedlog vjerovnika nastavljeno 07. listopada 2015. godine. Skupštin</w:t>
      </w:r>
      <w:r>
        <w:rPr>
          <w:rFonts w:cs="Tahoma" w:hAnsi="Arial Narrow" w:ascii="Arial Narrow"/>
        </w:rPr>
        <w:t>a</w:t>
      </w:r>
      <w:r w:rsidR="00205CCB">
        <w:rPr>
          <w:rFonts w:cs="Tahoma" w:hAnsi="Arial Narrow" w:ascii="Arial Narrow"/>
        </w:rPr>
        <w:t xml:space="preserve"> vjerovnik</w:t>
      </w:r>
      <w:r>
        <w:rPr>
          <w:rFonts w:cs="Tahoma" w:hAnsi="Arial Narrow" w:ascii="Arial Narrow"/>
        </w:rPr>
        <w:t>a</w:t>
      </w:r>
      <w:r w:rsidR="00205CCB">
        <w:rPr>
          <w:rFonts w:cs="Tahoma" w:hAnsi="Arial Narrow" w:ascii="Arial Narrow"/>
        </w:rPr>
        <w:t xml:space="preserve"> održana je 22. rujna 2015. godine, te je na prijedlog vjerovnika nastavljena 07. listopada 2015. godine, 19.studenoga 2015. godine i 30. studenoga 2015. godine.</w:t>
      </w:r>
      <w:r w:rsidR="00C21A4C">
        <w:rPr>
          <w:rFonts w:cs="Tahoma" w:hAnsi="Arial Narrow" w:ascii="Arial Narrow"/>
        </w:rPr>
        <w:t xml:space="preserve"> </w:t>
      </w:r>
      <w:r w:rsidR="001D2954">
        <w:rPr>
          <w:rFonts w:cs="Tahoma" w:hAnsi="Arial Narrow" w:ascii="Arial Narrow"/>
        </w:rPr>
        <w:t>Utvrđene su tražbine</w:t>
      </w:r>
      <w:r w:rsidR="00343ADB">
        <w:rPr>
          <w:rFonts w:cs="Tahoma" w:hAnsi="Arial Narrow" w:ascii="Arial Narrow"/>
        </w:rPr>
        <w:t xml:space="preserve"> u ukupnom iznosu od 1.981.204,48 kn i to</w:t>
      </w:r>
      <w:r w:rsidR="00205CCB">
        <w:rPr>
          <w:rFonts w:cs="Tahoma" w:hAnsi="Arial Narrow" w:ascii="Arial Narrow"/>
        </w:rPr>
        <w:t>:</w:t>
      </w:r>
    </w:p>
    <w:p w:rsidRDefault="00C500D4" w:rsidP="00886330" w:rsidR="00C500D4" w:rsidRPr="00C500D4">
      <w:pPr>
        <w:pStyle w:val="Standard"/>
        <w:spacing w:lineRule="auto" w:line="240" w:after="0"/>
        <w:ind w:firstLine="708"/>
        <w:jc w:val="both"/>
        <w:rPr>
          <w:rFonts w:cs="Tahoma" w:hAnsi="Arial Narrow" w:ascii="Arial Narrow"/>
          <w:sz w:val="16"/>
          <w:szCs w:val="16"/>
        </w:rPr>
      </w:pPr>
    </w:p>
    <w:p w:rsidRDefault="00205CCB" w:rsidP="00886330" w:rsidR="00C27395" w:rsidRPr="00F82C90">
      <w:pPr>
        <w:pStyle w:val="Standard"/>
        <w:spacing w:lineRule="auto" w:line="240" w:after="0"/>
        <w:ind w:firstLine="708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- </w:t>
      </w:r>
      <w:r w:rsidRPr="00205CCB">
        <w:rPr>
          <w:rFonts w:cs="Tahoma" w:hAnsi="Arial Narrow" w:ascii="Arial Narrow"/>
          <w:b/>
        </w:rPr>
        <w:t>Prvi viši isplatni red:</w:t>
      </w:r>
      <w:r>
        <w:rPr>
          <w:rFonts w:cs="Tahoma" w:hAnsi="Arial Narrow" w:ascii="Arial Narrow"/>
        </w:rPr>
        <w:t xml:space="preserve"> prijavljeno tražbina u iznosu od 515.172,02 kn, </w:t>
      </w:r>
      <w:r w:rsidRPr="00343ADB">
        <w:rPr>
          <w:rFonts w:cs="Tahoma" w:hAnsi="Arial Narrow" w:ascii="Arial Narrow"/>
          <w:u w:val="single"/>
        </w:rPr>
        <w:t xml:space="preserve">priznato u cijelosti u iznosu od </w:t>
      </w:r>
      <w:r w:rsidRPr="00DB2492">
        <w:rPr>
          <w:rFonts w:cs="Tahoma" w:hAnsi="Arial Narrow" w:ascii="Arial Narrow"/>
          <w:b/>
          <w:u w:val="single"/>
        </w:rPr>
        <w:t>515.172,02</w:t>
      </w:r>
      <w:r w:rsidR="00C472A4" w:rsidRPr="00DB2492">
        <w:rPr>
          <w:rFonts w:cs="Tahoma" w:hAnsi="Arial Narrow" w:ascii="Arial Narrow"/>
          <w:b/>
          <w:u w:val="single"/>
        </w:rPr>
        <w:t xml:space="preserve"> kn.</w:t>
      </w:r>
      <w:r w:rsidR="00C472A4">
        <w:rPr>
          <w:rFonts w:cs="Tahoma" w:hAnsi="Arial Narrow" w:ascii="Arial Narrow"/>
        </w:rPr>
        <w:t xml:space="preserve"> Tražbine se odnose na neisplaćene plaće radnika, te </w:t>
      </w:r>
      <w:r w:rsidR="00F82C90">
        <w:rPr>
          <w:rFonts w:cs="Tahoma" w:hAnsi="Arial Narrow" w:ascii="Arial Narrow"/>
        </w:rPr>
        <w:t>poreze i doprinose iz plaća.</w:t>
      </w:r>
    </w:p>
    <w:p w:rsidRDefault="00205CCB" w:rsidP="00886330" w:rsidR="00205CCB">
      <w:pPr>
        <w:pStyle w:val="Standard"/>
        <w:spacing w:lineRule="auto" w:line="240" w:after="0"/>
        <w:ind w:firstLine="708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- </w:t>
      </w:r>
      <w:r w:rsidRPr="00205CCB">
        <w:rPr>
          <w:rFonts w:cs="Tahoma" w:hAnsi="Arial Narrow" w:ascii="Arial Narrow"/>
          <w:b/>
        </w:rPr>
        <w:t>Drugi viši isplatni red:</w:t>
      </w:r>
      <w:r>
        <w:rPr>
          <w:rFonts w:cs="Tahoma" w:hAnsi="Arial Narrow" w:ascii="Arial Narrow"/>
        </w:rPr>
        <w:t xml:space="preserve"> prijavljeno tražbina </w:t>
      </w:r>
      <w:r w:rsidR="00F3494A">
        <w:rPr>
          <w:rFonts w:cs="Tahoma" w:hAnsi="Arial Narrow" w:ascii="Arial Narrow"/>
        </w:rPr>
        <w:t xml:space="preserve">u ukupnom iznosu od 37.204.122,42 kn, </w:t>
      </w:r>
      <w:r w:rsidR="00F3494A" w:rsidRPr="00343ADB">
        <w:rPr>
          <w:rFonts w:cs="Tahoma" w:hAnsi="Arial Narrow" w:ascii="Arial Narrow"/>
          <w:u w:val="single"/>
        </w:rPr>
        <w:t xml:space="preserve">priznato tražbina </w:t>
      </w:r>
      <w:r w:rsidR="00F90677" w:rsidRPr="00DB2492">
        <w:rPr>
          <w:rFonts w:cs="Tahoma" w:hAnsi="Arial Narrow" w:ascii="Arial Narrow"/>
          <w:b/>
          <w:u w:val="single"/>
        </w:rPr>
        <w:t>1.466.032,41 kn</w:t>
      </w:r>
      <w:r w:rsidR="00F90677">
        <w:rPr>
          <w:rFonts w:cs="Tahoma" w:hAnsi="Arial Narrow" w:ascii="Arial Narrow"/>
        </w:rPr>
        <w:t>, a</w:t>
      </w:r>
      <w:r w:rsidR="00F3494A">
        <w:rPr>
          <w:rFonts w:cs="Tahoma" w:hAnsi="Arial Narrow" w:ascii="Arial Narrow"/>
        </w:rPr>
        <w:t xml:space="preserve"> </w:t>
      </w:r>
      <w:r w:rsidR="00F90677">
        <w:rPr>
          <w:rFonts w:cs="Tahoma" w:hAnsi="Arial Narrow" w:ascii="Arial Narrow"/>
        </w:rPr>
        <w:t xml:space="preserve">ukupno </w:t>
      </w:r>
      <w:r w:rsidR="00471BDA">
        <w:rPr>
          <w:rFonts w:cs="Tahoma" w:hAnsi="Arial Narrow" w:ascii="Arial Narrow"/>
        </w:rPr>
        <w:t xml:space="preserve">su </w:t>
      </w:r>
      <w:r w:rsidR="00F90677">
        <w:rPr>
          <w:rFonts w:cs="Tahoma" w:hAnsi="Arial Narrow" w:ascii="Arial Narrow"/>
        </w:rPr>
        <w:t xml:space="preserve">osporene tražbine u iznosu od 35.738.090,01 kn. Osporene su </w:t>
      </w:r>
      <w:r w:rsidR="00F3494A">
        <w:rPr>
          <w:rFonts w:cs="Tahoma" w:hAnsi="Arial Narrow" w:ascii="Arial Narrow"/>
        </w:rPr>
        <w:t>tražbine WINAIR d.o.o. Varaždin u cjelopkupnom prijavljenom iznos</w:t>
      </w:r>
      <w:r w:rsidR="00F90677">
        <w:rPr>
          <w:rFonts w:cs="Tahoma" w:hAnsi="Arial Narrow" w:ascii="Arial Narrow"/>
        </w:rPr>
        <w:t xml:space="preserve">u od 35.094.006,67 kn, </w:t>
      </w:r>
      <w:r w:rsidR="00F3494A">
        <w:rPr>
          <w:rFonts w:cs="Tahoma" w:hAnsi="Arial Narrow" w:ascii="Arial Narrow"/>
        </w:rPr>
        <w:t>tražbine AEROKLUB</w:t>
      </w:r>
      <w:r w:rsidR="00DF1F9D">
        <w:rPr>
          <w:rFonts w:cs="Tahoma" w:hAnsi="Arial Narrow" w:ascii="Arial Narrow"/>
        </w:rPr>
        <w:t>A</w:t>
      </w:r>
      <w:r w:rsidR="00F3494A">
        <w:rPr>
          <w:rFonts w:cs="Tahoma" w:hAnsi="Arial Narrow" w:ascii="Arial Narrow"/>
        </w:rPr>
        <w:t xml:space="preserve"> VARAŽDIN u cjelokupnom prijavljenom iznosu od 230.000,00 kn, osporene </w:t>
      </w:r>
      <w:r w:rsidR="00F90677">
        <w:rPr>
          <w:rFonts w:cs="Tahoma" w:hAnsi="Arial Narrow" w:ascii="Arial Narrow"/>
        </w:rPr>
        <w:t xml:space="preserve">su </w:t>
      </w:r>
      <w:r w:rsidR="00F3494A">
        <w:rPr>
          <w:rFonts w:cs="Tahoma" w:hAnsi="Arial Narrow" w:ascii="Arial Narrow"/>
        </w:rPr>
        <w:t xml:space="preserve">tražbine RH Ministarstvo financija u iznosu od 393.000,00 kn, priznate u iznosu od 45.369,67 kn, </w:t>
      </w:r>
      <w:r w:rsidR="00DF1F9D">
        <w:rPr>
          <w:rFonts w:cs="Tahoma" w:hAnsi="Arial Narrow" w:ascii="Arial Narrow"/>
        </w:rPr>
        <w:t>te</w:t>
      </w:r>
      <w:r w:rsidR="00F90677">
        <w:rPr>
          <w:rFonts w:cs="Tahoma" w:hAnsi="Arial Narrow" w:ascii="Arial Narrow"/>
        </w:rPr>
        <w:t xml:space="preserve"> su</w:t>
      </w:r>
      <w:r w:rsidR="00DF1F9D">
        <w:rPr>
          <w:rFonts w:cs="Tahoma" w:hAnsi="Arial Narrow" w:ascii="Arial Narrow"/>
        </w:rPr>
        <w:t xml:space="preserve"> osporene tražbine GRADA VARAŽDINA u iznosu od 21.083,34 kn, a priznate u iznosu od 1.189.698,87 kn. </w:t>
      </w:r>
      <w:r w:rsidR="00956D84">
        <w:rPr>
          <w:rFonts w:cs="Tahoma" w:hAnsi="Arial Narrow" w:ascii="Arial Narrow"/>
        </w:rPr>
        <w:t xml:space="preserve">Svi vjerovnici kojima su osporene tražbine upućeni su na parnicu protiv stečajnog dužnika radi utvrđivanja osporene tražbine. </w:t>
      </w:r>
    </w:p>
    <w:p w:rsidRDefault="00C27395" w:rsidP="00886330" w:rsidR="00C27395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C500D4" w:rsidP="00886330" w:rsidR="00C500D4" w:rsidRPr="00237B5F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C27395" w:rsidP="00886330" w:rsidR="00343ADB" w:rsidRPr="00C500D4">
      <w:pPr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ab/>
      </w:r>
      <w:r w:rsidR="00F82C90" w:rsidRPr="00C500D4">
        <w:rPr>
          <w:rFonts w:hAnsi="Arial Narrow" w:ascii="Arial Narrow"/>
          <w:b/>
          <w:sz w:val="24"/>
          <w:szCs w:val="24"/>
        </w:rPr>
        <w:t>Stanje parničnih postupaka koji</w:t>
      </w:r>
      <w:r w:rsidR="00343ADB" w:rsidRPr="00C500D4">
        <w:rPr>
          <w:rFonts w:hAnsi="Arial Narrow" w:ascii="Arial Narrow"/>
          <w:b/>
          <w:sz w:val="24"/>
          <w:szCs w:val="24"/>
        </w:rPr>
        <w:t xml:space="preserve"> se vode kod Trgovačkog suda u Varažd</w:t>
      </w:r>
      <w:r w:rsidR="00F82C90" w:rsidRPr="00C500D4">
        <w:rPr>
          <w:rFonts w:hAnsi="Arial Narrow" w:ascii="Arial Narrow"/>
          <w:b/>
          <w:sz w:val="24"/>
          <w:szCs w:val="24"/>
        </w:rPr>
        <w:t xml:space="preserve">inu: </w:t>
      </w:r>
    </w:p>
    <w:p w:rsidRDefault="00237B5F" w:rsidP="00886330" w:rsidR="00237B5F" w:rsidRPr="00237B5F">
      <w:pPr>
        <w:jc w:val="both"/>
        <w:rPr>
          <w:rFonts w:hAnsi="Arial Narrow" w:ascii="Arial Narrow"/>
          <w:sz w:val="16"/>
          <w:szCs w:val="16"/>
        </w:rPr>
      </w:pPr>
    </w:p>
    <w:p w:rsidRDefault="00343ADB" w:rsidP="00C21A4C" w:rsidR="00C21A4C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 w:rsidRPr="00343ADB">
        <w:rPr>
          <w:rFonts w:hAnsi="Arial Narrow" w:ascii="Arial Narrow"/>
          <w:sz w:val="24"/>
          <w:szCs w:val="24"/>
        </w:rPr>
        <w:t>P-183/15, radi pobijanja pravnih radnji, tužitelj WINAIR d.o.o., tuženi VARAŽDIN AIRPORT d.o.o. u stečaju i GRAD VARAŽDIN, postupak je prekinut do okončanja parničnog postupka kod Trgovačkog suda u Bjelovaru, broj Povrv-480/14.</w:t>
      </w:r>
    </w:p>
    <w:p w:rsidRDefault="00343ADB" w:rsidP="00C21A4C" w:rsidR="00343ADB" w:rsidRPr="00C21A4C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 w:rsidRPr="00C21A4C">
        <w:rPr>
          <w:rFonts w:hAnsi="Arial Narrow" w:ascii="Arial Narrow"/>
          <w:sz w:val="24"/>
          <w:szCs w:val="24"/>
        </w:rPr>
        <w:t xml:space="preserve">P-241/15, radi utvrđenja postojanja tražbine u iznosu od 7.857.281,97 kn, tužitelj WINAIR d.o.o., tuženik VARAŽDIN AIRPORT d.o.o. u stečaju, umješač GRAD VARAŽDIN, </w:t>
      </w:r>
      <w:r w:rsidR="00327E5E" w:rsidRPr="00C21A4C">
        <w:rPr>
          <w:rFonts w:hAnsi="Arial Narrow" w:ascii="Arial Narrow"/>
          <w:sz w:val="24"/>
          <w:szCs w:val="24"/>
        </w:rPr>
        <w:t>(tužitelj zatražio odgodu ročišta 12.12.2016. godine )</w:t>
      </w:r>
      <w:r w:rsidR="00033E16" w:rsidRPr="00C21A4C">
        <w:rPr>
          <w:rFonts w:hAnsi="Arial Narrow" w:ascii="Arial Narrow"/>
          <w:sz w:val="24"/>
          <w:szCs w:val="24"/>
        </w:rPr>
        <w:t>, postupak u tijeku.</w:t>
      </w:r>
    </w:p>
    <w:p w:rsidRDefault="00343ADB" w:rsidP="00886330" w:rsidR="00343ADB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 w:rsidRPr="00343ADB">
        <w:rPr>
          <w:rFonts w:hAnsi="Arial Narrow" w:ascii="Arial Narrow"/>
          <w:sz w:val="24"/>
          <w:szCs w:val="24"/>
        </w:rPr>
        <w:lastRenderedPageBreak/>
        <w:t xml:space="preserve">P-242/15, radi utvrđenja postojanja tražbine u iznosu od 22.417.148,00 kn, tužitelj WINAIR d.o.o., tuženik VARAŽDIN AIRPORT d.o.o. u stečaju. Nepravomoćnom presudom od 15. lipnja 2016. godine, odbijen je tužbeni zahtjev tužitelja WINAIR d.o.o. </w:t>
      </w:r>
    </w:p>
    <w:p w:rsidRDefault="00327E5E" w:rsidP="00886330" w:rsidR="00327E5E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P-243</w:t>
      </w:r>
      <w:r w:rsidRPr="00343ADB">
        <w:rPr>
          <w:rFonts w:hAnsi="Arial Narrow" w:ascii="Arial Narrow"/>
          <w:sz w:val="24"/>
          <w:szCs w:val="24"/>
        </w:rPr>
        <w:t>/15, radi utvrđenja postojanja tr</w:t>
      </w:r>
      <w:r>
        <w:rPr>
          <w:rFonts w:hAnsi="Arial Narrow" w:ascii="Arial Narrow"/>
          <w:sz w:val="24"/>
          <w:szCs w:val="24"/>
        </w:rPr>
        <w:t>ažbine u iznosu od 129.393,45</w:t>
      </w:r>
      <w:r w:rsidRPr="00343ADB">
        <w:rPr>
          <w:rFonts w:hAnsi="Arial Narrow" w:ascii="Arial Narrow"/>
          <w:sz w:val="24"/>
          <w:szCs w:val="24"/>
        </w:rPr>
        <w:t xml:space="preserve"> kn, tužitelj WINAIR d.o.o., tuženik VARAŽDIN AIRPORT d.o.o. u ste</w:t>
      </w:r>
      <w:r>
        <w:rPr>
          <w:rFonts w:hAnsi="Arial Narrow" w:ascii="Arial Narrow"/>
          <w:sz w:val="24"/>
          <w:szCs w:val="24"/>
        </w:rPr>
        <w:t>čaju.Tuženik se Podneskom od 01.07.2016. godine o</w:t>
      </w:r>
      <w:r w:rsidR="00033E16">
        <w:rPr>
          <w:rFonts w:hAnsi="Arial Narrow" w:ascii="Arial Narrow"/>
          <w:sz w:val="24"/>
          <w:szCs w:val="24"/>
        </w:rPr>
        <w:t>čitovao o osporenim tražbinama, piostupak u tijeku.</w:t>
      </w:r>
    </w:p>
    <w:p w:rsidRDefault="00F63E01" w:rsidP="00886330" w:rsidR="00327E5E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P-223</w:t>
      </w:r>
      <w:r w:rsidRPr="00343ADB">
        <w:rPr>
          <w:rFonts w:hAnsi="Arial Narrow" w:ascii="Arial Narrow"/>
          <w:sz w:val="24"/>
          <w:szCs w:val="24"/>
        </w:rPr>
        <w:t>/15, radi utvrđenja postojanja tr</w:t>
      </w:r>
      <w:r>
        <w:rPr>
          <w:rFonts w:hAnsi="Arial Narrow" w:ascii="Arial Narrow"/>
          <w:sz w:val="24"/>
          <w:szCs w:val="24"/>
        </w:rPr>
        <w:t xml:space="preserve">ažbine u iznosu od 393.000,00 kn, tužitelj  </w:t>
      </w:r>
      <w:r w:rsidR="008A69DD">
        <w:rPr>
          <w:rFonts w:hAnsi="Arial Narrow" w:ascii="Arial Narrow"/>
          <w:sz w:val="24"/>
          <w:szCs w:val="24"/>
        </w:rPr>
        <w:t>REPUBLIKA HRVATSKA</w:t>
      </w:r>
      <w:r w:rsidRPr="00343ADB">
        <w:rPr>
          <w:rFonts w:hAnsi="Arial Narrow" w:ascii="Arial Narrow"/>
          <w:sz w:val="24"/>
          <w:szCs w:val="24"/>
        </w:rPr>
        <w:t>, tuženik VARAŽDIN AIRPORT d.o.o. u ste</w:t>
      </w:r>
      <w:r>
        <w:rPr>
          <w:rFonts w:hAnsi="Arial Narrow" w:ascii="Arial Narrow"/>
          <w:sz w:val="24"/>
          <w:szCs w:val="24"/>
        </w:rPr>
        <w:t>čaju</w:t>
      </w:r>
      <w:r w:rsidR="00AB0363">
        <w:rPr>
          <w:rFonts w:hAnsi="Arial Narrow" w:ascii="Arial Narrow"/>
          <w:sz w:val="24"/>
          <w:szCs w:val="24"/>
        </w:rPr>
        <w:t>, kojeg zastupa os</w:t>
      </w:r>
      <w:r w:rsidR="008A69DD">
        <w:rPr>
          <w:rFonts w:hAnsi="Arial Narrow" w:ascii="Arial Narrow"/>
          <w:sz w:val="24"/>
          <w:szCs w:val="24"/>
        </w:rPr>
        <w:t>poravatelj tražbine WINAIR d.o.o.</w:t>
      </w:r>
      <w:r w:rsidR="00033E16">
        <w:rPr>
          <w:rFonts w:hAnsi="Arial Narrow" w:ascii="Arial Narrow"/>
          <w:sz w:val="24"/>
          <w:szCs w:val="24"/>
        </w:rPr>
        <w:t xml:space="preserve">, postupak u tijeku. </w:t>
      </w:r>
    </w:p>
    <w:p w:rsidRDefault="00AE55A8" w:rsidP="00886330" w:rsidR="00AE55A8">
      <w:pPr>
        <w:jc w:val="both"/>
        <w:rPr>
          <w:rFonts w:hAnsi="Arial Narrow" w:ascii="Arial Narrow"/>
          <w:sz w:val="24"/>
          <w:szCs w:val="24"/>
        </w:rPr>
      </w:pPr>
    </w:p>
    <w:p w:rsidRDefault="00C27395" w:rsidP="00886330" w:rsidR="00C27395" w:rsidRPr="00C27395">
      <w:pPr>
        <w:jc w:val="both"/>
        <w:rPr>
          <w:rFonts w:hAnsi="Arial Narrow" w:ascii="Arial Narrow"/>
          <w:sz w:val="24"/>
          <w:szCs w:val="24"/>
          <w:lang w:val="pl-PL"/>
        </w:rPr>
      </w:pPr>
    </w:p>
    <w:p w:rsidRDefault="00C27395" w:rsidP="00886330" w:rsidR="00C27395" w:rsidRPr="00B90155">
      <w:pPr>
        <w:jc w:val="both"/>
        <w:rPr>
          <w:rFonts w:hAnsi="Arial Narrow" w:ascii="Arial Narrow"/>
          <w:b/>
          <w:sz w:val="28"/>
          <w:szCs w:val="28"/>
        </w:rPr>
      </w:pPr>
      <w:r w:rsidRPr="00B90155">
        <w:rPr>
          <w:rFonts w:hAnsi="Arial Narrow" w:ascii="Arial Narrow"/>
          <w:b/>
          <w:sz w:val="28"/>
          <w:szCs w:val="28"/>
          <w:lang w:val="pl-PL"/>
        </w:rPr>
        <w:t xml:space="preserve">II. </w:t>
      </w:r>
      <w:r w:rsidR="00B90155">
        <w:rPr>
          <w:rFonts w:hAnsi="Arial Narrow" w:ascii="Arial Narrow"/>
          <w:b/>
          <w:sz w:val="28"/>
          <w:szCs w:val="28"/>
          <w:lang w:val="pl-PL"/>
        </w:rPr>
        <w:tab/>
      </w:r>
      <w:r w:rsidRPr="00B90155">
        <w:rPr>
          <w:rFonts w:hAnsi="Arial Narrow" w:ascii="Arial Narrow"/>
          <w:b/>
          <w:sz w:val="28"/>
          <w:szCs w:val="28"/>
          <w:lang w:val="pl-PL"/>
        </w:rPr>
        <w:t>STANJE STEČAJNE MASE</w:t>
      </w:r>
      <w:r w:rsidRPr="00B90155">
        <w:rPr>
          <w:rFonts w:hAnsi="Arial Narrow" w:ascii="Arial Narrow"/>
          <w:b/>
          <w:sz w:val="28"/>
          <w:szCs w:val="28"/>
        </w:rPr>
        <w:t xml:space="preserve"> </w:t>
      </w:r>
    </w:p>
    <w:p w:rsidRDefault="00B90155" w:rsidP="00886330" w:rsidR="00B90155" w:rsidRPr="008A69DD">
      <w:pPr>
        <w:jc w:val="both"/>
        <w:rPr>
          <w:rFonts w:hAnsi="Arial Narrow" w:ascii="Arial Narrow"/>
          <w:sz w:val="16"/>
          <w:szCs w:val="16"/>
        </w:rPr>
      </w:pPr>
    </w:p>
    <w:p w:rsidRDefault="00B90155" w:rsidP="00886330" w:rsidR="00C27395" w:rsidRPr="00C27395">
      <w:pPr>
        <w:ind w:firstLine="720"/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P</w:t>
      </w:r>
      <w:r w:rsidR="00343ADB" w:rsidRPr="00343ADB">
        <w:rPr>
          <w:rFonts w:hAnsi="Arial Narrow" w:ascii="Arial Narrow"/>
          <w:sz w:val="24"/>
          <w:szCs w:val="24"/>
        </w:rPr>
        <w:t>očetna stečajna bilanca</w:t>
      </w:r>
      <w:r w:rsidR="00343ADB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 xml:space="preserve">sa 29.06.2015. godine </w:t>
      </w:r>
      <w:r w:rsidR="00343ADB">
        <w:rPr>
          <w:rFonts w:hAnsi="Arial Narrow" w:ascii="Arial Narrow"/>
          <w:sz w:val="24"/>
          <w:szCs w:val="24"/>
        </w:rPr>
        <w:t>sa</w:t>
      </w:r>
      <w:r>
        <w:rPr>
          <w:rFonts w:hAnsi="Arial Narrow" w:ascii="Arial Narrow"/>
          <w:sz w:val="24"/>
          <w:szCs w:val="24"/>
        </w:rPr>
        <w:t xml:space="preserve"> iskazanim stanjem imovine iznosi</w:t>
      </w:r>
      <w:r w:rsidR="00C27395" w:rsidRPr="00C27395">
        <w:rPr>
          <w:rFonts w:hAnsi="Arial Narrow" w:ascii="Arial Narrow"/>
          <w:sz w:val="24"/>
          <w:szCs w:val="24"/>
        </w:rPr>
        <w:t xml:space="preserve"> </w:t>
      </w:r>
      <w:r w:rsidR="00343ADB">
        <w:rPr>
          <w:rFonts w:hAnsi="Arial Narrow" w:ascii="Arial Narrow"/>
          <w:b/>
          <w:sz w:val="24"/>
          <w:szCs w:val="24"/>
        </w:rPr>
        <w:t>13.449.604,37</w:t>
      </w:r>
      <w:r w:rsidR="00C27395" w:rsidRPr="00C27395">
        <w:rPr>
          <w:rFonts w:hAnsi="Arial Narrow" w:ascii="Arial Narrow"/>
          <w:b/>
          <w:sz w:val="24"/>
          <w:szCs w:val="24"/>
        </w:rPr>
        <w:t xml:space="preserve"> kn</w:t>
      </w:r>
      <w:r>
        <w:rPr>
          <w:rFonts w:hAnsi="Arial Narrow" w:ascii="Arial Narrow"/>
          <w:sz w:val="24"/>
          <w:szCs w:val="24"/>
        </w:rPr>
        <w:t xml:space="preserve"> i obveze</w:t>
      </w:r>
      <w:r w:rsidR="00C27395" w:rsidRPr="00C27395">
        <w:rPr>
          <w:rFonts w:hAnsi="Arial Narrow" w:ascii="Arial Narrow"/>
          <w:sz w:val="24"/>
          <w:szCs w:val="24"/>
        </w:rPr>
        <w:t xml:space="preserve"> u iznosu od </w:t>
      </w:r>
      <w:r w:rsidR="00E702B9">
        <w:rPr>
          <w:rFonts w:hAnsi="Arial Narrow" w:ascii="Arial Narrow"/>
          <w:b/>
          <w:sz w:val="24"/>
          <w:szCs w:val="24"/>
        </w:rPr>
        <w:t xml:space="preserve">7.193.864,47 </w:t>
      </w:r>
      <w:r w:rsidR="00343ADB">
        <w:rPr>
          <w:rFonts w:hAnsi="Arial Narrow" w:ascii="Arial Narrow"/>
          <w:b/>
          <w:sz w:val="24"/>
          <w:szCs w:val="24"/>
        </w:rPr>
        <w:t xml:space="preserve">kn, </w:t>
      </w:r>
      <w:r w:rsidR="00343ADB" w:rsidRPr="00957FAD">
        <w:rPr>
          <w:rFonts w:hAnsi="Arial Narrow" w:ascii="Arial Narrow"/>
          <w:sz w:val="24"/>
          <w:szCs w:val="24"/>
        </w:rPr>
        <w:t xml:space="preserve">koje su obveze usklađene nakon održanog I.ispitnog ročišta i </w:t>
      </w:r>
      <w:r w:rsidR="00957FAD" w:rsidRPr="00957FAD">
        <w:rPr>
          <w:rFonts w:hAnsi="Arial Narrow" w:ascii="Arial Narrow"/>
          <w:sz w:val="24"/>
          <w:szCs w:val="24"/>
        </w:rPr>
        <w:t>osporenja tražbina vjerovnika na iznos od</w:t>
      </w:r>
      <w:r w:rsidR="00957FAD">
        <w:rPr>
          <w:rFonts w:hAnsi="Arial Narrow" w:ascii="Arial Narrow"/>
          <w:b/>
          <w:sz w:val="24"/>
          <w:szCs w:val="24"/>
        </w:rPr>
        <w:t xml:space="preserve"> 1.981.204,48 kn.</w:t>
      </w:r>
    </w:p>
    <w:p w:rsidRDefault="00C27395" w:rsidP="00886330" w:rsidR="00C27395" w:rsidRPr="006651F2">
      <w:pPr>
        <w:jc w:val="both"/>
        <w:rPr>
          <w:rFonts w:hAnsi="Arial Narrow" w:ascii="Arial Narrow"/>
          <w:b/>
          <w:sz w:val="16"/>
          <w:szCs w:val="16"/>
        </w:rPr>
      </w:pPr>
    </w:p>
    <w:p w:rsidRDefault="00C27395" w:rsidP="00886330" w:rsidR="00C27395" w:rsidRPr="00C27395">
      <w:pPr>
        <w:ind w:firstLine="426"/>
        <w:jc w:val="both"/>
        <w:rPr>
          <w:rFonts w:hAnsi="Arial Narrow" w:ascii="Arial Narrow"/>
          <w:sz w:val="24"/>
          <w:szCs w:val="24"/>
        </w:rPr>
      </w:pPr>
      <w:r w:rsidRPr="00C27395">
        <w:rPr>
          <w:rFonts w:hAnsi="Arial Narrow" w:ascii="Arial Narrow"/>
          <w:sz w:val="24"/>
          <w:szCs w:val="24"/>
        </w:rPr>
        <w:t xml:space="preserve">U odnosu na utvrđeno stanje imovine iskazane u početnoj stečajnoj bilanci sa </w:t>
      </w:r>
      <w:r w:rsidR="00957FAD">
        <w:rPr>
          <w:rFonts w:hAnsi="Arial Narrow" w:ascii="Arial Narrow"/>
          <w:sz w:val="24"/>
          <w:szCs w:val="24"/>
        </w:rPr>
        <w:t>29.06.2015</w:t>
      </w:r>
      <w:r w:rsidRPr="00C27395">
        <w:rPr>
          <w:rFonts w:hAnsi="Arial Narrow" w:ascii="Arial Narrow"/>
          <w:sz w:val="24"/>
          <w:szCs w:val="24"/>
        </w:rPr>
        <w:t xml:space="preserve">. godine u iznosu od </w:t>
      </w:r>
      <w:r w:rsidR="00957FAD">
        <w:rPr>
          <w:rFonts w:hAnsi="Arial Narrow" w:ascii="Arial Narrow"/>
          <w:sz w:val="24"/>
          <w:szCs w:val="24"/>
        </w:rPr>
        <w:t xml:space="preserve"> 13.449.604,37</w:t>
      </w:r>
      <w:r w:rsidRPr="00C27395">
        <w:rPr>
          <w:rFonts w:hAnsi="Arial Narrow" w:ascii="Arial Narrow"/>
          <w:sz w:val="24"/>
          <w:szCs w:val="24"/>
        </w:rPr>
        <w:t xml:space="preserve"> kn,  tijekom ovog stečajnog postupka izvršeno je slijedeće:</w:t>
      </w:r>
    </w:p>
    <w:p w:rsidRDefault="00C27395" w:rsidP="00886330" w:rsidR="00C27395">
      <w:pPr>
        <w:numPr>
          <w:ilvl w:val="0"/>
          <w:numId w:val="26"/>
        </w:numPr>
        <w:jc w:val="both"/>
        <w:rPr>
          <w:rFonts w:hAnsi="Arial Narrow" w:ascii="Arial Narrow"/>
          <w:sz w:val="24"/>
          <w:szCs w:val="24"/>
        </w:rPr>
      </w:pPr>
      <w:r w:rsidRPr="00C27395">
        <w:rPr>
          <w:rFonts w:hAnsi="Arial Narrow" w:ascii="Arial Narrow"/>
          <w:sz w:val="24"/>
          <w:szCs w:val="24"/>
        </w:rPr>
        <w:t xml:space="preserve">naplaćena su potraživanja od kupaca otvorenih prije otvaranja stečajnog postupka temeljem otposlanih opomena i pokrenutih sporova u iznosu od </w:t>
      </w:r>
      <w:r w:rsidR="00A16D5E">
        <w:rPr>
          <w:rFonts w:hAnsi="Arial Narrow" w:ascii="Arial Narrow"/>
          <w:sz w:val="24"/>
          <w:szCs w:val="24"/>
        </w:rPr>
        <w:t>1.359,08</w:t>
      </w:r>
      <w:r w:rsidRPr="00C27395">
        <w:rPr>
          <w:rFonts w:hAnsi="Arial Narrow" w:ascii="Arial Narrow"/>
          <w:sz w:val="24"/>
          <w:szCs w:val="24"/>
        </w:rPr>
        <w:t xml:space="preserve"> kn,</w:t>
      </w:r>
    </w:p>
    <w:p w:rsidRDefault="00C27395" w:rsidP="00886330" w:rsidR="00DB2492">
      <w:pPr>
        <w:numPr>
          <w:ilvl w:val="0"/>
          <w:numId w:val="26"/>
        </w:numPr>
        <w:jc w:val="both"/>
        <w:rPr>
          <w:rFonts w:hAnsi="Arial Narrow" w:ascii="Arial Narrow"/>
          <w:sz w:val="24"/>
          <w:szCs w:val="24"/>
        </w:rPr>
      </w:pPr>
      <w:r w:rsidRPr="00C27395">
        <w:rPr>
          <w:rFonts w:hAnsi="Arial Narrow" w:ascii="Arial Narrow"/>
          <w:sz w:val="24"/>
          <w:szCs w:val="24"/>
        </w:rPr>
        <w:t xml:space="preserve">izvršena su usklađenja potraživanja u poslovnim evidencijama </w:t>
      </w:r>
      <w:r w:rsidR="00DB2492">
        <w:rPr>
          <w:rFonts w:hAnsi="Arial Narrow" w:ascii="Arial Narrow"/>
          <w:sz w:val="24"/>
          <w:szCs w:val="24"/>
        </w:rPr>
        <w:t xml:space="preserve">stečajnog dužnika </w:t>
      </w:r>
      <w:r w:rsidRPr="00C27395">
        <w:rPr>
          <w:rFonts w:hAnsi="Arial Narrow" w:ascii="Arial Narrow"/>
          <w:sz w:val="24"/>
          <w:szCs w:val="24"/>
        </w:rPr>
        <w:t xml:space="preserve"> temeljem pisanih obavijesti dužnikovih dužnika i nemogućnosti naplate</w:t>
      </w:r>
      <w:r w:rsidR="00DB2492">
        <w:rPr>
          <w:rFonts w:hAnsi="Arial Narrow" w:ascii="Arial Narrow"/>
          <w:sz w:val="24"/>
          <w:szCs w:val="24"/>
        </w:rPr>
        <w:t xml:space="preserve"> i ponovno su dužnicima pos</w:t>
      </w:r>
      <w:r w:rsidR="008A0982">
        <w:rPr>
          <w:rFonts w:hAnsi="Arial Narrow" w:ascii="Arial Narrow"/>
          <w:sz w:val="24"/>
          <w:szCs w:val="24"/>
        </w:rPr>
        <w:t>lane opomene</w:t>
      </w:r>
    </w:p>
    <w:p w:rsidRDefault="00DB2492" w:rsidP="00886330" w:rsidR="00ED12FE">
      <w:pPr>
        <w:numPr>
          <w:ilvl w:val="0"/>
          <w:numId w:val="26"/>
        </w:numPr>
        <w:jc w:val="both"/>
        <w:rPr>
          <w:rFonts w:hAnsi="Arial Narrow" w:ascii="Arial Narrow"/>
          <w:i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izvršena je otprema pokretnina </w:t>
      </w:r>
      <w:r w:rsidR="00C672C9">
        <w:rPr>
          <w:rFonts w:hAnsi="Arial Narrow" w:ascii="Arial Narrow"/>
          <w:sz w:val="24"/>
          <w:szCs w:val="24"/>
        </w:rPr>
        <w:t>u skladište TD WINAIR d.o.o., a</w:t>
      </w:r>
      <w:r>
        <w:rPr>
          <w:rFonts w:hAnsi="Arial Narrow" w:ascii="Arial Narrow"/>
          <w:sz w:val="24"/>
          <w:szCs w:val="24"/>
        </w:rPr>
        <w:t xml:space="preserve"> naknadno su prilikom otpreme pronađene pokretnine koje nisu bile evidentirane u poslovnim knjigama stečajnog dužnika</w:t>
      </w:r>
    </w:p>
    <w:p w:rsidRDefault="00ED12FE" w:rsidP="00886330" w:rsidR="00967DF3">
      <w:pPr>
        <w:numPr>
          <w:ilvl w:val="0"/>
          <w:numId w:val="26"/>
        </w:numPr>
        <w:jc w:val="both"/>
        <w:rPr>
          <w:rFonts w:hAnsi="Arial Narrow" w:ascii="Arial Narrow"/>
          <w:sz w:val="24"/>
          <w:szCs w:val="24"/>
        </w:rPr>
      </w:pPr>
      <w:r w:rsidRPr="00ED12FE">
        <w:rPr>
          <w:rFonts w:hAnsi="Arial Narrow" w:ascii="Arial Narrow"/>
          <w:sz w:val="24"/>
          <w:szCs w:val="24"/>
        </w:rPr>
        <w:t xml:space="preserve">izmješten </w:t>
      </w:r>
      <w:r>
        <w:rPr>
          <w:rFonts w:hAnsi="Arial Narrow" w:ascii="Arial Narrow"/>
          <w:sz w:val="24"/>
          <w:szCs w:val="24"/>
        </w:rPr>
        <w:t xml:space="preserve">je agregat TATSUNO, koji je također pohranjem u prostorijama WINAIR d.o.o. </w:t>
      </w:r>
    </w:p>
    <w:p w:rsidRDefault="00967DF3" w:rsidP="00886330" w:rsidR="00967DF3">
      <w:pPr>
        <w:numPr>
          <w:ilvl w:val="0"/>
          <w:numId w:val="26"/>
        </w:num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dio pokretnina koje se nalaze na zemljištu Grada Varaždina nije bilo moguće otpremiti,</w:t>
      </w:r>
    </w:p>
    <w:p w:rsidRDefault="003A7023" w:rsidP="00886330" w:rsidR="00C27395">
      <w:pPr>
        <w:numPr>
          <w:ilvl w:val="0"/>
          <w:numId w:val="26"/>
        </w:num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nastavljen Ugovor o zakupu poljoprivrednog zemljišta sa trgovačkim društvom EKO SODABLAST d.o.o. </w:t>
      </w:r>
    </w:p>
    <w:p w:rsidRDefault="003A7023" w:rsidP="00886330" w:rsidR="003A7023" w:rsidRPr="00C27395">
      <w:pPr>
        <w:jc w:val="both"/>
        <w:rPr>
          <w:rFonts w:hAnsi="Arial Narrow" w:ascii="Arial Narrow"/>
          <w:sz w:val="24"/>
          <w:szCs w:val="24"/>
        </w:rPr>
      </w:pPr>
    </w:p>
    <w:p w:rsidRDefault="006651F2" w:rsidP="00C500D4" w:rsidR="00DB1907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</w:t>
      </w:r>
      <w:r w:rsidR="00C27395" w:rsidRPr="00C27395">
        <w:rPr>
          <w:rFonts w:hAnsi="Arial Narrow" w:ascii="Arial Narrow"/>
          <w:sz w:val="24"/>
          <w:szCs w:val="24"/>
        </w:rPr>
        <w:t xml:space="preserve">tanje imovine na dan </w:t>
      </w:r>
      <w:r w:rsidRPr="006651F2">
        <w:rPr>
          <w:rFonts w:hAnsi="Arial Narrow" w:ascii="Arial Narrow"/>
          <w:b/>
          <w:sz w:val="24"/>
          <w:szCs w:val="24"/>
        </w:rPr>
        <w:t>28.02.2017.</w:t>
      </w:r>
      <w:r w:rsidR="00C27395" w:rsidRPr="006651F2">
        <w:rPr>
          <w:rFonts w:hAnsi="Arial Narrow" w:ascii="Arial Narrow"/>
          <w:sz w:val="24"/>
          <w:szCs w:val="24"/>
        </w:rPr>
        <w:t xml:space="preserve"> </w:t>
      </w:r>
      <w:r w:rsidR="00C27395" w:rsidRPr="00C27395">
        <w:rPr>
          <w:rFonts w:hAnsi="Arial Narrow" w:ascii="Arial Narrow"/>
          <w:sz w:val="24"/>
          <w:szCs w:val="24"/>
        </w:rPr>
        <w:t xml:space="preserve">godine u poslovnim evidencijama stečajnog dužnika iznosi </w:t>
      </w:r>
      <w:r w:rsidR="00A97950" w:rsidRPr="00A97950">
        <w:rPr>
          <w:rFonts w:hAnsi="Arial Narrow" w:ascii="Arial Narrow"/>
          <w:b/>
          <w:sz w:val="24"/>
          <w:szCs w:val="24"/>
        </w:rPr>
        <w:t xml:space="preserve">13.065.186,14 </w:t>
      </w:r>
      <w:r w:rsidR="00C27395" w:rsidRPr="00A97950">
        <w:rPr>
          <w:rFonts w:hAnsi="Arial Narrow" w:ascii="Arial Narrow"/>
          <w:b/>
          <w:sz w:val="24"/>
          <w:szCs w:val="24"/>
        </w:rPr>
        <w:t>kn</w:t>
      </w:r>
      <w:r w:rsidR="00C27395" w:rsidRPr="00C27395">
        <w:rPr>
          <w:rFonts w:hAnsi="Arial Narrow" w:ascii="Arial Narrow"/>
          <w:b/>
          <w:sz w:val="24"/>
          <w:szCs w:val="24"/>
        </w:rPr>
        <w:t>,</w:t>
      </w:r>
      <w:r w:rsidR="00C27395" w:rsidRPr="00C27395">
        <w:rPr>
          <w:rFonts w:hAnsi="Arial Narrow" w:ascii="Arial Narrow"/>
          <w:sz w:val="24"/>
          <w:szCs w:val="24"/>
        </w:rPr>
        <w:t xml:space="preserve"> a kako slijedi u odnosu na utvrđenu imovinu po početnoj  stečajnoj bilanci u tabeli </w:t>
      </w:r>
      <w:r w:rsidR="008E6C66">
        <w:rPr>
          <w:rFonts w:hAnsi="Arial Narrow" w:ascii="Arial Narrow"/>
          <w:sz w:val="24"/>
          <w:szCs w:val="24"/>
        </w:rPr>
        <w:t>1</w:t>
      </w:r>
      <w:r w:rsidR="00C27395" w:rsidRPr="00C27395">
        <w:rPr>
          <w:rFonts w:hAnsi="Arial Narrow" w:ascii="Arial Narrow"/>
          <w:sz w:val="24"/>
          <w:szCs w:val="24"/>
        </w:rPr>
        <w:t>.</w:t>
      </w:r>
    </w:p>
    <w:p w:rsidRDefault="00D75711" w:rsidP="00C500D4" w:rsidR="00D75711" w:rsidRPr="00D75711">
      <w:pPr>
        <w:ind w:firstLine="720"/>
        <w:jc w:val="both"/>
        <w:rPr>
          <w:rFonts w:hAnsi="Arial Narrow" w:ascii="Arial Narrow"/>
          <w:sz w:val="16"/>
          <w:szCs w:val="16"/>
        </w:rPr>
      </w:pPr>
    </w:p>
    <w:p w:rsidRDefault="00C27395" w:rsidP="00886330" w:rsidR="00C27395" w:rsidRPr="00DB1907">
      <w:pPr>
        <w:jc w:val="both"/>
        <w:rPr>
          <w:rFonts w:hAnsi="Arial Narrow" w:ascii="Arial Narrow"/>
          <w:b/>
          <w:bCs/>
          <w:sz w:val="24"/>
          <w:szCs w:val="24"/>
        </w:rPr>
      </w:pPr>
      <w:r w:rsidRPr="00DB1907">
        <w:rPr>
          <w:rFonts w:hAnsi="Arial Narrow" w:ascii="Arial Narrow"/>
          <w:b/>
          <w:bCs/>
          <w:sz w:val="24"/>
          <w:szCs w:val="24"/>
        </w:rPr>
        <w:t xml:space="preserve">Tabela </w:t>
      </w:r>
      <w:r w:rsidR="008E6C66" w:rsidRPr="00DB1907">
        <w:rPr>
          <w:rFonts w:hAnsi="Arial Narrow" w:ascii="Arial Narrow"/>
          <w:b/>
          <w:bCs/>
          <w:sz w:val="24"/>
          <w:szCs w:val="24"/>
        </w:rPr>
        <w:t>1</w:t>
      </w:r>
      <w:r w:rsidRPr="00DB1907">
        <w:rPr>
          <w:rFonts w:hAnsi="Arial Narrow" w:ascii="Arial Narrow"/>
          <w:b/>
          <w:bCs/>
          <w:sz w:val="24"/>
          <w:szCs w:val="24"/>
        </w:rPr>
        <w:t>.</w:t>
      </w:r>
    </w:p>
    <w:tbl>
      <w:tblPr>
        <w:tblW w:type="dxa" w:w="9266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68"/>
        <w:gridCol w:w="1804"/>
        <w:gridCol w:w="1694"/>
      </w:tblGrid>
      <w:tr w:rsidTr="0051653C" w:rsidR="008E6C66">
        <w:trPr>
          <w:trHeight w:val="663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53C" w:rsidP="0051653C" w:rsidR="0051653C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</w:p>
          <w:p w:rsidRDefault="008E6C66" w:rsidP="0051653C" w:rsidR="008E6C66">
            <w:pPr>
              <w:jc w:val="center"/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t>Opis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E702B9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t xml:space="preserve">Imovina iskazana </w:t>
            </w:r>
          </w:p>
          <w:p w:rsidRDefault="008E6C66" w:rsidP="00886330" w:rsidR="008E6C66">
            <w:pPr>
              <w:jc w:val="center"/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t>na dan 29.06.2015. godine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6651F2" w:rsidP="00886330" w:rsidR="006651F2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t xml:space="preserve">Imovina na dan </w:t>
            </w:r>
          </w:p>
          <w:p w:rsidRDefault="00A97950" w:rsidP="00886330" w:rsidR="006651F2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t>28.02.2017</w:t>
            </w:r>
            <w:r w:rsidR="008E6C66">
              <w:rPr>
                <w:rFonts w:cs="Tahoma" w:hAnsi="Arial Narrow" w:ascii="Arial Narrow"/>
                <w:b/>
                <w:sz w:val="22"/>
                <w:szCs w:val="22"/>
              </w:rPr>
              <w:t xml:space="preserve">. </w:t>
            </w:r>
          </w:p>
          <w:p w:rsidRDefault="008E6C66" w:rsidP="00886330" w:rsidR="008E6C66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t>godine</w:t>
            </w:r>
          </w:p>
        </w:tc>
      </w:tr>
      <w:tr w:rsidTr="0051653C" w:rsidR="008E6C66">
        <w:trPr>
          <w:trHeight w:val="340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Nekretnine – zemljišta 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11.183.305,90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11.183.305,90</w:t>
            </w:r>
          </w:p>
        </w:tc>
      </w:tr>
      <w:tr w:rsidTr="0051653C" w:rsidR="008E6C66">
        <w:trPr>
          <w:trHeight w:val="454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Ulaganje u tuđa osnovna s</w:t>
            </w:r>
            <w:r w:rsidR="003876EA">
              <w:rPr>
                <w:rFonts w:cs="Tahoma" w:hAnsi="Arial Narrow" w:ascii="Arial Narrow"/>
                <w:sz w:val="22"/>
                <w:szCs w:val="22"/>
              </w:rPr>
              <w:t>redstva-nekretnina u vl. Grada Varaždina</w:t>
            </w:r>
            <w:r>
              <w:rPr>
                <w:rFonts w:cs="Tahoma" w:hAnsi="Arial Narrow" w:ascii="Arial Narrow"/>
                <w:sz w:val="22"/>
                <w:szCs w:val="22"/>
              </w:rPr>
              <w:t xml:space="preserve"> (ulaganje u pristanišnu zgrada, </w:t>
            </w:r>
            <w:r w:rsidR="003876EA">
              <w:rPr>
                <w:rFonts w:cs="Tahoma" w:hAnsi="Arial Narrow" w:ascii="Arial Narrow"/>
                <w:sz w:val="22"/>
                <w:szCs w:val="22"/>
              </w:rPr>
              <w:t>uzletno sletneu stazu,</w:t>
            </w:r>
            <w:r>
              <w:rPr>
                <w:rFonts w:cs="Tahoma" w:hAnsi="Arial Narrow" w:ascii="Arial Narrow"/>
                <w:sz w:val="22"/>
                <w:szCs w:val="22"/>
              </w:rPr>
              <w:t xml:space="preserve"> hangar)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0,00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0,00</w:t>
            </w:r>
          </w:p>
        </w:tc>
      </w:tr>
      <w:tr w:rsidTr="0051653C" w:rsidR="008E6C66">
        <w:trPr>
          <w:trHeight w:val="340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Pokretnine 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right"/>
            </w:pPr>
            <w:r>
              <w:rPr>
                <w:rFonts w:cs="Tahoma" w:hAnsi="Arial Narrow" w:ascii="Arial Narrow"/>
                <w:sz w:val="22"/>
                <w:szCs w:val="22"/>
              </w:rPr>
              <w:t>1.160.263,28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E6C66" w:rsidP="00886330" w:rsidR="008E6C66">
            <w:pPr>
              <w:jc w:val="right"/>
            </w:pPr>
            <w:r>
              <w:rPr>
                <w:rFonts w:cs="Tahoma" w:hAnsi="Arial Narrow" w:ascii="Arial Narrow"/>
                <w:sz w:val="22"/>
                <w:szCs w:val="22"/>
              </w:rPr>
              <w:t>1.160.263,28</w:t>
            </w:r>
          </w:p>
        </w:tc>
      </w:tr>
      <w:tr w:rsidTr="0051653C" w:rsidR="008E6C66">
        <w:trPr>
          <w:trHeight w:val="340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Potraživanja od kupaca 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611.560,51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224.971,54</w:t>
            </w:r>
          </w:p>
        </w:tc>
      </w:tr>
      <w:tr w:rsidTr="0051653C" w:rsidR="008E6C66">
        <w:trPr>
          <w:trHeight w:val="340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Deponirana novčana sredstva temeljem rješenja Povrv-480/2014-4   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494.474,68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494.474,68</w:t>
            </w:r>
          </w:p>
        </w:tc>
      </w:tr>
      <w:tr w:rsidTr="0051653C" w:rsidR="008E6C66">
        <w:trPr>
          <w:trHeight w:val="340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Novčana sredstva na računu – </w:t>
            </w:r>
            <w:r w:rsidRPr="00A16D5E">
              <w:rPr>
                <w:rFonts w:cs="Tahoma" w:hAnsi="Arial Narrow" w:ascii="Arial Narrow"/>
                <w:b/>
                <w:i/>
                <w:sz w:val="22"/>
                <w:szCs w:val="22"/>
              </w:rPr>
              <w:t xml:space="preserve">stečaj 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0,00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97950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2.093,21</w:t>
            </w:r>
          </w:p>
        </w:tc>
      </w:tr>
      <w:tr w:rsidTr="0051653C" w:rsidR="008E6C66">
        <w:trPr>
          <w:trHeight w:val="340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Potraživanja za pretplatu PDV-a – </w:t>
            </w:r>
            <w:r w:rsidRPr="00A16D5E">
              <w:rPr>
                <w:rFonts w:cs="Tahoma" w:hAnsi="Arial Narrow" w:ascii="Arial Narrow"/>
                <w:b/>
                <w:i/>
                <w:sz w:val="22"/>
                <w:szCs w:val="22"/>
              </w:rPr>
              <w:t>stečaj</w:t>
            </w:r>
            <w:r>
              <w:rPr>
                <w:rFonts w:cs="Tahoma" w:hAnsi="Arial Narrow" w:ascii="Arial Narrow"/>
                <w:sz w:val="22"/>
                <w:szCs w:val="22"/>
              </w:rPr>
              <w:t xml:space="preserve"> 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0,00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97950" w:rsidP="00886330" w:rsidR="008E6C66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77,53</w:t>
            </w:r>
          </w:p>
        </w:tc>
      </w:tr>
      <w:tr w:rsidTr="0051653C" w:rsidR="008E6C66">
        <w:trPr>
          <w:trHeight w:val="283"/>
          <w:jc w:val="center"/>
        </w:trPr>
        <w:tc>
          <w:tcPr>
            <w:tcW w:type="dxa" w:w="57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both"/>
              <w:rPr>
                <w:rFonts w:cs="Tahoma" w:hAnsi="Arial Narrow" w:ascii="Arial Narrow"/>
                <w:b/>
                <w:sz w:val="22"/>
                <w:szCs w:val="22"/>
              </w:rPr>
            </w:pPr>
          </w:p>
          <w:p w:rsidRDefault="008E6C66" w:rsidP="00886330" w:rsidR="008E6C66">
            <w:pPr>
              <w:jc w:val="both"/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t xml:space="preserve">Ukupno imovina </w:t>
            </w:r>
          </w:p>
        </w:tc>
        <w:tc>
          <w:tcPr>
            <w:tcW w:type="dxa" w:w="18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b/>
                <w:sz w:val="22"/>
                <w:szCs w:val="22"/>
              </w:rPr>
            </w:pPr>
          </w:p>
          <w:p w:rsidRDefault="008E6C66" w:rsidP="00886330" w:rsidR="008E6C66">
            <w:pPr>
              <w:jc w:val="right"/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begin"/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2"/>
                <w:szCs w:val="22"/>
              </w:rPr>
              <w:t>13.449.604,37</w: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8E6C66" w:rsidP="00886330" w:rsidR="008E6C66">
            <w:pPr>
              <w:jc w:val="right"/>
              <w:rPr>
                <w:rFonts w:cs="Tahoma" w:hAnsi="Arial Narrow" w:ascii="Arial Narrow"/>
                <w:b/>
                <w:sz w:val="22"/>
                <w:szCs w:val="22"/>
              </w:rPr>
            </w:pPr>
          </w:p>
          <w:p w:rsidRDefault="00A97950" w:rsidP="00886330" w:rsidR="008E6C66">
            <w:pPr>
              <w:jc w:val="right"/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begin"/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2"/>
                <w:szCs w:val="22"/>
              </w:rPr>
              <w:t>13.065.186,14</w: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end"/>
            </w:r>
          </w:p>
        </w:tc>
      </w:tr>
    </w:tbl>
    <w:p w:rsidRDefault="003A7023" w:rsidP="00886330" w:rsidR="003A7023">
      <w:pPr>
        <w:pStyle w:val="Tijeloteksta3"/>
        <w:spacing w:after="0"/>
        <w:rPr>
          <w:rFonts w:hAnsi="Arial Narrow" w:ascii="Arial Narrow"/>
          <w:b/>
          <w:sz w:val="24"/>
          <w:szCs w:val="24"/>
          <w:u w:val="single"/>
        </w:rPr>
      </w:pPr>
    </w:p>
    <w:p w:rsidRDefault="00DB1907" w:rsidP="00886330" w:rsidR="00DB1907">
      <w:pPr>
        <w:pStyle w:val="Tijeloteksta3"/>
        <w:spacing w:after="0"/>
        <w:rPr>
          <w:rFonts w:hAnsi="Arial Narrow" w:ascii="Arial Narrow"/>
          <w:b/>
          <w:sz w:val="24"/>
          <w:szCs w:val="24"/>
          <w:u w:val="single"/>
        </w:rPr>
      </w:pPr>
    </w:p>
    <w:p w:rsidRDefault="00D75711" w:rsidP="00886330" w:rsidR="00D75711">
      <w:pPr>
        <w:pStyle w:val="Tijeloteksta3"/>
        <w:spacing w:after="0"/>
        <w:rPr>
          <w:rFonts w:hAnsi="Arial Narrow" w:ascii="Arial Narrow"/>
          <w:b/>
          <w:sz w:val="24"/>
          <w:szCs w:val="24"/>
          <w:u w:val="single"/>
        </w:rPr>
      </w:pPr>
    </w:p>
    <w:p w:rsidRDefault="00D75711" w:rsidP="00886330" w:rsidR="00D75711">
      <w:pPr>
        <w:pStyle w:val="Tijeloteksta3"/>
        <w:spacing w:after="0"/>
        <w:rPr>
          <w:rFonts w:hAnsi="Arial Narrow" w:ascii="Arial Narrow"/>
          <w:b/>
          <w:sz w:val="24"/>
          <w:szCs w:val="24"/>
          <w:u w:val="single"/>
        </w:rPr>
      </w:pPr>
    </w:p>
    <w:p w:rsidRDefault="008A69DD" w:rsidP="00886330" w:rsidR="008A69DD" w:rsidRPr="008A69DD">
      <w:pPr>
        <w:pStyle w:val="Tijeloteksta3"/>
        <w:spacing w:after="0"/>
        <w:rPr>
          <w:rFonts w:hAnsi="Arial Narrow" w:ascii="Arial Narrow"/>
          <w:b/>
          <w:sz w:val="24"/>
          <w:szCs w:val="24"/>
          <w:u w:val="single"/>
        </w:rPr>
      </w:pPr>
      <w:r w:rsidRPr="008A69DD">
        <w:rPr>
          <w:rFonts w:hAnsi="Arial Narrow" w:ascii="Arial Narrow"/>
          <w:b/>
          <w:sz w:val="24"/>
          <w:szCs w:val="24"/>
          <w:u w:val="single"/>
        </w:rPr>
        <w:t xml:space="preserve">Priljevi i odljevi po računu stečajnog dužnika </w:t>
      </w:r>
    </w:p>
    <w:p w:rsidRDefault="008A69DD" w:rsidP="00886330" w:rsidR="008A69DD">
      <w:pPr>
        <w:jc w:val="both"/>
        <w:rPr>
          <w:rFonts w:hAnsi="Arial Narrow" w:ascii="Arial Narrow"/>
          <w:bCs/>
          <w:sz w:val="16"/>
          <w:szCs w:val="16"/>
        </w:rPr>
      </w:pPr>
    </w:p>
    <w:p w:rsidRDefault="008A69DD" w:rsidP="00886330" w:rsidR="008A69DD" w:rsidRPr="003876EA">
      <w:pPr>
        <w:pStyle w:val="Tijeloteksta3"/>
        <w:spacing w:after="0"/>
        <w:rPr>
          <w:rFonts w:hAnsi="Arial Narrow" w:ascii="Arial Narrow"/>
          <w:b/>
          <w:sz w:val="24"/>
          <w:szCs w:val="24"/>
        </w:rPr>
      </w:pPr>
      <w:r w:rsidRPr="003876EA"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962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0"/>
        <w:gridCol w:w="2212"/>
      </w:tblGrid>
      <w:tr w:rsidTr="00C500D4" w:rsidR="008A69DD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A69DD" w:rsidP="00886330" w:rsidR="008A69DD" w:rsidRPr="00A97950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t>OSTVARENI PRILJEVI</w:t>
            </w:r>
          </w:p>
        </w:tc>
        <w:tc>
          <w:tcPr>
            <w:tcW w:type="dxa" w:w="221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A69DD" w:rsidP="00886330" w:rsidR="008A69DD" w:rsidRPr="00A97950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t xml:space="preserve">UKUPNO KN </w:t>
            </w:r>
          </w:p>
        </w:tc>
      </w:tr>
      <w:tr w:rsidTr="00C500D4" w:rsidR="008A69DD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A69DD" w:rsidP="00886330" w:rsidR="008A69DD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 xml:space="preserve">Uplata predujma za vođenje stečajnog postupka 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97950" w:rsidP="00886330" w:rsidR="008A69DD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3.000,00</w:t>
            </w:r>
          </w:p>
        </w:tc>
      </w:tr>
      <w:tr w:rsidTr="00C500D4" w:rsidR="00A97950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97950" w:rsidP="00886330" w:rsidR="00A97950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Priljevi od najma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97950" w:rsidP="00886330" w:rsidR="00A97950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25.000,00</w:t>
            </w:r>
          </w:p>
        </w:tc>
      </w:tr>
      <w:tr w:rsidTr="00C500D4" w:rsidR="00A97950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97950" w:rsidP="00886330" w:rsidR="00A97950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Priljevi od naplate potraživanja otvorenih prije otvaranja stečajnog postupka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97950" w:rsidP="00886330" w:rsidR="00A97950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1.359,08</w:t>
            </w:r>
          </w:p>
        </w:tc>
      </w:tr>
      <w:tr w:rsidTr="00C500D4" w:rsidR="008A69DD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97950" w:rsidP="00886330" w:rsidR="008A69DD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Priljevi od AORPS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97950" w:rsidP="00886330" w:rsidR="008A69DD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29.333,32</w:t>
            </w:r>
          </w:p>
        </w:tc>
      </w:tr>
      <w:tr w:rsidTr="00C500D4" w:rsidR="008A69DD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97950" w:rsidP="00886330" w:rsidR="008A69DD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Priljevi od kamata po računu</w:t>
            </w:r>
            <w:r w:rsidR="008A69DD" w:rsidRPr="00A97950">
              <w:rPr>
                <w:rFonts w:cs="Tahoma" w:hAnsi="Arial Narrow" w:ascii="Arial Narrow"/>
                <w:sz w:val="22"/>
                <w:szCs w:val="22"/>
              </w:rPr>
              <w:t xml:space="preserve"> 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97950" w:rsidP="00886330" w:rsidR="008A69DD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11,00</w:t>
            </w:r>
          </w:p>
        </w:tc>
      </w:tr>
      <w:tr w:rsidTr="00C500D4" w:rsidR="008A69DD" w:rsidRPr="00A97950">
        <w:trPr>
          <w:trHeight w:val="272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A69DD" w:rsidP="00886330" w:rsidR="008A69DD" w:rsidRPr="00A97950">
            <w:pPr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t xml:space="preserve">Ukupni priljevi 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hideMark/>
          </w:tcPr>
          <w:p w:rsidRDefault="00A97950" w:rsidP="00886330" w:rsidR="008A69DD" w:rsidRPr="00A97950">
            <w:pPr>
              <w:jc w:val="right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fldChar w:fldCharType="begin"/>
            </w: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instrText xml:space="preserve"> =SUM(ABOVE) </w:instrText>
            </w: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fldChar w:fldCharType="separate"/>
            </w:r>
            <w:r w:rsidRPr="00A97950">
              <w:rPr>
                <w:rFonts w:cs="Tahoma" w:hAnsi="Arial Narrow" w:ascii="Arial Narrow"/>
                <w:b/>
                <w:noProof/>
                <w:sz w:val="22"/>
                <w:szCs w:val="22"/>
              </w:rPr>
              <w:t>58.703,4</w:t>
            </w: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fldChar w:fldCharType="end"/>
            </w: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t>0</w:t>
            </w:r>
          </w:p>
        </w:tc>
      </w:tr>
    </w:tbl>
    <w:p w:rsidRDefault="008A69DD" w:rsidP="00886330" w:rsidR="008A69DD" w:rsidRPr="008A69DD">
      <w:pPr>
        <w:pStyle w:val="Tijeloteksta3"/>
        <w:spacing w:after="0"/>
        <w:rPr>
          <w:rFonts w:hAnsi="Arial Narrow" w:ascii="Arial Narrow"/>
          <w:sz w:val="24"/>
          <w:szCs w:val="24"/>
        </w:rPr>
      </w:pPr>
    </w:p>
    <w:p w:rsidRDefault="008A69DD" w:rsidP="00886330" w:rsidR="008A69DD" w:rsidRPr="008A69DD">
      <w:pPr>
        <w:pStyle w:val="Tijeloteksta3"/>
        <w:spacing w:after="0"/>
        <w:rPr>
          <w:rFonts w:hAnsi="Arial Narrow" w:ascii="Arial Narrow"/>
          <w:b/>
          <w:sz w:val="24"/>
          <w:szCs w:val="24"/>
        </w:rPr>
      </w:pPr>
      <w:r w:rsidRPr="008A69DD"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9082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810"/>
        <w:gridCol w:w="2272"/>
      </w:tblGrid>
      <w:tr w:rsidTr="0051653C" w:rsidR="008A69DD" w:rsidRPr="007D5EE2">
        <w:trPr>
          <w:trHeight w:val="256"/>
          <w:jc w:val="center"/>
        </w:trPr>
        <w:tc>
          <w:tcPr>
            <w:tcW w:type="dxa" w:w="681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A69DD" w:rsidP="00886330" w:rsidR="008A69DD" w:rsidRPr="007D5EE2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b/>
                <w:sz w:val="22"/>
                <w:szCs w:val="22"/>
              </w:rPr>
              <w:t>OSTVARENI ODLJEVI</w:t>
            </w:r>
          </w:p>
        </w:tc>
        <w:tc>
          <w:tcPr>
            <w:tcW w:type="dxa" w:w="227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A69DD" w:rsidP="00886330" w:rsidR="008A69DD" w:rsidRPr="007D5EE2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b/>
                <w:sz w:val="22"/>
                <w:szCs w:val="22"/>
              </w:rPr>
              <w:t xml:space="preserve">UKUPNO KN </w:t>
            </w:r>
          </w:p>
        </w:tc>
      </w:tr>
      <w:tr w:rsidTr="0051653C" w:rsidR="00A97950" w:rsidRPr="007D5EE2">
        <w:trPr>
          <w:trHeight w:val="247"/>
          <w:jc w:val="center"/>
        </w:trPr>
        <w:tc>
          <w:tcPr>
            <w:tcW w:type="dxa" w:w="6810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7D5EE2" w:rsidP="00886330" w:rsidR="007D5EE2">
            <w:pPr>
              <w:rPr>
                <w:rFonts w:cs="Tahoma" w:hAnsi="Arial Narrow" w:ascii="Arial Narrow"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sz w:val="22"/>
                <w:szCs w:val="22"/>
              </w:rPr>
              <w:t>Plaćanje obveze za troškove stečajnog postupka</w:t>
            </w:r>
          </w:p>
          <w:p w:rsidRDefault="007D5EE2" w:rsidP="00886330" w:rsidR="007D5EE2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- bankarske usluge i provizije u iznosu od</w:t>
            </w:r>
            <w:r w:rsidR="00DB1907">
              <w:rPr>
                <w:rFonts w:cs="Tahoma" w:hAnsi="Arial Narrow" w:ascii="Arial Narrow"/>
                <w:sz w:val="22"/>
                <w:szCs w:val="22"/>
              </w:rPr>
              <w:t xml:space="preserve"> 1.086,82</w:t>
            </w:r>
          </w:p>
          <w:p w:rsidRDefault="007D5EE2" w:rsidP="00886330" w:rsidR="00C500D4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- troškovi knjigovodstvenih usluga u iznosu od 20.312,04 kn uvećano za </w:t>
            </w:r>
          </w:p>
          <w:p w:rsidRDefault="00C500D4" w:rsidP="00886330" w:rsidR="007D5EE2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  </w:t>
            </w:r>
            <w:r w:rsidR="007D5EE2">
              <w:rPr>
                <w:rFonts w:cs="Tahoma" w:hAnsi="Arial Narrow" w:ascii="Arial Narrow"/>
                <w:sz w:val="22"/>
                <w:szCs w:val="22"/>
              </w:rPr>
              <w:t>PDV u iznosu od 5.078,01 kn,</w:t>
            </w:r>
          </w:p>
          <w:p w:rsidRDefault="007D5EE2" w:rsidP="00886330" w:rsidR="007D5EE2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- troškovi sudskih pristojbi u iznosu od 400,00 kn,</w:t>
            </w:r>
          </w:p>
          <w:p w:rsidRDefault="00DB1907" w:rsidP="00886330" w:rsidR="00DB1907" w:rsidRPr="007D5EE2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- troškovi oglasa Narodne novine u iznosu od 400,00 kn,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7D5EE2" w:rsidP="00886330" w:rsidR="00A97950" w:rsidRPr="007D5EE2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27.2</w:t>
            </w:r>
            <w:r w:rsidR="00DB1907">
              <w:rPr>
                <w:rFonts w:cs="Tahoma" w:hAnsi="Arial Narrow" w:ascii="Arial Narrow"/>
                <w:sz w:val="22"/>
                <w:szCs w:val="22"/>
              </w:rPr>
              <w:t>7</w:t>
            </w:r>
            <w:r>
              <w:rPr>
                <w:rFonts w:cs="Tahoma" w:hAnsi="Arial Narrow" w:ascii="Arial Narrow"/>
                <w:sz w:val="22"/>
                <w:szCs w:val="22"/>
              </w:rPr>
              <w:t>6,87</w:t>
            </w:r>
          </w:p>
        </w:tc>
      </w:tr>
      <w:tr w:rsidTr="0051653C" w:rsidR="00A97950" w:rsidRPr="007D5EE2">
        <w:trPr>
          <w:trHeight w:val="247"/>
          <w:jc w:val="center"/>
        </w:trPr>
        <w:tc>
          <w:tcPr>
            <w:tcW w:type="dxa" w:w="6810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7D5EE2" w:rsidP="00886330" w:rsidR="00A97950" w:rsidRPr="007D5EE2">
            <w:pPr>
              <w:rPr>
                <w:rFonts w:cs="Tahoma" w:hAnsi="Arial Narrow" w:ascii="Arial Narrow"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sz w:val="22"/>
                <w:szCs w:val="22"/>
              </w:rPr>
              <w:t>Namirenje vjerovnika I. višeg isplatnog reda sredstvima dobivenih od AORPS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7D5EE2" w:rsidP="00886330" w:rsidR="00A97950" w:rsidRPr="007D5EE2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sz w:val="22"/>
                <w:szCs w:val="22"/>
              </w:rPr>
              <w:t>29.333,32</w:t>
            </w:r>
          </w:p>
        </w:tc>
      </w:tr>
      <w:tr w:rsidTr="0051653C" w:rsidR="008A69DD" w:rsidRPr="007D5EE2">
        <w:trPr>
          <w:trHeight w:val="272"/>
          <w:jc w:val="center"/>
        </w:trPr>
        <w:tc>
          <w:tcPr>
            <w:tcW w:type="dxa" w:w="6810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A69DD" w:rsidP="00886330" w:rsidR="008A69DD" w:rsidRPr="007D5EE2">
            <w:pPr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b/>
                <w:sz w:val="22"/>
                <w:szCs w:val="22"/>
              </w:rPr>
              <w:t xml:space="preserve">Ukupno odljevi 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hideMark/>
          </w:tcPr>
          <w:p w:rsidRDefault="007D5EE2" w:rsidP="00886330" w:rsidR="008A69DD" w:rsidRPr="007D5EE2">
            <w:pPr>
              <w:jc w:val="right"/>
              <w:rPr>
                <w:rFonts w:cs="Tahoma" w:hAnsi="Arial Narrow" w:ascii="Arial Narrow"/>
                <w:b/>
                <w:sz w:val="22"/>
                <w:szCs w:val="22"/>
              </w:rPr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t>56.</w:t>
            </w:r>
            <w:r w:rsidR="00DB1907">
              <w:rPr>
                <w:rFonts w:cs="Tahoma" w:hAnsi="Arial Narrow" w:ascii="Arial Narrow"/>
                <w:b/>
                <w:sz w:val="22"/>
                <w:szCs w:val="22"/>
              </w:rPr>
              <w:t>61</w: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t>0,19</w:t>
            </w:r>
          </w:p>
        </w:tc>
      </w:tr>
    </w:tbl>
    <w:p w:rsidRDefault="008A69DD" w:rsidP="00886330" w:rsidR="008A69DD" w:rsidRPr="00DB1907">
      <w:pPr>
        <w:pStyle w:val="Tijeloteksta3"/>
        <w:spacing w:after="0"/>
        <w:rPr>
          <w:rFonts w:hAnsi="Arial Narrow" w:ascii="Arial Narrow"/>
          <w:sz w:val="24"/>
          <w:szCs w:val="24"/>
        </w:rPr>
      </w:pPr>
    </w:p>
    <w:p w:rsidRDefault="00DB1907" w:rsidP="00886330" w:rsidR="00DB1907" w:rsidRPr="00DB1907">
      <w:pPr>
        <w:pStyle w:val="Tijeloteksta3"/>
        <w:spacing w:after="0"/>
        <w:jc w:val="both"/>
        <w:rPr>
          <w:rFonts w:hAnsi="Arial Narrow" w:ascii="Arial Narrow"/>
          <w:sz w:val="24"/>
          <w:szCs w:val="24"/>
        </w:rPr>
      </w:pPr>
      <w:r w:rsidRPr="00DB1907">
        <w:rPr>
          <w:rFonts w:hAnsi="Arial Narrow" w:ascii="Arial Narrow"/>
          <w:b/>
          <w:sz w:val="24"/>
          <w:szCs w:val="24"/>
        </w:rPr>
        <w:t>Napomena:</w:t>
      </w:r>
      <w:r w:rsidRPr="00DB1907">
        <w:rPr>
          <w:rFonts w:hAnsi="Arial Narrow" w:ascii="Arial Narrow"/>
          <w:sz w:val="24"/>
          <w:szCs w:val="24"/>
        </w:rPr>
        <w:t xml:space="preserve"> u odnosu na </w:t>
      </w:r>
      <w:r>
        <w:rPr>
          <w:rFonts w:hAnsi="Arial Narrow" w:ascii="Arial Narrow"/>
          <w:sz w:val="24"/>
          <w:szCs w:val="24"/>
        </w:rPr>
        <w:t xml:space="preserve">iskazane </w:t>
      </w:r>
      <w:r w:rsidRPr="00DB1907">
        <w:rPr>
          <w:rFonts w:hAnsi="Arial Narrow" w:ascii="Arial Narrow"/>
          <w:sz w:val="24"/>
          <w:szCs w:val="24"/>
        </w:rPr>
        <w:t xml:space="preserve">odljeve i </w:t>
      </w:r>
      <w:r>
        <w:rPr>
          <w:rFonts w:hAnsi="Arial Narrow" w:ascii="Arial Narrow"/>
          <w:sz w:val="24"/>
          <w:szCs w:val="24"/>
        </w:rPr>
        <w:t xml:space="preserve">dosadašnje </w:t>
      </w:r>
      <w:r w:rsidRPr="00DB1907">
        <w:rPr>
          <w:rFonts w:hAnsi="Arial Narrow" w:ascii="Arial Narrow"/>
          <w:sz w:val="24"/>
          <w:szCs w:val="24"/>
        </w:rPr>
        <w:t xml:space="preserve">plaćene </w:t>
      </w:r>
      <w:r>
        <w:rPr>
          <w:rFonts w:hAnsi="Arial Narrow" w:ascii="Arial Narrow"/>
          <w:sz w:val="24"/>
          <w:szCs w:val="24"/>
        </w:rPr>
        <w:t xml:space="preserve">obveze, </w:t>
      </w:r>
      <w:r w:rsidRPr="00DB1907">
        <w:rPr>
          <w:rFonts w:hAnsi="Arial Narrow" w:ascii="Arial Narrow"/>
          <w:sz w:val="24"/>
          <w:szCs w:val="24"/>
        </w:rPr>
        <w:t xml:space="preserve">stečajni dužnik </w:t>
      </w:r>
      <w:r>
        <w:rPr>
          <w:rFonts w:hAnsi="Arial Narrow" w:ascii="Arial Narrow"/>
          <w:sz w:val="24"/>
          <w:szCs w:val="24"/>
        </w:rPr>
        <w:t xml:space="preserve">evidentira </w:t>
      </w:r>
      <w:r w:rsidRPr="00DB1907">
        <w:rPr>
          <w:rFonts w:hAnsi="Arial Narrow" w:ascii="Arial Narrow"/>
          <w:sz w:val="24"/>
          <w:szCs w:val="24"/>
        </w:rPr>
        <w:t>obvez</w:t>
      </w:r>
      <w:r>
        <w:rPr>
          <w:rFonts w:hAnsi="Arial Narrow" w:ascii="Arial Narrow"/>
          <w:sz w:val="24"/>
          <w:szCs w:val="24"/>
        </w:rPr>
        <w:t>e</w:t>
      </w:r>
      <w:r w:rsidRPr="00DB1907">
        <w:rPr>
          <w:rFonts w:hAnsi="Arial Narrow" w:ascii="Arial Narrow"/>
          <w:sz w:val="24"/>
          <w:szCs w:val="24"/>
        </w:rPr>
        <w:t xml:space="preserve"> za troškove plaća u otkaznom roku u iznosu od 41.910,69 kn, te obveze prema Agenciji za potraživanje radnika u slučaju stečaja poslodavca u iznosu od 29.333,32 kn.</w:t>
      </w:r>
    </w:p>
    <w:p w:rsidRDefault="00DB1907" w:rsidP="00886330" w:rsidR="00DB1907" w:rsidRPr="00DB1907">
      <w:pPr>
        <w:pStyle w:val="Tijeloteksta3"/>
        <w:spacing w:after="0"/>
        <w:rPr>
          <w:rFonts w:hAnsi="Arial Narrow" w:ascii="Arial Narrow"/>
          <w:sz w:val="24"/>
          <w:szCs w:val="24"/>
        </w:rPr>
      </w:pPr>
    </w:p>
    <w:p w:rsidRDefault="008A69DD" w:rsidP="00886330" w:rsidR="008A69DD" w:rsidRPr="00DB1907">
      <w:pPr>
        <w:ind w:firstLine="720"/>
        <w:jc w:val="both"/>
        <w:rPr>
          <w:rFonts w:hAnsi="Arial Narrow" w:ascii="Arial Narrow"/>
          <w:sz w:val="24"/>
          <w:szCs w:val="24"/>
        </w:rPr>
      </w:pPr>
      <w:r w:rsidRPr="00DB1907">
        <w:rPr>
          <w:rFonts w:hAnsi="Arial Narrow" w:ascii="Arial Narrow"/>
          <w:sz w:val="24"/>
          <w:szCs w:val="24"/>
        </w:rPr>
        <w:t>Stanje računa na dan 28.02.2017. godine iznosi</w:t>
      </w:r>
      <w:r w:rsidR="00A97950" w:rsidRPr="00DB1907">
        <w:rPr>
          <w:rFonts w:hAnsi="Arial Narrow" w:ascii="Arial Narrow"/>
          <w:b/>
          <w:sz w:val="24"/>
          <w:szCs w:val="24"/>
        </w:rPr>
        <w:t>: 2.093,21 kn.</w:t>
      </w:r>
    </w:p>
    <w:p w:rsidRDefault="008A69DD" w:rsidP="00886330" w:rsidR="008A69DD">
      <w:pPr>
        <w:jc w:val="both"/>
        <w:rPr>
          <w:rFonts w:hAnsi="Arial Narrow" w:ascii="Arial Narrow"/>
        </w:rPr>
      </w:pPr>
    </w:p>
    <w:p w:rsidRDefault="00237B5F" w:rsidP="00886330" w:rsidR="00237B5F" w:rsidRPr="00C27395">
      <w:pPr>
        <w:jc w:val="both"/>
        <w:rPr>
          <w:rFonts w:hAnsi="Arial Narrow" w:ascii="Arial Narrow"/>
          <w:sz w:val="24"/>
          <w:szCs w:val="24"/>
        </w:rPr>
      </w:pPr>
    </w:p>
    <w:p w:rsidRDefault="001D2954" w:rsidP="00886330" w:rsidR="00C27395" w:rsidRPr="00153D5E">
      <w:pPr>
        <w:numPr>
          <w:ilvl w:val="0"/>
          <w:numId w:val="22"/>
        </w:numPr>
        <w:ind w:left="720"/>
        <w:jc w:val="both"/>
        <w:rPr>
          <w:rFonts w:hAnsi="Arial Narrow" w:ascii="Arial Narrow"/>
          <w:b/>
          <w:sz w:val="28"/>
          <w:szCs w:val="28"/>
        </w:rPr>
      </w:pPr>
      <w:r w:rsidRPr="00153D5E">
        <w:rPr>
          <w:rFonts w:hAnsi="Arial Narrow" w:ascii="Arial Narrow"/>
          <w:b/>
          <w:sz w:val="28"/>
          <w:szCs w:val="28"/>
        </w:rPr>
        <w:t>PRIJEDLOG DALJNJIH RADNJI U STEČAJNOM POSTUPKU</w:t>
      </w:r>
    </w:p>
    <w:p w:rsidRDefault="00237B5F" w:rsidP="00886330" w:rsidR="00237B5F" w:rsidRPr="00C27395">
      <w:pPr>
        <w:ind w:left="1080"/>
        <w:jc w:val="both"/>
        <w:rPr>
          <w:rFonts w:hAnsi="Arial Narrow" w:ascii="Arial Narrow"/>
          <w:b/>
          <w:sz w:val="24"/>
          <w:szCs w:val="24"/>
        </w:rPr>
      </w:pPr>
    </w:p>
    <w:p w:rsidRDefault="00237B5F" w:rsidP="00886330" w:rsidR="00C27395" w:rsidRPr="00237B5F">
      <w:pPr>
        <w:ind w:firstLine="360"/>
        <w:jc w:val="both"/>
        <w:rPr>
          <w:rFonts w:hAnsi="Arial Narrow" w:ascii="Arial Narrow"/>
          <w:sz w:val="24"/>
          <w:szCs w:val="24"/>
        </w:rPr>
      </w:pPr>
      <w:r w:rsidRPr="00237B5F">
        <w:rPr>
          <w:rFonts w:cs="Tahoma" w:hAnsi="Arial Narrow" w:ascii="Arial Narrow"/>
          <w:sz w:val="24"/>
          <w:szCs w:val="24"/>
        </w:rPr>
        <w:t>Posebna sjednica Skupštine vjerovnika održana je 20. siječnja 2016. godine, na kojoj nisu donijete predložene odluke o unovčenju pokretnina stečajnog dužnika, kao ni odluka o unovčenju nekretnina stečajnog dužnika</w:t>
      </w:r>
    </w:p>
    <w:p w:rsidRDefault="00ED12FE" w:rsidP="00886330" w:rsidR="00B66143">
      <w:pPr>
        <w:ind w:firstLine="360"/>
        <w:jc w:val="both"/>
        <w:rPr>
          <w:rFonts w:hAnsi="Arial Narrow" w:ascii="Arial Narrow"/>
          <w:b/>
          <w:sz w:val="24"/>
          <w:szCs w:val="24"/>
        </w:rPr>
      </w:pPr>
      <w:r w:rsidRPr="003876EA">
        <w:rPr>
          <w:rFonts w:hAnsi="Arial Narrow" w:ascii="Arial Narrow"/>
          <w:b/>
          <w:sz w:val="24"/>
          <w:szCs w:val="24"/>
        </w:rPr>
        <w:t xml:space="preserve">Predlažem da se sazove Skupština vjerovnika, kako bi se odredila prodaja pokretnina i nekretnina stečajnog dužnika. </w:t>
      </w:r>
    </w:p>
    <w:p w:rsidRDefault="00B66143" w:rsidP="00886330" w:rsidR="00ED12FE" w:rsidRPr="00B66143">
      <w:pPr>
        <w:ind w:firstLine="360"/>
        <w:jc w:val="both"/>
        <w:rPr>
          <w:rFonts w:hAnsi="Arial Narrow" w:ascii="Arial Narrow"/>
          <w:sz w:val="24"/>
          <w:szCs w:val="24"/>
        </w:rPr>
      </w:pPr>
      <w:r w:rsidRPr="00B66143">
        <w:rPr>
          <w:rFonts w:hAnsi="Arial Narrow" w:ascii="Arial Narrow"/>
          <w:sz w:val="24"/>
          <w:szCs w:val="24"/>
        </w:rPr>
        <w:t>Ostajem kod svog prijedloga da se sve nekretnine prodaju za</w:t>
      </w:r>
      <w:r>
        <w:rPr>
          <w:rFonts w:hAnsi="Arial Narrow" w:ascii="Arial Narrow"/>
          <w:sz w:val="24"/>
          <w:szCs w:val="24"/>
        </w:rPr>
        <w:t>jedno. Isto tako predlažem da s</w:t>
      </w:r>
      <w:r w:rsidRPr="00B66143">
        <w:rPr>
          <w:rFonts w:hAnsi="Arial Narrow" w:ascii="Arial Narrow"/>
          <w:sz w:val="24"/>
          <w:szCs w:val="24"/>
        </w:rPr>
        <w:t>e</w:t>
      </w:r>
      <w:r>
        <w:rPr>
          <w:rFonts w:hAnsi="Arial Narrow" w:ascii="Arial Narrow"/>
          <w:sz w:val="24"/>
          <w:szCs w:val="24"/>
        </w:rPr>
        <w:t xml:space="preserve"> </w:t>
      </w:r>
      <w:r w:rsidRPr="00B66143">
        <w:rPr>
          <w:rFonts w:hAnsi="Arial Narrow" w:ascii="Arial Narrow"/>
          <w:sz w:val="24"/>
          <w:szCs w:val="24"/>
        </w:rPr>
        <w:t>zaje</w:t>
      </w:r>
      <w:r w:rsidR="00C500D4">
        <w:rPr>
          <w:rFonts w:hAnsi="Arial Narrow" w:ascii="Arial Narrow"/>
          <w:sz w:val="24"/>
          <w:szCs w:val="24"/>
        </w:rPr>
        <w:t>dno prodaju i pokretnine koje su</w:t>
      </w:r>
      <w:r w:rsidRPr="00B66143">
        <w:rPr>
          <w:rFonts w:hAnsi="Arial Narrow" w:ascii="Arial Narrow"/>
          <w:sz w:val="24"/>
          <w:szCs w:val="24"/>
        </w:rPr>
        <w:t xml:space="preserve"> uskaldištene u </w:t>
      </w:r>
      <w:r>
        <w:rPr>
          <w:rFonts w:hAnsi="Arial Narrow" w:ascii="Arial Narrow"/>
          <w:sz w:val="24"/>
          <w:szCs w:val="24"/>
        </w:rPr>
        <w:t>trgovačkom društvu WIN</w:t>
      </w:r>
      <w:r w:rsidRPr="00B66143">
        <w:rPr>
          <w:rFonts w:hAnsi="Arial Narrow" w:ascii="Arial Narrow"/>
          <w:sz w:val="24"/>
          <w:szCs w:val="24"/>
        </w:rPr>
        <w:t>A</w:t>
      </w:r>
      <w:r>
        <w:rPr>
          <w:rFonts w:hAnsi="Arial Narrow" w:ascii="Arial Narrow"/>
          <w:sz w:val="24"/>
          <w:szCs w:val="24"/>
        </w:rPr>
        <w:t>I</w:t>
      </w:r>
      <w:r w:rsidRPr="00B66143">
        <w:rPr>
          <w:rFonts w:hAnsi="Arial Narrow" w:ascii="Arial Narrow"/>
          <w:sz w:val="24"/>
          <w:szCs w:val="24"/>
        </w:rPr>
        <w:t xml:space="preserve">R d.o.o. </w:t>
      </w:r>
    </w:p>
    <w:p w:rsidRDefault="00B66143" w:rsidP="00886330" w:rsidR="00B66143" w:rsidRPr="00B66143">
      <w:pPr>
        <w:ind w:first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Naglašavam d</w:t>
      </w:r>
      <w:r w:rsidRPr="00B66143">
        <w:rPr>
          <w:rFonts w:hAnsi="Arial Narrow" w:ascii="Arial Narrow"/>
          <w:sz w:val="24"/>
          <w:szCs w:val="24"/>
        </w:rPr>
        <w:t xml:space="preserve">a je </w:t>
      </w:r>
      <w:r>
        <w:rPr>
          <w:rFonts w:hAnsi="Arial Narrow" w:ascii="Arial Narrow"/>
          <w:sz w:val="24"/>
          <w:szCs w:val="24"/>
        </w:rPr>
        <w:t>trgovačko društvo WIN</w:t>
      </w:r>
      <w:r w:rsidRPr="00B66143">
        <w:rPr>
          <w:rFonts w:hAnsi="Arial Narrow" w:ascii="Arial Narrow"/>
          <w:sz w:val="24"/>
          <w:szCs w:val="24"/>
        </w:rPr>
        <w:t>A</w:t>
      </w:r>
      <w:r>
        <w:rPr>
          <w:rFonts w:hAnsi="Arial Narrow" w:ascii="Arial Narrow"/>
          <w:sz w:val="24"/>
          <w:szCs w:val="24"/>
        </w:rPr>
        <w:t>IR d.o.o. podn</w:t>
      </w:r>
      <w:r w:rsidR="00C500D4">
        <w:rPr>
          <w:rFonts w:hAnsi="Arial Narrow" w:ascii="Arial Narrow"/>
          <w:sz w:val="24"/>
          <w:szCs w:val="24"/>
        </w:rPr>
        <w:t>i</w:t>
      </w:r>
      <w:r>
        <w:rPr>
          <w:rFonts w:hAnsi="Arial Narrow" w:ascii="Arial Narrow"/>
          <w:sz w:val="24"/>
          <w:szCs w:val="24"/>
        </w:rPr>
        <w:t>jelo</w:t>
      </w:r>
      <w:r w:rsidRPr="00B66143">
        <w:rPr>
          <w:rFonts w:hAnsi="Arial Narrow" w:ascii="Arial Narrow"/>
          <w:sz w:val="24"/>
          <w:szCs w:val="24"/>
        </w:rPr>
        <w:t xml:space="preserve"> zahtjev za moje smjenjivanj</w:t>
      </w:r>
      <w:r>
        <w:rPr>
          <w:rFonts w:hAnsi="Arial Narrow" w:ascii="Arial Narrow"/>
          <w:sz w:val="24"/>
          <w:szCs w:val="24"/>
        </w:rPr>
        <w:t>e</w:t>
      </w:r>
      <w:r w:rsidRPr="00B66143">
        <w:rPr>
          <w:rFonts w:hAnsi="Arial Narrow" w:ascii="Arial Narrow"/>
          <w:sz w:val="24"/>
          <w:szCs w:val="24"/>
        </w:rPr>
        <w:t xml:space="preserve">, o čemu također treba donijeti odluku Skupština vjerovnika. </w:t>
      </w:r>
    </w:p>
    <w:p w:rsidRDefault="00956D84" w:rsidP="00886330" w:rsidR="00956D84" w:rsidRPr="00B66143">
      <w:pPr>
        <w:ind w:left="360"/>
        <w:jc w:val="both"/>
        <w:rPr>
          <w:rFonts w:cs="Arial" w:hAnsi="Arial Narrow" w:ascii="Arial Narrow"/>
          <w:sz w:val="24"/>
          <w:szCs w:val="24"/>
        </w:rPr>
      </w:pPr>
    </w:p>
    <w:p w:rsidRDefault="00967DF3" w:rsidP="00886330" w:rsidR="00967DF3" w:rsidRPr="004171CF">
      <w:pPr>
        <w:ind w:left="1440"/>
        <w:jc w:val="both"/>
        <w:rPr>
          <w:rFonts w:cs="Arial" w:hAnsi="Arial Narrow" w:ascii="Arial Narrow"/>
          <w:sz w:val="24"/>
          <w:szCs w:val="24"/>
        </w:rPr>
      </w:pPr>
    </w:p>
    <w:p w:rsidRDefault="00BD5EAB" w:rsidP="00886330" w:rsidR="00BD5EAB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 w:rsidR="00967DF3"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>Lidia Belamarić,</w:t>
      </w:r>
    </w:p>
    <w:p w:rsidRDefault="00BD5EAB" w:rsidP="00886330" w:rsidR="005C263E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 w:rsidR="00967DF3"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 xml:space="preserve">Stečajni upravitelj </w:t>
      </w:r>
    </w:p>
    <w:p w:rsidRDefault="00ED12FE" w:rsidP="00886330" w:rsidR="00ED12FE">
      <w:pPr>
        <w:jc w:val="both"/>
        <w:rPr>
          <w:rFonts w:hAnsi="Arial Narrow" w:ascii="Arial Narrow"/>
          <w:bCs/>
          <w:sz w:val="24"/>
        </w:rPr>
      </w:pPr>
    </w:p>
    <w:p w:rsidRDefault="00C85CC8" w:rsidP="00886330" w:rsidR="00C85CC8">
      <w:pPr>
        <w:jc w:val="both"/>
        <w:rPr>
          <w:rFonts w:hAnsi="Arial Narrow" w:ascii="Arial Narrow"/>
          <w:bCs/>
          <w:sz w:val="24"/>
        </w:rPr>
      </w:pPr>
    </w:p>
    <w:p w:rsidRDefault="00C85CC8" w:rsidP="00886330" w:rsidR="00C85CC8">
      <w:pPr>
        <w:jc w:val="both"/>
        <w:rPr>
          <w:rFonts w:hAnsi="Arial Narrow" w:ascii="Arial Narrow"/>
          <w:bCs/>
          <w:sz w:val="24"/>
        </w:rPr>
      </w:pPr>
    </w:p>
    <w:p w:rsidRDefault="00B95AA4" w:rsidP="00886330" w:rsidR="00B95AA4">
      <w:pPr>
        <w:jc w:val="both"/>
        <w:rPr>
          <w:rFonts w:hAnsi="Arial Narrow" w:ascii="Arial Narrow"/>
          <w:bCs/>
          <w:sz w:val="24"/>
        </w:rPr>
      </w:pPr>
    </w:p>
    <w:sectPr w:rsidSect="006446D5" w:rsidR="00B95AA4">
      <w:footerReference w:type="default" r:id="rId10"/>
      <w:pgSz w:h="16838" w:w="11906"/>
      <w:pgMar w:gutter="0" w:footer="720" w:header="720" w:left="1474" w:bottom="1134" w:right="147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B1F" w:rsidR="003F2B1F">
      <w:r>
        <w:separator/>
      </w:r>
    </w:p>
  </w:endnote>
  <w:endnote w:id="0" w:type="continuationSeparator">
    <w:p w:rsidRDefault="003F2B1F" w:rsidR="003F2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E02" w:rsidR="00131E02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</w:t>
    </w:r>
    <w:r w:rsidR="006D05D3">
      <w:rPr>
        <w:rFonts w:hAnsi="Arial Narrow" w:ascii="Arial Narrow"/>
        <w:sz w:val="24"/>
      </w:rPr>
      <w:t>____</w:t>
    </w:r>
  </w:p>
  <w:p w:rsidRDefault="001B552F" w:rsidR="00131E02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 xml:space="preserve">U Varaždinu, </w:t>
    </w:r>
    <w:r w:rsidR="003876EA">
      <w:rPr>
        <w:rFonts w:hAnsi="Arial Narrow" w:ascii="Arial Narrow"/>
        <w:sz w:val="24"/>
      </w:rPr>
      <w:t>Izvješće 28.02.2017</w:t>
    </w:r>
    <w:r w:rsidR="0029741E">
      <w:rPr>
        <w:rFonts w:hAnsi="Arial Narrow" w:ascii="Arial Narrow"/>
        <w:sz w:val="24"/>
      </w:rPr>
      <w:t>.</w:t>
    </w:r>
    <w:r w:rsidR="00131E02">
      <w:rPr>
        <w:rFonts w:hAnsi="Arial Narrow" w:ascii="Arial Narrow"/>
        <w:sz w:val="24"/>
      </w:rPr>
      <w:t xml:space="preserve">                                                                  </w:t>
    </w:r>
    <w:r w:rsidR="003876EA">
      <w:rPr>
        <w:rFonts w:hAnsi="Arial Narrow" w:ascii="Arial Narrow"/>
        <w:sz w:val="24"/>
      </w:rPr>
      <w:t xml:space="preserve">                  </w:t>
    </w:r>
    <w:r w:rsidR="006D05D3">
      <w:rPr>
        <w:rFonts w:hAnsi="Arial Narrow" w:ascii="Arial Narrow"/>
        <w:sz w:val="24"/>
      </w:rPr>
      <w:t xml:space="preserve">        </w:t>
    </w:r>
    <w:r w:rsidR="003876EA">
      <w:rPr>
        <w:rFonts w:hAnsi="Arial Narrow" w:ascii="Arial Narrow"/>
        <w:sz w:val="24"/>
      </w:rPr>
      <w:t xml:space="preserve"> </w:t>
    </w:r>
    <w:r w:rsidR="00131E02">
      <w:rPr>
        <w:rFonts w:hAnsi="Arial Narrow" w:ascii="Arial Narrow"/>
        <w:sz w:val="24"/>
      </w:rPr>
      <w:t xml:space="preserve">stranica </w:t>
    </w:r>
    <w:r w:rsidR="00131E02">
      <w:rPr>
        <w:rStyle w:val="Brojstranice"/>
      </w:rPr>
      <w:fldChar w:fldCharType="begin"/>
    </w:r>
    <w:r w:rsidR="00131E02">
      <w:rPr>
        <w:rStyle w:val="Brojstranice"/>
      </w:rPr>
      <w:instrText xml:space="preserve"> PAGE </w:instrText>
    </w:r>
    <w:r w:rsidR="00131E02">
      <w:rPr>
        <w:rStyle w:val="Brojstranice"/>
      </w:rPr>
      <w:fldChar w:fldCharType="separate"/>
    </w:r>
    <w:r w:rsidR="007218C6">
      <w:rPr>
        <w:rStyle w:val="Brojstranice"/>
        <w:noProof/>
      </w:rPr>
      <w:t>3</w:t>
    </w:r>
    <w:r w:rsidR="00131E02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B1F" w:rsidR="003F2B1F">
      <w:r>
        <w:separator/>
      </w:r>
    </w:p>
  </w:footnote>
  <w:footnote w:id="0" w:type="continuationSeparator">
    <w:p w:rsidRDefault="003F2B1F" w:rsidR="003F2B1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74CD0"/>
    <w:multiLevelType w:val="hybridMultilevel"/>
    <w:tmpl w:val="C9AA329C"/>
    <w:lvl w:tplc="23B2D4E4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8EF6D7E"/>
    <w:multiLevelType w:val="hybridMultilevel"/>
    <w:tmpl w:val="9D2C3722"/>
    <w:lvl w:tplc="601ED616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135D3"/>
    <w:multiLevelType w:val="hybridMultilevel"/>
    <w:tmpl w:val="6F023664"/>
    <w:lvl w:tplc="EB0CCF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FE7C9A"/>
    <w:multiLevelType w:val="hybridMultilevel"/>
    <w:tmpl w:val="401CDA00"/>
    <w:lvl w:tplc="BB6EDA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BD0AC5"/>
    <w:multiLevelType w:val="hybridMultilevel"/>
    <w:tmpl w:val="D77AFF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0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CD55B5F"/>
    <w:multiLevelType w:val="hybridMultilevel"/>
    <w:tmpl w:val="0814534A"/>
    <w:lvl w:tplc="4546FA2C" w:ilvl="0">
      <w:numFmt w:val="bullet"/>
      <w:lvlText w:val="-"/>
      <w:lvlJc w:val="left"/>
      <w:pPr>
        <w:ind w:hanging="72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E170D59"/>
    <w:multiLevelType w:val="hybridMultilevel"/>
    <w:tmpl w:val="788646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F5430D"/>
    <w:multiLevelType w:val="hybridMultilevel"/>
    <w:tmpl w:val="16FADB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7A06AE6"/>
    <w:multiLevelType w:val="hybridMultilevel"/>
    <w:tmpl w:val="A89E2D6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531BF5"/>
    <w:multiLevelType w:val="hybridMultilevel"/>
    <w:tmpl w:val="E3DCFC9E"/>
    <w:lvl w:tplc="041A000B" w:ilvl="0">
      <w:start w:val="1"/>
      <w:numFmt w:val="bullet"/>
      <w:lvlText w:val=""/>
      <w:lvlJc w:val="left"/>
      <w:pPr>
        <w:ind w:hanging="360" w:left="86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6">
    <w:nsid w:val="5BBF761D"/>
    <w:multiLevelType w:val="hybridMultilevel"/>
    <w:tmpl w:val="3496CEC2"/>
    <w:lvl w:tplc="4546FA2C" w:ilvl="0">
      <w:numFmt w:val="bullet"/>
      <w:lvlText w:val="-"/>
      <w:lvlJc w:val="left"/>
      <w:pPr>
        <w:ind w:hanging="720" w:left="862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7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8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72834AD6"/>
    <w:multiLevelType w:val="hybridMultilevel"/>
    <w:tmpl w:val="A4E67EF0"/>
    <w:lvl w:tplc="041A000B" w:ilvl="0">
      <w:start w:val="1"/>
      <w:numFmt w:val="bullet"/>
      <w:lvlText w:val=""/>
      <w:lvlJc w:val="left"/>
      <w:pPr>
        <w:ind w:hanging="360" w:left="786"/>
      </w:pPr>
      <w:rPr>
        <w:rFonts w:hAnsi="Wingdings" w:ascii="Wingdings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2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7E85907"/>
    <w:multiLevelType w:val="hybridMultilevel"/>
    <w:tmpl w:val="3B18834C"/>
    <w:lvl w:tplc="4546FA2C" w:ilvl="0">
      <w:numFmt w:val="bullet"/>
      <w:lvlText w:val="-"/>
      <w:lvlJc w:val="left"/>
      <w:pPr>
        <w:ind w:hanging="72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D322ACF"/>
    <w:multiLevelType w:val="hybridMultilevel"/>
    <w:tmpl w:val="07A6B29C"/>
    <w:lvl w:tplc="4546FA2C" w:ilvl="0">
      <w:numFmt w:val="bullet"/>
      <w:lvlText w:val="-"/>
      <w:lvlJc w:val="left"/>
      <w:pPr>
        <w:ind w:hanging="72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9"/>
  </w:num>
  <w:num w:numId="5">
    <w:abstractNumId w:val="1"/>
  </w:num>
  <w:num w:numId="6">
    <w:abstractNumId w:val="19"/>
  </w:num>
  <w:num w:numId="7">
    <w:abstractNumId w:val="10"/>
  </w:num>
  <w:num w:numId="8">
    <w:abstractNumId w:val="7"/>
  </w:num>
  <w:num w:numId="9">
    <w:abstractNumId w:val="23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"/>
  </w:num>
  <w:num w:numId="15">
    <w:abstractNumId w:val="14"/>
  </w:num>
  <w:num w:numId="16">
    <w:abstractNumId w:val="21"/>
  </w:num>
  <w:num w:numId="17">
    <w:abstractNumId w:val="12"/>
  </w:num>
  <w:num w:numId="18">
    <w:abstractNumId w:val="25"/>
  </w:num>
  <w:num w:numId="19">
    <w:abstractNumId w:val="8"/>
  </w:num>
  <w:num w:numId="20">
    <w:abstractNumId w:val="6"/>
  </w:num>
  <w:num w:numId="21">
    <w:abstractNumId w:val="5"/>
  </w:num>
  <w:num w:numId="22">
    <w:abstractNumId w:val="0"/>
  </w:num>
  <w:num w:numId="23">
    <w:abstractNumId w:val="13"/>
  </w:num>
  <w:num w:numId="24">
    <w:abstractNumId w:val="11"/>
  </w:num>
  <w:num w:numId="25">
    <w:abstractNumId w:val="24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25E45"/>
    <w:rsid w:val="00033E16"/>
    <w:rsid w:val="000552CE"/>
    <w:rsid w:val="00060AD9"/>
    <w:rsid w:val="00066331"/>
    <w:rsid w:val="00075E66"/>
    <w:rsid w:val="00096C05"/>
    <w:rsid w:val="000B32B1"/>
    <w:rsid w:val="000D092C"/>
    <w:rsid w:val="000E5A65"/>
    <w:rsid w:val="000F0D67"/>
    <w:rsid w:val="001219DF"/>
    <w:rsid w:val="00131E02"/>
    <w:rsid w:val="00151958"/>
    <w:rsid w:val="00153D5E"/>
    <w:rsid w:val="00155560"/>
    <w:rsid w:val="00155CC9"/>
    <w:rsid w:val="00162F0D"/>
    <w:rsid w:val="001631D5"/>
    <w:rsid w:val="00163C6B"/>
    <w:rsid w:val="00173C0E"/>
    <w:rsid w:val="00177018"/>
    <w:rsid w:val="00196EF4"/>
    <w:rsid w:val="001A0BEE"/>
    <w:rsid w:val="001B3A32"/>
    <w:rsid w:val="001B552F"/>
    <w:rsid w:val="001C7C0B"/>
    <w:rsid w:val="001D2954"/>
    <w:rsid w:val="00202B62"/>
    <w:rsid w:val="00205CCB"/>
    <w:rsid w:val="00207164"/>
    <w:rsid w:val="0022373D"/>
    <w:rsid w:val="00237B5F"/>
    <w:rsid w:val="0024227D"/>
    <w:rsid w:val="00263253"/>
    <w:rsid w:val="002652C7"/>
    <w:rsid w:val="00275B45"/>
    <w:rsid w:val="002771F2"/>
    <w:rsid w:val="00294C31"/>
    <w:rsid w:val="0029741E"/>
    <w:rsid w:val="002A55B7"/>
    <w:rsid w:val="002D3E90"/>
    <w:rsid w:val="002F5ED1"/>
    <w:rsid w:val="00302C37"/>
    <w:rsid w:val="00327E5E"/>
    <w:rsid w:val="0033288C"/>
    <w:rsid w:val="00336936"/>
    <w:rsid w:val="00343ADB"/>
    <w:rsid w:val="00377546"/>
    <w:rsid w:val="003876EA"/>
    <w:rsid w:val="003A7023"/>
    <w:rsid w:val="003B3E42"/>
    <w:rsid w:val="003D25B0"/>
    <w:rsid w:val="003E494F"/>
    <w:rsid w:val="003F2B1F"/>
    <w:rsid w:val="004171CF"/>
    <w:rsid w:val="0043060D"/>
    <w:rsid w:val="00471BDA"/>
    <w:rsid w:val="004A5DBC"/>
    <w:rsid w:val="004A79D9"/>
    <w:rsid w:val="004B174F"/>
    <w:rsid w:val="004B236C"/>
    <w:rsid w:val="004C22E2"/>
    <w:rsid w:val="004D233B"/>
    <w:rsid w:val="004E0C17"/>
    <w:rsid w:val="004E4F67"/>
    <w:rsid w:val="004F586A"/>
    <w:rsid w:val="0051653C"/>
    <w:rsid w:val="00516DAB"/>
    <w:rsid w:val="0052423F"/>
    <w:rsid w:val="00530D3A"/>
    <w:rsid w:val="00536F6B"/>
    <w:rsid w:val="00543214"/>
    <w:rsid w:val="00570841"/>
    <w:rsid w:val="00591BFE"/>
    <w:rsid w:val="005A114E"/>
    <w:rsid w:val="005A1AD5"/>
    <w:rsid w:val="005A2586"/>
    <w:rsid w:val="005B46F4"/>
    <w:rsid w:val="005C263E"/>
    <w:rsid w:val="005D0A93"/>
    <w:rsid w:val="005E2390"/>
    <w:rsid w:val="005F3830"/>
    <w:rsid w:val="005F62DB"/>
    <w:rsid w:val="006178D8"/>
    <w:rsid w:val="006446D5"/>
    <w:rsid w:val="0066506C"/>
    <w:rsid w:val="006651F2"/>
    <w:rsid w:val="00684D06"/>
    <w:rsid w:val="006B325F"/>
    <w:rsid w:val="006B6616"/>
    <w:rsid w:val="006B730E"/>
    <w:rsid w:val="006D05D3"/>
    <w:rsid w:val="006D7547"/>
    <w:rsid w:val="006E1C8D"/>
    <w:rsid w:val="006E4889"/>
    <w:rsid w:val="00700605"/>
    <w:rsid w:val="0070415A"/>
    <w:rsid w:val="00707481"/>
    <w:rsid w:val="0071522F"/>
    <w:rsid w:val="007167AB"/>
    <w:rsid w:val="007218C6"/>
    <w:rsid w:val="0073361A"/>
    <w:rsid w:val="00777A1A"/>
    <w:rsid w:val="0078255E"/>
    <w:rsid w:val="00791E99"/>
    <w:rsid w:val="007A32C7"/>
    <w:rsid w:val="007D5EE2"/>
    <w:rsid w:val="007F42A9"/>
    <w:rsid w:val="0083088D"/>
    <w:rsid w:val="00832EAE"/>
    <w:rsid w:val="00842012"/>
    <w:rsid w:val="00860ECB"/>
    <w:rsid w:val="00866962"/>
    <w:rsid w:val="008764F2"/>
    <w:rsid w:val="00886330"/>
    <w:rsid w:val="008A0332"/>
    <w:rsid w:val="008A0982"/>
    <w:rsid w:val="008A4392"/>
    <w:rsid w:val="008A4CCE"/>
    <w:rsid w:val="008A69DD"/>
    <w:rsid w:val="008B362B"/>
    <w:rsid w:val="008D679B"/>
    <w:rsid w:val="008E4BAC"/>
    <w:rsid w:val="008E6C66"/>
    <w:rsid w:val="00924237"/>
    <w:rsid w:val="00942FB1"/>
    <w:rsid w:val="009431F7"/>
    <w:rsid w:val="00956D84"/>
    <w:rsid w:val="00957FAD"/>
    <w:rsid w:val="00967DF3"/>
    <w:rsid w:val="009971E3"/>
    <w:rsid w:val="009C375B"/>
    <w:rsid w:val="009C779F"/>
    <w:rsid w:val="009F48D5"/>
    <w:rsid w:val="009F7244"/>
    <w:rsid w:val="00A06823"/>
    <w:rsid w:val="00A16D5E"/>
    <w:rsid w:val="00A470E9"/>
    <w:rsid w:val="00A60E5F"/>
    <w:rsid w:val="00A822E3"/>
    <w:rsid w:val="00A940E7"/>
    <w:rsid w:val="00A97950"/>
    <w:rsid w:val="00AB0363"/>
    <w:rsid w:val="00AC35BE"/>
    <w:rsid w:val="00AE16FC"/>
    <w:rsid w:val="00AE55A8"/>
    <w:rsid w:val="00AE5FD6"/>
    <w:rsid w:val="00AE7A1D"/>
    <w:rsid w:val="00B07374"/>
    <w:rsid w:val="00B165BE"/>
    <w:rsid w:val="00B30DC8"/>
    <w:rsid w:val="00B3649F"/>
    <w:rsid w:val="00B66143"/>
    <w:rsid w:val="00B90155"/>
    <w:rsid w:val="00B95AA4"/>
    <w:rsid w:val="00BA36F2"/>
    <w:rsid w:val="00BC2073"/>
    <w:rsid w:val="00BC3E0C"/>
    <w:rsid w:val="00BD3AD6"/>
    <w:rsid w:val="00BD5308"/>
    <w:rsid w:val="00BD5EAB"/>
    <w:rsid w:val="00BD7EEB"/>
    <w:rsid w:val="00C21A4C"/>
    <w:rsid w:val="00C2200B"/>
    <w:rsid w:val="00C27395"/>
    <w:rsid w:val="00C43972"/>
    <w:rsid w:val="00C4720E"/>
    <w:rsid w:val="00C472A4"/>
    <w:rsid w:val="00C500D4"/>
    <w:rsid w:val="00C53814"/>
    <w:rsid w:val="00C608AC"/>
    <w:rsid w:val="00C60FF9"/>
    <w:rsid w:val="00C672C9"/>
    <w:rsid w:val="00C74964"/>
    <w:rsid w:val="00C85CC8"/>
    <w:rsid w:val="00CA1D68"/>
    <w:rsid w:val="00CD7499"/>
    <w:rsid w:val="00CE783A"/>
    <w:rsid w:val="00CF7CBA"/>
    <w:rsid w:val="00D114EA"/>
    <w:rsid w:val="00D22A88"/>
    <w:rsid w:val="00D31648"/>
    <w:rsid w:val="00D43F2E"/>
    <w:rsid w:val="00D45CA4"/>
    <w:rsid w:val="00D5389C"/>
    <w:rsid w:val="00D733E5"/>
    <w:rsid w:val="00D75711"/>
    <w:rsid w:val="00DB1590"/>
    <w:rsid w:val="00DB1907"/>
    <w:rsid w:val="00DB2492"/>
    <w:rsid w:val="00DB4315"/>
    <w:rsid w:val="00DC3998"/>
    <w:rsid w:val="00DE2D91"/>
    <w:rsid w:val="00DF1F9D"/>
    <w:rsid w:val="00E023F2"/>
    <w:rsid w:val="00E2463E"/>
    <w:rsid w:val="00E27DF1"/>
    <w:rsid w:val="00E41DF2"/>
    <w:rsid w:val="00E602D2"/>
    <w:rsid w:val="00E651D5"/>
    <w:rsid w:val="00E702B9"/>
    <w:rsid w:val="00E728C8"/>
    <w:rsid w:val="00E7388A"/>
    <w:rsid w:val="00E916E1"/>
    <w:rsid w:val="00EB5BA9"/>
    <w:rsid w:val="00ED12FE"/>
    <w:rsid w:val="00EF2DD3"/>
    <w:rsid w:val="00F16735"/>
    <w:rsid w:val="00F3494A"/>
    <w:rsid w:val="00F40CFE"/>
    <w:rsid w:val="00F63E01"/>
    <w:rsid w:val="00F70740"/>
    <w:rsid w:val="00F82BBE"/>
    <w:rsid w:val="00F82C90"/>
    <w:rsid w:val="00F90677"/>
    <w:rsid w:val="00F93C1F"/>
    <w:rsid w:val="00FA6730"/>
    <w:rsid w:val="00FB0AB1"/>
    <w:rsid w:val="00FF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DE2D91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DE2D91"/>
    <w:rPr>
      <w:sz w:val="16"/>
      <w:szCs w:val="16"/>
    </w:rPr>
  </w:style>
  <w:style w:customStyle="true" w:styleId="Standard" w:type="paragraph">
    <w:name w:val="Standard"/>
    <w:rsid w:val="009C779F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5A1AD5"/>
  </w:style>
  <w:style w:styleId="Reetkatablice" w:type="table">
    <w:name w:val="Table Grid"/>
    <w:basedOn w:val="Obinatablica"/>
    <w:rsid w:val="00C2739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1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8C6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8C6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8C6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8C6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DE2D91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DE2D91"/>
    <w:rPr>
      <w:sz w:val="16"/>
      <w:szCs w:val="16"/>
    </w:rPr>
  </w:style>
  <w:style w:customStyle="1" w:styleId="Standard" w:type="paragraph">
    <w:name w:val="Standard"/>
    <w:rsid w:val="009C779F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5A1AD5"/>
  </w:style>
  <w:style w:styleId="Reetkatablice" w:type="table">
    <w:name w:val="Table Grid"/>
    <w:basedOn w:val="Obinatablica"/>
    <w:rsid w:val="00C2739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1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8C6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8C6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8C6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8C6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45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St-32/2015-54</izvorni_sadrzaj>
    <derivirana_varijabla naziv="DomainObject.Oznaka_1">St-32/2015-54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VARAŽDIN AIRPORT društvo s ograničenom odgovornošću za usluge u stečaju</izvorni_sadrzaj>
    <derivirana_varijabla naziv="DomainObject.Predmet.ProtustrankaFormated_1">  VARAŽDIN AIRPORT društvo s ograničenom odgovornošću za usluge u stečaju</derivirana_varijabla>
  </DomainObject.Predmet.ProtustrankaFormated>
  <DomainObject.Predmet.ProtustrankaFormatedOIB>
    <izvorni_sadrzaj>  VARAŽDIN AIRPORT društvo s ograničenom odgovornošću za usluge u stečaju, OIB 32705998916</izvorni_sadrzaj>
    <derivirana_varijabla naziv="DomainObject.Predmet.ProtustrankaFormatedOIB_1">  VARAŽDIN AIRPORT društvo s ograničenom odgovornošću za usluge u stečaju, OIB 32705998916</derivirana_varijabla>
  </DomainObject.Predmet.ProtustrankaFormatedOIB>
  <DomainObject.Predmet.ProtustrankaFormatedWithAdress>
    <izvorni_sadrzaj> VARAŽDIN AIRPORT društvo s ograničenom odgovornošću za usluge u stečaju, Mihovila Pavleka Miškine 72, 42000 Varaždin</izvorni_sadrzaj>
    <derivirana_varijabla naziv="DomainObject.Predmet.ProtustrankaFormatedWithAdress_1"> VARAŽDIN AIRPORT društvo s ograničenom odgovornošću za usluge u stečaju, Mihovila Pavleka Miškine 72, 42000 Varaždin</derivirana_varijabla>
  </DomainObject.Predmet.ProtustrankaFormatedWithAdress>
  <DomainObject.Predmet.ProtustrankaFormatedWithAdressOIB>
    <izvorni_sadrzaj> VARAŽDIN AIRPORT društvo s ograničenom odgovornošću za usluge u stečaju, OIB 32705998916, Mihovila Pavleka Miškine 72, 42000 Varaždin</izvorni_sadrzaj>
    <derivirana_varijabla naziv="DomainObject.Predmet.ProtustrankaFormatedWithAdressOIB_1"> VARAŽDIN AIRPORT društvo s ograničenom odgovornošću za usluge u stečaju,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u stečaju Mihovila Pavleka Miškine 72, 42000 Varaždin</izvorni_sadrzaj>
    <derivirana_varijabla naziv="DomainObject.Predmet.ProtustrankaWithAdress_1">VARAŽDIN AIRPORT društvo s ograničenom odgovornošću za usluge u stečaju Mihovila Pavleka Miškine 72, 42000 Varaždin</derivirana_varijabla>
  </DomainObject.Predmet.ProtustrankaWithAdress>
  <DomainObject.Predmet.ProtustrankaWithAdressOIB>
    <izvorni_sadrzaj>VARAŽDIN AIRPORT društvo s ograničenom odgovornošću za usluge u stečaju, OIB 32705998916, Mihovila Pavleka Miškine 72, 42000 Varaždin</izvorni_sadrzaj>
    <derivirana_varijabla naziv="DomainObject.Predmet.ProtustrankaWithAdressOIB_1">VARAŽDIN AIRPORT društvo s ograničenom odgovornošću za usluge u stečaju, OIB 32705998916, Mihovila Pavleka Miškine 72, 42000 Varaždin</derivirana_varijabla>
  </DomainObject.Predmet.ProtustrankaWithAdressOIB>
  <DomainObject.Predmet.ProtustrankaNazivFormated>
    <izvorni_sadrzaj>VARAŽDIN AIRPORT društvo s ograničenom odgovornošću za usluge u stečaju</izvorni_sadrzaj>
    <derivirana_varijabla naziv="DomainObject.Predmet.ProtustrankaNazivFormated_1">VARAŽDIN AIRPORT društvo s ograničenom odgovornošću za usluge u stečaju</derivirana_varijabla>
  </DomainObject.Predmet.ProtustrankaNazivFormated>
  <DomainObject.Predmet.ProtustrankaNazivFormatedOIB>
    <izvorni_sadrzaj>VARAŽDIN AIRPORT društvo s ograničenom odgovornošću za usluge u stečaju, OIB 32705998916</izvorni_sadrzaj>
    <derivirana_varijabla naziv="DomainObject.Predmet.ProtustrankaNazivFormatedOIB_1">VARAŽDIN AIRPORT društvo s ograničenom odgovornošću za usluge u stečaju,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Vlado, odvjetnik iz ZOU Sevšek</izvorni_sadrzaj>
    <derivirana_varijabla naziv="DomainObject.Predmet.StrankaFormated_1">  WINAIR društvo s ograničenom odgovornošću za prijevoz i usluge zastupanog po punomoćniku Vlado, odvjetnik iz ZOU Sevšek</derivirana_varijabla>
  </DomainObject.Predmet.StrankaFormated>
  <DomainObject.Predmet.StrankaFormatedOIB>
    <izvorni_sadrzaj>  WINAIR društvo s ograničenom odgovornošću za prijevoz i usluge, OIB 86159887081 zastupanog po punomoćniku Vlado, odvjetnik iz ZOU Sevšek</izvorni_sadrzaj>
    <derivirana_varijabla naziv="DomainObject.Predmet.StrankaFormatedOIB_1">  WINAIR društvo s ograničenom odgovornošću za prijevoz i usluge, OIB 86159887081 zastupanog po punomoćniku Vlado, odvjetnik iz ZOU Sevšek</derivirana_varijabla>
  </DomainObject.Predmet.StrankaFormatedOIB>
  <DomainObject.Predmet.StrankaFormatedWithAdress>
    <izvorni_sadrzaj> WINAIR društvo s ograničenom odgovornošću za prijevoz i usluge, Svilarska 2, 42000 Varaždin zastupanog po punomoćniku Vlado, odvjetnik iz ZOU Sevšek</izvorni_sadrzaj>
    <derivirana_varijabla naziv="DomainObject.Predmet.StrankaFormatedWithAdress_1"> WINAIR društvo s ograničenom odgovornošću za prijevoz i usluge, Svilarska 2, 42000 Varaždin zastupanog po punomoćniku Vlado, odvjetnik iz ZOU Sevšek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Vlado, odvjetnik iz ZOU Sevšek</izvorni_sadrzaj>
    <derivirana_varijabla naziv="DomainObject.Predmet.StrankaFormatedWithAdressOIB_1"> WINAIR društvo s ograničenom odgovornošću za prijevoz i usluge, OIB 86159887081, Svilarska 2, 42000 Varaždin zastupanog po punomoćniku Vlado, odvjetnik iz ZOU Sevšek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WINAIR društvo s ograničenom odgovornošću za prijevoz i usluge zastupanog po punomoćniku Vlado, odvjetnik iz ZOU Sevšek</item>
    </izvorni_sadrzaj>
    <derivirana_varijabla naziv="DomainObject.Predmet.StrankaListFormated_1">
      <item>WINAIR društvo s ograničenom odgovornošću za prijevoz i usluge zastupanog po punomoćniku Vlado, odvjetnik iz ZOU Sevšek</item>
    </derivirana_varijabla>
  </DomainObject.Predmet.StrankaListFormated>
  <DomainObject.Predmet.StrankaListFormatedOIB>
    <izvorni_sadrzaj>
      <item>WINAIR društvo s ograničenom odgovornošću za prijevoz i usluge, OIB 86159887081 zastupanog po punomoćniku Vlado, odvjetnik iz ZOU Sevšek</item>
    </izvorni_sadrzaj>
    <derivirana_varijabla naziv="DomainObject.Predmet.StrankaListFormatedOIB_1">
      <item>WINAIR društvo s ograničenom odgovornošću za prijevoz i usluge, OIB 86159887081 zastupanog po punomoćniku Vlado, odvjetnik iz ZOU Sevšek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Vlado, odvjetnik iz ZOU Sevšek</item>
    </izvorni_sadrzaj>
    <derivirana_varijabla naziv="DomainObject.Predmet.StrankaListFormatedWithAdress_1">
      <item>WINAIR društvo s ograničenom odgovornošću za prijevoz i usluge, Svilarska 2, 42000 Varaždin zastupanog po punomoćniku Vlado, odvjetnik iz ZOU Sevšek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Vlado, odvjetnik iz ZOU Sevšek</item>
    </izvorni_sadrzaj>
    <derivirana_varijabla naziv="DomainObject.Predmet.StrankaListFormatedWithAdressOIB_1">
      <item>WINAIR društvo s ograničenom odgovornošću za prijevoz i usluge, OIB 86159887081, Svilarska 2, 42000 Varaždin zastupanog po punomoćniku Vlado, odvjetnik iz ZOU Sevšek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 u stečaju</item>
    </izvorni_sadrzaj>
    <derivirana_varijabla naziv="DomainObject.Predmet.ProtuStrankaListFormated_1">
      <item>VARAŽDIN AIRPORT društvo s ograničenom odgovornošću za usluge u stečaju</item>
    </derivirana_varijabla>
  </DomainObject.Predmet.ProtuStrankaListFormated>
  <DomainObject.Predmet.ProtuStrankaListFormatedOIB>
    <izvorni_sadrzaj>
      <item>VARAŽDIN AIRPORT društvo s ograničenom odgovornošću za usluge u stečaju, OIB 32705998916</item>
    </izvorni_sadrzaj>
    <derivirana_varijabla naziv="DomainObject.Predmet.ProtuStrankaListFormatedOIB_1">
      <item>VARAŽDIN AIRPORT društvo s ograničenom odgovornošću za usluge u stečaju, OIB 32705998916</item>
    </derivirana_varijabla>
  </DomainObject.Predmet.ProtuStrankaListFormatedOIB>
  <DomainObject.Predmet.ProtuStrankaListFormatedWithAdress>
    <izvorni_sadrzaj>
      <item>VARAŽDIN AIRPORT društvo s ograničenom odgovornošću za usluge u stečaju, Mihovila Pavleka Miškine 72, 42000 Varaždin</item>
    </izvorni_sadrzaj>
    <derivirana_varijabla naziv="DomainObject.Predmet.ProtuStrankaListFormatedWithAdress_1">
      <item>VARAŽDIN AIRPORT društvo s ograničenom odgovornošću za usluge u stečaju,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 u stečaju, OIB 32705998916, Mihovila Pavleka Miškine 72, 42000 Varaždin</item>
    </izvorni_sadrzaj>
    <derivirana_varijabla naziv="DomainObject.Predmet.ProtuStrankaListFormatedWithAdressOIB_1">
      <item>VARAŽDIN AIRPORT društvo s ograničenom odgovornošću za usluge u stečaju,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 u stečaju</item>
    </izvorni_sadrzaj>
    <derivirana_varijabla naziv="DomainObject.Predmet.ProtuStrankaListNazivFormated_1">
      <item>VARAŽDIN AIRPORT društvo s ograničenom odgovornošću za usluge u stečaju</item>
    </derivirana_varijabla>
  </DomainObject.Predmet.ProtuStrankaListNazivFormated>
  <DomainObject.Predmet.ProtuStrankaListNazivFormatedOIB>
    <izvorni_sadrzaj>
      <item>VARAŽDIN AIRPORT društvo s ograničenom odgovornošću za usluge u stečaju, OIB 32705998916</item>
    </izvorni_sadrzaj>
    <derivirana_varijabla naziv="DomainObject.Predmet.ProtuStrankaListNazivFormatedOIB_1">
      <item>VARAŽDIN AIRPORT društvo s ograničenom odgovornošću za usluge u stečaju, OIB 32705998916</item>
    </derivirana_varijabla>
  </DomainObject.Predmet.ProtuStrankaListNazivFormatedOIB>
  <DomainObject.Predmet.OstaliListFormated>
    <izvorni_sadrzaj>
      <item>Vlado, odvjetnik iz ZOU Sevšek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</izvorni_sadrzaj>
    <derivirana_varijabla naziv="DomainObject.Predmet.OstaliListFormated_1">
      <item>Vlado, odvjetnik iz ZOU Sevšek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</derivirana_varijabla>
  </DomainObject.Predmet.OstaliListFormated>
  <DomainObject.Predmet.OstaliListFormatedOIB>
    <izvorni_sadrzaj>
      <item>Vlado, odvjetnik iz ZOU Sevšek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</izvorni_sadrzaj>
    <derivirana_varijabla naziv="DomainObject.Predmet.OstaliListFormatedOIB_1">
      <item>Vlado, odvjetnik iz ZOU Sevšek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</derivirana_varijabla>
  </DomainObject.Predmet.OstaliListFormatedOIB>
  <DomainObject.Predmet.OstaliListFormatedWithAdress>
    <izvorni_sadrzaj>
      <item>Vlado, odvjetnik iz ZOU Sevšek,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</izvorni_sadrzaj>
    <derivirana_varijabla naziv="DomainObject.Predmet.OstaliListFormatedWithAdress_1">
      <item>Vlado, odvjetnik iz ZOU Sevšek,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Vlado, odvjetnik iz ZOU Sevšek,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</izvorni_sadrzaj>
    <derivirana_varijabla naziv="DomainObject.Predmet.OstaliListFormatedWithAdressOIB_1">
      <item>Vlado, odvjetnik iz ZOU Sevšek,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Vlado, odvjetnik iz ZOU Sevšek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</izvorni_sadrzaj>
    <derivirana_varijabla naziv="DomainObject.Predmet.OstaliListNazivFormated_1">
      <item>Vlado, odvjetnik iz ZOU Sevšek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</derivirana_varijabla>
  </DomainObject.Predmet.OstaliListNazivFormated>
  <DomainObject.Predmet.OstaliListNazivFormatedOIB>
    <izvorni_sadrzaj>
      <item>Vlado, odvjetnik iz ZOU Sevšek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</izvorni_sadrzaj>
    <derivirana_varijabla naziv="DomainObject.Predmet.OstaliListNazivFormatedOIB_1">
      <item>Vlado, odvjetnik iz ZOU Sevšek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 u stečaju</izvorni_sadrzaj>
    <derivirana_varijabla naziv="DomainObject.Predmet.ProtustrankaIDrugi_1">VARAŽDIN AIRPORT društvo s ograničenom odgovornošću za usluge u stečaju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 u stečaju, OIB 32705998916, Mihovila Pavleka Miškine 72, 42000 Varaždin</izvorni_sadrzaj>
    <derivirana_varijabla naziv="DomainObject.Predmet.ProtustrankaIDrugiAdressOIB_1">VARAŽDIN AIRPORT društvo s ograničenom odgovornošću za usluge u stečaju,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 u stečaju</item>
      <item>Vlado, odvjetnik iz ZOU Sevšek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</izvorni_sadrzaj>
    <derivirana_varijabla naziv="DomainObject.Predmet.SudioniciListNaziv_1">
      <item>WINAIR društvo s ograničenom odgovornošću za prijevoz i usluge</item>
      <item>VARAŽDIN AIRPORT društvo s ograničenom odgovornošću za usluge u stečaju</item>
      <item>Vlado, odvjetnik iz ZOU Sevšek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Vlado, odvjetnik iz ZOU Sevšek,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Vlado, odvjetnik iz ZOU Sevšek,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</izvorni_sadrzaj>
    <derivirana_varijabla naziv="DomainObject.Predmet.SudioniciListNazivOIB_1"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Varazdinska banka d.d.</properties:Company>
  <properties:Pages>3</properties:Pages>
  <properties:Words>997</properties:Words>
  <properties:Characters>6092</properties:Characters>
  <properties:Lines>185</properties:Lines>
  <properties:Paragraphs>102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VARAŽDIN AIRPORT d.o.o. u stečaju </vt:lpstr>
      <vt:lpstr>    42000 Varaždin, Mihovila Pavleka Miškine 72 </vt:lpstr>
    </vt:vector>
  </properties:TitlesOfParts>
  <properties:LinksUpToDate>false</properties:LinksUpToDate>
  <properties:CharactersWithSpaces>7058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2017-03-21T13:33:00Z</dcterms:created>
  <dc:creator>Direkcija informatike</dc:creator>
  <cp:lastModifiedBy>Tihana Martinez</cp:lastModifiedBy>
  <cp:lastPrinted>2017-03-09T12:50:00Z</cp:lastPrinted>
  <dcterms:modified xmlns:xsi="http://www.w3.org/2001/XMLSchema-instance" xsi:type="dcterms:W3CDTF">2017-03-21T13:33:00Z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St-32/2015-54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