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45d2" w14:paraId="74945d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471328">
        <w:t>685</w:t>
      </w:r>
      <w:r w:rsidR="00263303">
        <w:t>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F14F2B">
        <w:t>,</w:t>
      </w:r>
      <w:r w:rsidR="005A374F">
        <w:t xml:space="preserve"> u stečajnom predmetu povodom zahtjeva </w:t>
      </w:r>
      <w:r w:rsidR="009B72F2">
        <w:t>Financijske agencije Regionalni centar Osijek Podružnica Osijek, L. Jagera 3, OIB 85821130368</w:t>
      </w:r>
      <w:r w:rsidR="003A2797">
        <w:t xml:space="preserve">, </w:t>
      </w:r>
      <w:r w:rsidR="005A374F">
        <w:t xml:space="preserve">za provedbu skraćenog stečajnog postupka nad dužnikom </w:t>
      </w:r>
      <w:r w:rsidR="00471328" w:rsidRPr="00471328">
        <w:t>K.A.O.S. j.d.o.o.</w:t>
      </w:r>
      <w:r w:rsidR="00471328">
        <w:t xml:space="preserve"> Našice, Vatroslava Lisinskog 178, MBS: </w:t>
      </w:r>
      <w:r w:rsidR="00471328" w:rsidRPr="00471328">
        <w:t>030180514</w:t>
      </w:r>
      <w:r w:rsidR="00471328">
        <w:t xml:space="preserve">, OIB: </w:t>
      </w:r>
      <w:r w:rsidR="00471328" w:rsidRPr="00471328">
        <w:t>34914327934</w:t>
      </w:r>
      <w:r w:rsidR="00471328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3B0940">
        <w:rPr>
          <w:bCs/>
        </w:rPr>
        <w:t xml:space="preserve"> </w:t>
      </w:r>
      <w:r w:rsidR="00471328">
        <w:t>K.A.O.S. j.d.o.o. Našice, Vatroslava Lisinskog 178, MB</w:t>
      </w:r>
      <w:r w:rsidR="00837814">
        <w:t>S: 030180514, OIB: 34914327934,</w:t>
      </w:r>
      <w:r w:rsidR="00471328">
        <w:t xml:space="preserve"> </w:t>
      </w:r>
      <w:r>
        <w:t>na temelju neizvršenih osnova za plaćanje iznosi</w:t>
      </w:r>
      <w:r w:rsidR="00554444">
        <w:t xml:space="preserve"> </w:t>
      </w:r>
      <w:r w:rsidR="00837814">
        <w:t>20.674,22</w:t>
      </w:r>
      <w:r w:rsidR="002164A3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375708">
        <w:t xml:space="preserve"> </w:t>
      </w:r>
      <w:r w:rsidR="00837814">
        <w:t>Igor Kalem, OIB 35171678793, Našice, Kralja</w:t>
      </w:r>
      <w:r w:rsidR="008326F3">
        <w:t xml:space="preserve"> </w:t>
      </w:r>
      <w:r w:rsidR="00837814">
        <w:t>Tomislava 7,</w:t>
      </w:r>
      <w:r w:rsidR="001C71DD">
        <w:t xml:space="preserve"> d</w:t>
      </w:r>
      <w:r>
        <w:t>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348EB">
        <w:t>6</w:t>
      </w:r>
      <w:r w:rsidR="00DA04E2">
        <w:t>8</w:t>
      </w:r>
      <w:r w:rsidR="008326F3">
        <w:t>5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6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164A3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5F62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708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0940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8CC"/>
    <w:rsid w:val="00444BD2"/>
    <w:rsid w:val="004534DC"/>
    <w:rsid w:val="004638F5"/>
    <w:rsid w:val="0046632E"/>
    <w:rsid w:val="00471328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193A"/>
    <w:rsid w:val="00523597"/>
    <w:rsid w:val="0052399B"/>
    <w:rsid w:val="00526CA9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6B0D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6F3"/>
    <w:rsid w:val="00832C4F"/>
    <w:rsid w:val="00836CE2"/>
    <w:rsid w:val="00837814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B72F2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48EB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373D9"/>
    <w:rsid w:val="00D4346E"/>
    <w:rsid w:val="00D44F92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4E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E7C40"/>
    <w:rsid w:val="00DF412D"/>
    <w:rsid w:val="00DF4887"/>
    <w:rsid w:val="00DF674F"/>
    <w:rsid w:val="00DF6C0A"/>
    <w:rsid w:val="00E00DC3"/>
    <w:rsid w:val="00E01F80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4F2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K.A.O.S. jednostavno društvo s ograničenom odgovornošću za trgovinu</izvorni_sadrzaj>
    <derivirana_varijabla naziv="DomainObject.Predmet.ProtustrankaFormated_1">  K.A.O.S. jednostavno društvo s ograničenom odgovornošću za trgovinu</derivirana_varijabla>
  </DomainObject.Predmet.ProtustrankaFormated>
  <DomainObject.Predmet.ProtustrankaFormatedOIB>
    <izvorni_sadrzaj>  K.A.O.S. jednostavno društvo s ograničenom odgovornošću za trgovinu, OIB 34914327934</izvorni_sadrzaj>
    <derivirana_varijabla naziv="DomainObject.Predmet.ProtustrankaFormatedOIB_1">  K.A.O.S. jednostavno društvo s ograničenom odgovornošću za trgovinu, OIB 34914327934</derivirana_varijabla>
  </DomainObject.Predmet.ProtustrankaFormatedOIB>
  <DomainObject.Predmet.ProtustrankaFormatedWithAdress>
    <izvorni_sadrzaj> K.A.O.S. jednostavno društvo s ograničenom odgovornošću za trgovinu, Vatroslava Lisinskog 178, 31500 Našice</izvorni_sadrzaj>
    <derivirana_varijabla naziv="DomainObject.Predmet.ProtustrankaFormatedWithAdress_1"> K.A.O.S. jednostavno društvo s ograničenom odgovornošću za trgovinu, Vatroslava Lisinskog 178, 31500 Našice</derivirana_varijabla>
  </DomainObject.Predmet.ProtustrankaFormatedWithAdress>
  <DomainObject.Predmet.ProtustrankaFormatedWithAdressOIB>
    <izvorni_sadrzaj> K.A.O.S. jednostavno društvo s ograničenom odgovornošću za trgovinu, OIB 34914327934, Vatroslava Lisinskog 178, 31500 Našice</izvorni_sadrzaj>
    <derivirana_varijabla naziv="DomainObject.Predmet.ProtustrankaFormatedWithAdressOIB_1"> K.A.O.S. jednostavno društvo s ograničenom odgovornošću za trgovinu, OIB 34914327934, Vatroslava Lisinskog 178, 31500 Našice</derivirana_varijabla>
  </DomainObject.Predmet.ProtustrankaFormatedWithAdressOIB>
  <DomainObject.Predmet.ProtustrankaWithAdress>
    <izvorni_sadrzaj>K.A.O.S. jednostavno društvo s ograničenom odgovornošću za trgovinu Vatroslava Lisinskog 178, 31500 Našice</izvorni_sadrzaj>
    <derivirana_varijabla naziv="DomainObject.Predmet.ProtustrankaWithAdress_1">K.A.O.S. jednostavno društvo s ograničenom odgovornošću za trgovinu Vatroslava Lisinskog 178, 31500 Našice</derivirana_varijabla>
  </DomainObject.Predmet.ProtustrankaWithAdress>
  <DomainObject.Predmet.ProtustrankaWithAdressOIB>
    <izvorni_sadrzaj>K.A.O.S. jednostavno društvo s ograničenom odgovornošću za trgovinu, OIB 34914327934, Vatroslava Lisinskog 178, 31500 Našice</izvorni_sadrzaj>
    <derivirana_varijabla naziv="DomainObject.Predmet.ProtustrankaWithAdressOIB_1">K.A.O.S. jednostavno društvo s ograničenom odgovornošću za trgovinu, OIB 34914327934, Vatroslava Lisinskog 178, 31500 Našice</derivirana_varijabla>
  </DomainObject.Predmet.ProtustrankaWithAdressOIB>
  <DomainObject.Predmet.ProtustrankaNazivFormated>
    <izvorni_sadrzaj>K.A.O.S. jednostavno društvo s ograničenom odgovornošću za trgovinu</izvorni_sadrzaj>
    <derivirana_varijabla naziv="DomainObject.Predmet.ProtustrankaNazivFormated_1">K.A.O.S. jednostavno društvo s ograničenom odgovornošću za trgovinu</derivirana_varijabla>
  </DomainObject.Predmet.ProtustrankaNazivFormated>
  <DomainObject.Predmet.ProtustrankaNazivFormatedOIB>
    <izvorni_sadrzaj>K.A.O.S. jednostavno društvo s ograničenom odgovornošću za trgovinu, OIB 34914327934</izvorni_sadrzaj>
    <derivirana_varijabla naziv="DomainObject.Predmet.ProtustrankaNazivFormatedOIB_1">K.A.O.S. jednostavno društvo s ograničenom odgovornošću za trgovinu, OIB 34914327934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K.A.O.S. jednostavno društvo s ograničenom odgovornošću za trgovinu</item>
    </izvorni_sadrzaj>
    <derivirana_varijabla naziv="DomainObject.Predmet.ProtuStrankaListFormated_1">
      <item>K.A.O.S. jednostavno društvo s ograničenom odgovornošću za trgovinu</item>
    </derivirana_varijabla>
  </DomainObject.Predmet.ProtuStrankaListFormated>
  <DomainObject.Predmet.ProtuStrankaListFormatedOIB>
    <izvorni_sadrzaj>
      <item>K.A.O.S. jednostavno društvo s ograničenom odgovornošću za trgovinu, OIB 34914327934</item>
    </izvorni_sadrzaj>
    <derivirana_varijabla naziv="DomainObject.Predmet.ProtuStrankaListFormatedOIB_1">
      <item>K.A.O.S. jednostavno društvo s ograničenom odgovornošću za trgovinu, OIB 34914327934</item>
    </derivirana_varijabla>
  </DomainObject.Predmet.ProtuStrankaListFormatedOIB>
  <DomainObject.Predmet.ProtuStrankaListFormatedWithAdress>
    <izvorni_sadrzaj>
      <item>K.A.O.S. jednostavno društvo s ograničenom odgovornošću za trgovinu, Vatroslava Lisinskog 178, 31500 Našice</item>
    </izvorni_sadrzaj>
    <derivirana_varijabla naziv="DomainObject.Predmet.ProtuStrankaListFormatedWithAdress_1">
      <item>K.A.O.S. jednostavno društvo s ograničenom odgovornošću za trgovinu, Vatroslava Lisinskog 178, 31500 Našice</item>
    </derivirana_varijabla>
  </DomainObject.Predmet.ProtuStrankaListFormatedWithAdress>
  <DomainObject.Predmet.ProtuStrankaListFormatedWithAdressOIB>
    <izvorni_sadrzaj>
      <item>K.A.O.S. jednostavno društvo s ograničenom odgovornošću za trgovinu, OIB 34914327934, Vatroslava Lisinskog 178, 31500 Našice</item>
    </izvorni_sadrzaj>
    <derivirana_varijabla naziv="DomainObject.Predmet.ProtuStrankaListFormatedWithAdressOIB_1">
      <item>K.A.O.S. jednostavno društvo s ograničenom odgovornošću za trgovinu, OIB 34914327934, Vatroslava Lisinskog 178, 31500 Našice</item>
    </derivirana_varijabla>
  </DomainObject.Predmet.ProtuStrankaListFormatedWithAdressOIB>
  <DomainObject.Predmet.ProtuStrankaListNazivFormated>
    <izvorni_sadrzaj>
      <item>K.A.O.S. jednostavno društvo s ograničenom odgovornošću za trgovinu</item>
    </izvorni_sadrzaj>
    <derivirana_varijabla naziv="DomainObject.Predmet.ProtuStrankaListNazivFormated_1">
      <item>K.A.O.S. jednostavno društvo s ograničenom odgovornošću za trgovinu</item>
    </derivirana_varijabla>
  </DomainObject.Predmet.ProtuStrankaListNazivFormated>
  <DomainObject.Predmet.ProtuStrankaListNazivFormatedOIB>
    <izvorni_sadrzaj>
      <item>K.A.O.S. jednostavno društvo s ograničenom odgovornošću za trgovinu, OIB 34914327934</item>
    </izvorni_sadrzaj>
    <derivirana_varijabla naziv="DomainObject.Predmet.ProtuStrankaListNazivFormatedOIB_1">
      <item>K.A.O.S. jednostavno društvo s ograničenom odgovornošću za trgovinu, OIB 34914327934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K.A.O.S. jednostavno društvo s ograničenom odgovornošću za trgovinu</izvorni_sadrzaj>
    <derivirana_varijabla naziv="DomainObject.Predmet.ProtustrankaIDrugi_1">K.A.O.S.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K.A.O.S. jednostavno društvo s ograničenom odgovornošću za trgovinu, OIB 34914327934, Vatroslava Lisinskog 178, 31500 Našice</izvorni_sadrzaj>
    <derivirana_varijabla naziv="DomainObject.Predmet.ProtustrankaIDrugiAdressOIB_1">K.A.O.S. jednostavno društvo s ograničenom odgovornošću za trgovinu, OIB 34914327934,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K.A.O.S. jednostavno društvo s ograničenom odgovornošću za trgovinu</item>
    </izvorni_sadrzaj>
    <derivirana_varijabla naziv="DomainObject.Predmet.SudioniciListNaziv_1">
      <item>FINA RC OSIJEK</item>
      <item>K.A.O.S. jednostavno društvo s ograničenom odgovornošću za trgovinu</item>
    </derivirana_varijabla>
  </DomainObject.Predmet.SudioniciListNaziv>
  <DomainObject.Predmet.SudioniciListAdressOIB>
    <izvorni_sadrzaj>
      <item>FINA RC OSIJEK, OIB 85821130368</item>
      <item>K.A.O.S. jednostavno društvo s ograničenom odgovornošću za trgovinu, OIB 34914327934, Vatroslava Lisinskog 178,31500 Našice</item>
    </izvorni_sadrzaj>
    <derivirana_varijabla naziv="DomainObject.Predmet.SudioniciListAdressOIB_1">
      <item>FINA RC OSIJEK, OIB 85821130368</item>
      <item>K.A.O.S. jednostavno društvo s ograničenom odgovornošću za trgovinu, OIB 34914327934,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34914327934</item>
    </izvorni_sadrzaj>
    <derivirana_varijabla naziv="DomainObject.Predmet.SudioniciListNazivOIB_1">
      <item>, OIB 85821130368</item>
      <item>, OIB 34914327934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09423-47F6-46B5-BA08-5EFB09DAC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2102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2017-08-01T09:54:00Z</dcterms:created>
  <dc:creator>Korisnik</dc:creator>
  <cp:lastModifiedBy>Sanja Ban</cp:lastModifiedBy>
  <cp:lastPrinted>2017-08-01T09:54:00Z</cp:lastPrinted>
  <dcterms:modified xmlns:xsi="http://www.w3.org/2001/XMLSchema-instance" xsi:type="dcterms:W3CDTF">2017-08-01T09:55:00Z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