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b9dfa" w14:paraId="09b9dfa" w:rsidRDefault="008C1AD6" w:rsidP="00910611" w:rsidR="008C1AD6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1AD6" w:rsidP="00910611" w:rsidR="008C1AD6">
      <w:r>
        <w:rPr>
          <w:rFonts w:eastAsia="MS Mincho"/>
        </w:rPr>
        <w:t>REPUBLIKA HRVATSKA</w:t>
      </w:r>
    </w:p>
    <w:p w:rsidRDefault="008C1AD6" w:rsidP="00910611" w:rsidR="008C1AD6">
      <w:r>
        <w:rPr>
          <w:rFonts w:eastAsia="MS Mincho"/>
        </w:rPr>
        <w:t>TRGOVAČKI SUD U RIJECI</w:t>
      </w:r>
    </w:p>
    <w:p w:rsidRDefault="008C1AD6" w:rsidR="008C1AD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5700B" w:rsidP="005D0B2B" w:rsidR="0065700B" w:rsidRPr="00E06BB7">
      <w:pPr>
        <w:jc w:val="center"/>
      </w:pPr>
    </w:p>
    <w:p w:rsidRDefault="0065700B" w:rsidP="005D0B2B" w:rsidR="0065700B" w:rsidRPr="00E06BB7">
      <w:pPr>
        <w:jc w:val="center"/>
        <w:rPr>
          <w:bCs/>
        </w:rPr>
      </w:pPr>
    </w:p>
    <w:p w:rsidRDefault="00E65FD8" w:rsidP="005D0B2B" w:rsidR="00E65FD8" w:rsidRPr="00E06BB7">
      <w:pPr>
        <w:jc w:val="center"/>
        <w:rPr>
          <w:bCs/>
        </w:rPr>
      </w:pPr>
      <w:r w:rsidRPr="00E06BB7">
        <w:rPr>
          <w:bCs/>
        </w:rPr>
        <w:t>R E P U B L I K A    H R V A T S K A</w:t>
      </w:r>
    </w:p>
    <w:p w:rsidRDefault="005D0B2B" w:rsidP="005D0B2B" w:rsidR="005D0B2B" w:rsidRPr="00E06BB7">
      <w:pPr>
        <w:jc w:val="center"/>
        <w:rPr>
          <w:bCs/>
        </w:rPr>
      </w:pPr>
      <w:r w:rsidRPr="00E06BB7">
        <w:rPr>
          <w:bCs/>
        </w:rPr>
        <w:t>R J E Š E N J E</w:t>
      </w:r>
    </w:p>
    <w:p w:rsidRDefault="005D0B2B" w:rsidP="005D0B2B" w:rsidR="005D0B2B" w:rsidRPr="00E06BB7">
      <w:pPr>
        <w:jc w:val="center"/>
      </w:pPr>
    </w:p>
    <w:p w:rsidRDefault="00340ED8" w:rsidP="00340ED8" w:rsidR="00340ED8" w:rsidRPr="00E06BB7">
      <w:pPr>
        <w:jc w:val="both"/>
      </w:pPr>
      <w:r w:rsidRPr="00E06BB7">
        <w:tab/>
        <w:t xml:space="preserve">Trgovački sud u Rijeci, po stečajnom sucu Veri Jelenović </w:t>
      </w:r>
      <w:r w:rsidR="00656649">
        <w:t xml:space="preserve">u stečajnom postupku nad dužnikom </w:t>
      </w:r>
      <w:r w:rsidR="000F0BEC">
        <w:rPr>
          <w:bCs/>
        </w:rPr>
        <w:t>KAPRA za trgovinu, usluge društvo sa ograničenom odgovornošću u stečaju Labin (Grad Labin), Mate Blažine 4, OIB: 15242367363</w:t>
      </w:r>
      <w:r w:rsidRPr="00E06BB7">
        <w:t xml:space="preserve">, dana </w:t>
      </w:r>
      <w:r w:rsidR="000F0BEC">
        <w:t xml:space="preserve"> 10. prosinca</w:t>
      </w:r>
      <w:r w:rsidRPr="00E06BB7">
        <w:t xml:space="preserve"> 2018.</w:t>
      </w:r>
    </w:p>
    <w:p w:rsidRDefault="005D0B2B" w:rsidP="005D0B2B" w:rsidR="005D0B2B" w:rsidRPr="00E06BB7">
      <w:pPr>
        <w:jc w:val="both"/>
      </w:pPr>
    </w:p>
    <w:p w:rsidRDefault="005D0B2B" w:rsidP="005D0B2B" w:rsidR="005D0B2B" w:rsidRPr="00E06BB7">
      <w:pPr>
        <w:jc w:val="center"/>
      </w:pPr>
      <w:r w:rsidRPr="00E06BB7">
        <w:t>r i j e š i o  j e</w:t>
      </w:r>
    </w:p>
    <w:p w:rsidRDefault="005D0B2B" w:rsidP="005D0B2B" w:rsidR="005D0B2B" w:rsidRPr="00E06BB7">
      <w:pPr>
        <w:jc w:val="both"/>
      </w:pPr>
    </w:p>
    <w:p w:rsidRDefault="005A0302" w:rsidP="000F0BEC" w:rsidR="000F0BEC">
      <w:pPr>
        <w:ind w:firstLine="708"/>
        <w:jc w:val="both"/>
      </w:pPr>
      <w:r w:rsidRPr="00E06BB7">
        <w:t xml:space="preserve">Od kupovnine </w:t>
      </w:r>
      <w:r w:rsidR="001149AE" w:rsidRPr="00E06BB7">
        <w:t xml:space="preserve">za </w:t>
      </w:r>
      <w:r w:rsidRPr="00E06BB7">
        <w:t>nekretnin</w:t>
      </w:r>
      <w:r w:rsidR="001149AE" w:rsidRPr="00E06BB7">
        <w:t>u</w:t>
      </w:r>
      <w:r w:rsidRPr="00E06BB7">
        <w:t xml:space="preserve"> stečajnog dužnika upisan</w:t>
      </w:r>
      <w:r w:rsidR="001149AE" w:rsidRPr="00E06BB7">
        <w:t>u</w:t>
      </w:r>
      <w:r w:rsidRPr="00E06BB7">
        <w:t xml:space="preserve"> </w:t>
      </w:r>
      <w:r w:rsidR="00681F67" w:rsidRPr="00E06BB7">
        <w:t xml:space="preserve">u zemljišnim knjigama </w:t>
      </w:r>
      <w:r w:rsidR="000F0BEC">
        <w:t>Općinskog suda u Puli – Pola, zemljišno-knjižni odjel Buje, k.č.br. 2480, u naravi zgrada i dvorište površine 8602 m2 upisane u z.k.ul. 1505 k.o. Umag, suvlasnički udio redni broj: 36, 36. suvlasnički udio s neodređenim omjerom ETAŽNO VLASNIŠTVO (E-36):</w:t>
      </w:r>
    </w:p>
    <w:p w:rsidRDefault="000F0BEC" w:rsidP="008C1AD6" w:rsidR="00626E98" w:rsidRPr="00E06BB7">
      <w:pPr>
        <w:ind w:firstLine="708"/>
        <w:jc w:val="both"/>
      </w:pPr>
      <w:r>
        <w:t>1. A a) dio zgrade označen u planu posebnih dijelova zgrade narančastom bojom koji se sastoji od: a3) NA I KATU – prodajni prostor označen br. 72 M površine 417,68 m2</w:t>
      </w:r>
      <w:r w:rsidR="00656649">
        <w:t xml:space="preserve"> </w:t>
      </w:r>
      <w:r w:rsidR="001149AE" w:rsidRPr="00E06BB7">
        <w:t xml:space="preserve">koja je nekretnina prodana </w:t>
      </w:r>
      <w:r w:rsidR="001D4D15" w:rsidRPr="001D4D15">
        <w:t xml:space="preserve">ponuditelju ISTARSKA KREDITNA BANKA UMAG  d.d. Umag, E. Miloša 1, OIB: 65723536010 </w:t>
      </w:r>
      <w:r w:rsidR="001D4D15">
        <w:t xml:space="preserve">kao najpovoljnijem kupcu </w:t>
      </w:r>
      <w:r w:rsidR="001D4D15" w:rsidRPr="001D4D15">
        <w:t>za 832.053,00 kn umanjeno za 333.154,75 kn njenog razlučnog prava</w:t>
      </w:r>
      <w:r w:rsidR="00DD54D0" w:rsidRPr="00E06BB7">
        <w:t xml:space="preserve">, </w:t>
      </w:r>
      <w:r w:rsidR="001D4D15" w:rsidRPr="001D4D15">
        <w:t>na elektroničkoj javnoj dražbi – identifikator nadmetanja broj 4757 koju je provela Financijska agencija</w:t>
      </w:r>
      <w:r w:rsidR="00656649">
        <w:t xml:space="preserve"> </w:t>
      </w:r>
      <w:r w:rsidR="00EE04C4" w:rsidRPr="00E06BB7">
        <w:t>prije svega se unos</w:t>
      </w:r>
      <w:r w:rsidR="00681F67" w:rsidRPr="00E06BB7">
        <w:t>e</w:t>
      </w:r>
      <w:r w:rsidR="00EE04C4" w:rsidRPr="00E06BB7">
        <w:t xml:space="preserve"> u stečajnu masu dužnika </w:t>
      </w:r>
      <w:r w:rsidR="001D4D15" w:rsidRPr="001D4D15">
        <w:rPr>
          <w:bCs/>
        </w:rPr>
        <w:t>KAPRA za trgovinu, usluge društvo sa ograničenom odgovornošću u stečaju Labin (Grad Labin), Mate Blažine 4, OIB: 15242367363</w:t>
      </w:r>
      <w:r w:rsidR="00340ED8" w:rsidRPr="00E06BB7">
        <w:t xml:space="preserve"> </w:t>
      </w:r>
      <w:r w:rsidR="00EE04C4" w:rsidRPr="00E06BB7">
        <w:t>troškovi  utvrđivanja tražbine u iznosu od 5% od utrška</w:t>
      </w:r>
      <w:r w:rsidR="00681F67" w:rsidRPr="00E06BB7">
        <w:t xml:space="preserve"> </w:t>
      </w:r>
      <w:r w:rsidR="00340ED8" w:rsidRPr="00E06BB7">
        <w:t xml:space="preserve">koji iznose </w:t>
      </w:r>
      <w:r w:rsidR="001D4D15">
        <w:t>41.602,65</w:t>
      </w:r>
      <w:r w:rsidR="00E82F0D">
        <w:t xml:space="preserve"> </w:t>
      </w:r>
      <w:r w:rsidR="00340ED8" w:rsidRPr="00E06BB7">
        <w:t xml:space="preserve">kn </w:t>
      </w:r>
      <w:r w:rsidR="00681F67" w:rsidRPr="00E06BB7">
        <w:t xml:space="preserve">i troškovi </w:t>
      </w:r>
      <w:r w:rsidR="00EE04C4" w:rsidRPr="00E06BB7">
        <w:t>unovčenja u</w:t>
      </w:r>
      <w:r w:rsidR="00681F67" w:rsidRPr="00E06BB7">
        <w:t xml:space="preserve"> </w:t>
      </w:r>
      <w:r w:rsidR="00EE04C4" w:rsidRPr="00E06BB7">
        <w:t xml:space="preserve">iznosu od </w:t>
      </w:r>
      <w:r w:rsidR="001D4D15">
        <w:t>457.295,60</w:t>
      </w:r>
      <w:r w:rsidR="00E06BB7" w:rsidRPr="00E06BB7">
        <w:t xml:space="preserve"> </w:t>
      </w:r>
      <w:r w:rsidR="00EE04C4" w:rsidRPr="00E06BB7">
        <w:t>kn.</w:t>
      </w:r>
    </w:p>
    <w:p w:rsidRDefault="00006F0F" w:rsidP="00B455B9" w:rsidR="00006F0F" w:rsidRPr="00E06BB7">
      <w:pPr>
        <w:jc w:val="center"/>
      </w:pPr>
    </w:p>
    <w:p w:rsidRDefault="00B455B9" w:rsidP="00B455B9" w:rsidR="00B455B9" w:rsidRPr="00E06BB7">
      <w:pPr>
        <w:jc w:val="center"/>
      </w:pPr>
      <w:r w:rsidRPr="00E06BB7">
        <w:t>Obrazloženje</w:t>
      </w:r>
    </w:p>
    <w:p w:rsidRDefault="00546089" w:rsidP="00747EB9" w:rsidR="00546089" w:rsidRPr="00E06BB7">
      <w:pPr>
        <w:jc w:val="both"/>
      </w:pPr>
    </w:p>
    <w:p w:rsidRDefault="00E860AC" w:rsidP="00E10499" w:rsidR="00E10499">
      <w:pPr>
        <w:ind w:firstLine="708"/>
        <w:jc w:val="both"/>
      </w:pPr>
      <w:r w:rsidRPr="00E06BB7">
        <w:tab/>
      </w:r>
      <w:r w:rsidR="000C0418">
        <w:t>N</w:t>
      </w:r>
      <w:r w:rsidR="002C2B04" w:rsidRPr="00E06BB7">
        <w:t xml:space="preserve">ekretnina stečajnog dužnika upisana u zemljišnim knjigama </w:t>
      </w:r>
      <w:r w:rsidR="00E10499">
        <w:t>Općinskog suda u Puli – Pola, zemljišno-knjižni odjel Buje, k.č.br. 2480, u naravi zgrada i dvorište površine 8602 m2 upisane u z.k.ul. 1505 k.o. Umag, suvlasnički udio redni broj: 36, 36. suvlasnički udio s neodređenim omjerom ETAŽNO VLASNIŠTVO (E-36):</w:t>
      </w:r>
    </w:p>
    <w:p w:rsidRDefault="00E10499" w:rsidP="00E10499" w:rsidR="000C0418">
      <w:pPr>
        <w:jc w:val="both"/>
        <w:rPr>
          <w:rStyle w:val="tabletextfield"/>
        </w:rPr>
      </w:pPr>
      <w:r>
        <w:t>1. A a) dio zgrade označen u planu posebnih dijelova zgrade narančastom bojom koji se sastoji od: a3) NA I KATU – prodajni prostor označen br. 72 M površine 417,68 m2</w:t>
      </w:r>
      <w:r w:rsidR="000C0418">
        <w:rPr>
          <w:rStyle w:val="tabletextfield"/>
        </w:rPr>
        <w:t xml:space="preserve">, </w:t>
      </w:r>
    </w:p>
    <w:p w:rsidRDefault="000C0418" w:rsidP="000C0418" w:rsidR="00BC4935" w:rsidRPr="00E06BB7">
      <w:pPr>
        <w:jc w:val="both"/>
      </w:pPr>
      <w:r>
        <w:t xml:space="preserve">prodana </w:t>
      </w:r>
      <w:r w:rsidR="00E10499">
        <w:t xml:space="preserve">je </w:t>
      </w:r>
      <w:r w:rsidR="00E10499" w:rsidRPr="001D4D15">
        <w:t xml:space="preserve">ponuditelju ISTARSKA KREDITNA BANKA UMAG  d.d. Umag, E. Miloša 1, OIB: 65723536010 </w:t>
      </w:r>
      <w:r w:rsidR="00E10499">
        <w:t xml:space="preserve">kao najpovoljnijem kupcu </w:t>
      </w:r>
      <w:r w:rsidR="00E10499" w:rsidRPr="001D4D15">
        <w:t>za 832.053,00 kn umanjeno za 333.154,75 kn njenog razlučnog prava</w:t>
      </w:r>
      <w:r w:rsidR="00E10499" w:rsidRPr="00E06BB7">
        <w:t xml:space="preserve">, </w:t>
      </w:r>
      <w:r w:rsidR="00E10499" w:rsidRPr="001D4D15">
        <w:t>na elektroničkoj javnoj dražbi – identifikator nadmetanja broj 4757 koju je provela Financijska agencija</w:t>
      </w:r>
      <w:r w:rsidR="00E10499">
        <w:t>.</w:t>
      </w:r>
      <w:r>
        <w:t xml:space="preserve"> Po pravomoćnosti rješenje o dosudi </w:t>
      </w:r>
      <w:r w:rsidR="00123BE9">
        <w:t xml:space="preserve">ovog suda posl. br. 14 St-4/2015-139 od 15. veljače 2018. </w:t>
      </w:r>
      <w:r>
        <w:t xml:space="preserve">kupac je platio ukupan iznos od </w:t>
      </w:r>
      <w:r w:rsidR="00123BE9">
        <w:t>498.898,25 kn</w:t>
      </w:r>
      <w:r>
        <w:t>.</w:t>
      </w:r>
    </w:p>
    <w:p w:rsidRDefault="001149AE" w:rsidP="002C2B04" w:rsidR="002C2B04" w:rsidRPr="00E06BB7">
      <w:pPr>
        <w:pStyle w:val="Odlomakpopisa"/>
        <w:ind w:firstLine="709" w:left="0"/>
        <w:jc w:val="both"/>
      </w:pPr>
      <w:r w:rsidRPr="00E06BB7">
        <w:t>Na navedenoj su nekretnini bil</w:t>
      </w:r>
      <w:r w:rsidR="002C2B04" w:rsidRPr="00E06BB7">
        <w:t>a su</w:t>
      </w:r>
      <w:r w:rsidRPr="00E06BB7">
        <w:t xml:space="preserve"> u zemljišnim knjigama upisana </w:t>
      </w:r>
      <w:r w:rsidR="005C72D7" w:rsidRPr="00E06BB7">
        <w:t>založn</w:t>
      </w:r>
      <w:r w:rsidR="002C2B04" w:rsidRPr="00E06BB7">
        <w:t>a</w:t>
      </w:r>
      <w:r w:rsidR="005C72D7" w:rsidRPr="00E06BB7">
        <w:t xml:space="preserve"> prav</w:t>
      </w:r>
      <w:r w:rsidR="002C2B04" w:rsidRPr="00E06BB7">
        <w:t>a:</w:t>
      </w:r>
    </w:p>
    <w:p w:rsidRDefault="00123BE9" w:rsidP="00123BE9" w:rsidR="00123BE9">
      <w:pPr>
        <w:pStyle w:val="Odlomakpopisa"/>
        <w:ind w:firstLine="709"/>
        <w:jc w:val="both"/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  <w:t xml:space="preserve">- temeljem Ugovora o kreditu od 21. veljače 2011.g. uknjiženo je pravo zaloga za glavnicu navedenog kredita u iznosu od tristotridesetsedamtisućapetstošesteuraipedesetosamcenti u kunskoj protuvrijednosti po prodajnom tečaju IKB Umag d.d. na dan dospijeća sa kamatama, naknadama i svim </w:t>
      </w:r>
      <w:r>
        <w:rPr>
          <w:lang w:eastAsia="en-US"/>
        </w:rPr>
        <w:lastRenderedPageBreak/>
        <w:t>ostalim sporednim tražbinama i uvjetima prema Ugovoru i rokom otplate od 5 godina od dana stavljanja kredita u otplatu, odnosno i ranijim dospjećem u slučaju otkaza Ugovora sukladno s ugovornim odredbama, te za troškove eventualnog sudskog spora ili ovrhe, na ime: (GLAVNI ULOŽAK vidi sporedni uložak 7333 pod. ul. 15, 1 i 2 k.o. Rovinj) ISTARSKA KREDITNA BANKA UMAG D.D., OIB: 65723536010, UMAG, ERNESTA MILOŠA 1</w:t>
      </w:r>
    </w:p>
    <w:p w:rsidRDefault="00123BE9" w:rsidP="00123BE9" w:rsidR="00123BE9">
      <w:pPr>
        <w:pStyle w:val="Odlomakpopisa"/>
        <w:ind w:firstLine="709"/>
        <w:jc w:val="both"/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  <w:t>- temeljem Sporazuma o osiguranju novčane tražbine (Ugovor o hipoteci) od 17. 02. 2011.g., javnobilježnički solemniziranog, uknjiženo je pravo zaloga radi osiguranja novčane tražbine za okvirni iznos glavne tražbine od dvadeset jedan milijun petsto tisuća kuna po osnovu kupoprodajnog ugovora broj 104/2006 sa dodacima kupoprodajnom ugovoru kao tražbinama koje mogu nastati po osnovu ugovora o robnom kreditu, uvećane za ugovorne kamate, poreze i troškove utvrđene navedenim ugovorima, na teret nekretnine u AI, za korist i na ime: GORENJE ZAGREB D.O.O., OIB: 17323115409, ZAGREB, SLAVONSKA AVENIJA 26/4</w:t>
      </w:r>
    </w:p>
    <w:p w:rsidRDefault="00123BE9" w:rsidP="00123BE9" w:rsidR="00123BE9">
      <w:pPr>
        <w:pStyle w:val="Odlomakpopisa"/>
        <w:ind w:firstLine="709"/>
        <w:jc w:val="both"/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  <w:t>- temeljem odredbe iz čl. 37. stav 1. Zakona o zemljišnim knjigama ("Narodne novine" broj 91/96, 68/98, 137/99, 73/00, 114/01, 100/04, 107/07 i 152/08) i čl. 298. stav 3. Zakona o vlasništvu i drugim stvarnim pravima ("Narodne novine" broj 91/96, 68/98, 137/99, 22/00, 73/00, 114/01, 79/06, 141/06 i 152/08), zabilježeno je da je ovo SPOREDNI ULOŽAK uz napomenu da je GLAVNI z.k.ul. 7333 k.o. Rovinj.</w:t>
      </w:r>
    </w:p>
    <w:p w:rsidRDefault="00123BE9" w:rsidP="00123BE9" w:rsidR="00123BE9">
      <w:pPr>
        <w:pStyle w:val="Odlomakpopisa"/>
        <w:ind w:firstLine="709" w:left="0"/>
        <w:jc w:val="both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- temeljem Ugovora o kreditu od 16.01.2014.g. uknjiženo je založno pravo na nekretninama u AI za glavnicu potraživanja u iznosu od dvijestodvadesetdvijetisućedevetstotrinaest eura i tridesetjedan cent u kunskoj protuvrijednosti po prodajnom tečaju predlagatelja na dan dospijeća, obračunato na način kako je utvrđeno u Ugovoru, sa kamatama, naknadama i svim ostalim sporednim tražbinama i uvjetima prema Ugovoru, i otplatom sukladno s ugovornim odredbama, te za troškove eventualnog sudskog spora ili ovrhe, na ime: ISTARSKA KREDITNA BANKA UMAG D.D., OIB: 65723536010.</w:t>
      </w:r>
      <w:r w:rsidRPr="00E06BB7">
        <w:rPr>
          <w:lang w:eastAsia="en-US"/>
        </w:rPr>
        <w:t xml:space="preserve"> </w:t>
      </w:r>
    </w:p>
    <w:p w:rsidRDefault="00E67745" w:rsidP="00123BE9" w:rsidR="00E00E27" w:rsidRPr="00E06BB7">
      <w:pPr>
        <w:pStyle w:val="Odlomakpopisa"/>
        <w:ind w:firstLine="709" w:left="0"/>
        <w:jc w:val="both"/>
      </w:pPr>
      <w:r w:rsidRPr="00E06BB7">
        <w:t>Na ročište</w:t>
      </w:r>
      <w:r w:rsidR="00534DEA" w:rsidRPr="00E06BB7">
        <w:t xml:space="preserve"> za razdiobu kupovnine </w:t>
      </w:r>
      <w:r w:rsidR="00916FF8" w:rsidRPr="00E06BB7">
        <w:t>pristupi</w:t>
      </w:r>
      <w:r w:rsidR="00123BE9">
        <w:t xml:space="preserve">li su razlučni vjerovnici </w:t>
      </w:r>
      <w:r w:rsidR="00123BE9">
        <w:rPr>
          <w:lang w:eastAsia="en-US"/>
        </w:rPr>
        <w:t xml:space="preserve">ISTARSKA KREDITNA BANKA UMAG D.D., OIB: 65723536010 i GORENJE ZAGREB D.O.O., OIB: 17323115409, ZAGREB, SLAVONSKA AVENIJA 26/4 te </w:t>
      </w:r>
      <w:r w:rsidR="00916FF8" w:rsidRPr="00E06BB7">
        <w:t>stečajni upravitelj.</w:t>
      </w:r>
      <w:r w:rsidR="0065700B" w:rsidRPr="00E06BB7">
        <w:t xml:space="preserve"> </w:t>
      </w:r>
    </w:p>
    <w:p w:rsidRDefault="005C72D7" w:rsidP="00651DD8" w:rsidR="00651DD8" w:rsidRPr="00E06BB7">
      <w:pPr>
        <w:ind w:firstLine="708"/>
        <w:jc w:val="both"/>
      </w:pPr>
      <w:r w:rsidRPr="00E06BB7">
        <w:t>T</w:t>
      </w:r>
      <w:r w:rsidR="00E00E27" w:rsidRPr="00E06BB7">
        <w:t>roškovi  utvrđivanja tražbine</w:t>
      </w:r>
      <w:r w:rsidR="00651DD8" w:rsidRPr="00E06BB7">
        <w:t xml:space="preserve"> </w:t>
      </w:r>
      <w:r w:rsidRPr="00E06BB7">
        <w:t xml:space="preserve">zakonom su određeni u fiksnom iznosu od 5% od postignute kupoprodajne cijene što iznosi </w:t>
      </w:r>
      <w:r w:rsidR="00123BE9">
        <w:t>41.602,65</w:t>
      </w:r>
      <w:r w:rsidR="002132EB">
        <w:t xml:space="preserve"> </w:t>
      </w:r>
      <w:r w:rsidRPr="00E06BB7">
        <w:t xml:space="preserve">kn, dok je sud uvidom u specifikaciju stečajnog upravitelja u podnesku </w:t>
      </w:r>
      <w:r w:rsidR="002132EB">
        <w:t xml:space="preserve">predanu </w:t>
      </w:r>
      <w:r w:rsidR="00123BE9">
        <w:t>12. veljače 2018</w:t>
      </w:r>
      <w:r w:rsidR="002132EB">
        <w:t>.</w:t>
      </w:r>
      <w:r w:rsidR="00123BE9">
        <w:t xml:space="preserve"> s dokumentacijom</w:t>
      </w:r>
      <w:r w:rsidR="002132EB">
        <w:t xml:space="preserve"> </w:t>
      </w:r>
      <w:r w:rsidR="00123BE9">
        <w:t xml:space="preserve">(list 914-920 spisa) </w:t>
      </w:r>
      <w:r w:rsidR="003E799B" w:rsidRPr="00E06BB7">
        <w:t xml:space="preserve">utvrdio da </w:t>
      </w:r>
      <w:r w:rsidR="00651DD8" w:rsidRPr="00E06BB7">
        <w:t>troškovi unovčenja</w:t>
      </w:r>
      <w:r w:rsidR="00E00E27" w:rsidRPr="00E06BB7">
        <w:t xml:space="preserve"> iznose </w:t>
      </w:r>
      <w:r w:rsidR="002132EB">
        <w:t xml:space="preserve">174.838,81 </w:t>
      </w:r>
      <w:r w:rsidR="00651DD8" w:rsidRPr="00E06BB7">
        <w:t>kn</w:t>
      </w:r>
      <w:r w:rsidR="00123BE9">
        <w:t>, što ne spore</w:t>
      </w:r>
      <w:r w:rsidR="002132EB">
        <w:t xml:space="preserve"> ni razlučni vjerovni</w:t>
      </w:r>
      <w:r w:rsidR="00123BE9">
        <w:t>ci</w:t>
      </w:r>
      <w:r w:rsidR="00E00E27" w:rsidRPr="00E06BB7">
        <w:t xml:space="preserve">. Stoga je </w:t>
      </w:r>
      <w:r w:rsidR="00651DD8" w:rsidRPr="00E06BB7">
        <w:t>prije svega valjalo u dužnikovu stečajnu masu unijeti navedene iznose</w:t>
      </w:r>
      <w:r w:rsidR="00123BE9">
        <w:t xml:space="preserve"> nakon čega nije preostalo novčanih iznosa kojima bi se podmirili razlučni vjerovnici</w:t>
      </w:r>
      <w:r w:rsidR="00696A98">
        <w:t>.</w:t>
      </w:r>
    </w:p>
    <w:p w:rsidRDefault="00B455B9" w:rsidP="00B455B9" w:rsidR="008C1AD6">
      <w:pPr>
        <w:jc w:val="both"/>
      </w:pPr>
      <w:r w:rsidRPr="00E06BB7">
        <w:tab/>
      </w:r>
      <w:r w:rsidRPr="00E06BB7">
        <w:tab/>
      </w:r>
      <w:r w:rsidRPr="00E06BB7">
        <w:tab/>
      </w:r>
      <w:r w:rsidRPr="00E06BB7">
        <w:tab/>
      </w:r>
    </w:p>
    <w:p w:rsidRDefault="00B455B9" w:rsidP="008C1AD6" w:rsidR="00B455B9" w:rsidRPr="00E06BB7">
      <w:pPr>
        <w:jc w:val="center"/>
      </w:pPr>
      <w:r w:rsidRPr="00E06BB7">
        <w:t xml:space="preserve">Rijeka, </w:t>
      </w:r>
      <w:r w:rsidR="00123BE9">
        <w:t>10. prosinca</w:t>
      </w:r>
      <w:r w:rsidR="00651DD8" w:rsidRPr="00E06BB7">
        <w:t xml:space="preserve"> 2018</w:t>
      </w:r>
      <w:r w:rsidRPr="00E06BB7">
        <w:t>.</w:t>
      </w:r>
    </w:p>
    <w:p w:rsidRDefault="00546089" w:rsidP="00B455B9" w:rsidR="00546089" w:rsidRPr="00E06BB7">
      <w:pPr>
        <w:jc w:val="both"/>
      </w:pPr>
    </w:p>
    <w:p w:rsidRDefault="00651DD8" w:rsidR="00651DD8" w:rsidRPr="00E06BB7">
      <w:pPr>
        <w:jc w:val="both"/>
      </w:pPr>
      <w:r w:rsidRPr="00E06BB7">
        <w:t xml:space="preserve">                                                                                                 Stečajni sudac</w:t>
      </w:r>
    </w:p>
    <w:p w:rsidRDefault="00651DD8" w:rsidR="00651DD8" w:rsidRPr="00E06BB7">
      <w:pPr>
        <w:jc w:val="both"/>
      </w:pPr>
      <w:r w:rsidRPr="00E06BB7">
        <w:t xml:space="preserve">                                                                                                 Vera Jelenović </w:t>
      </w:r>
    </w:p>
    <w:p w:rsidRDefault="00651DD8" w:rsidR="00651DD8" w:rsidRPr="00E06BB7">
      <w:pPr>
        <w:jc w:val="both"/>
      </w:pPr>
    </w:p>
    <w:p w:rsidRDefault="00EE0A35" w:rsidP="005D0B2B" w:rsidR="00EE0A35" w:rsidRPr="00E06BB7"/>
    <w:p w:rsidRDefault="00EE0A35" w:rsidP="00EE0A35" w:rsidR="00EE0A35" w:rsidRPr="00E06BB7">
      <w:pPr>
        <w:jc w:val="both"/>
        <w:rPr>
          <w:bCs/>
        </w:rPr>
      </w:pPr>
      <w:r w:rsidRPr="00E06BB7">
        <w:rPr>
          <w:bCs/>
        </w:rPr>
        <w:t>UPUTA O PRAVNOM LIJEKU:</w:t>
      </w:r>
    </w:p>
    <w:p w:rsidRDefault="00EE0A35" w:rsidP="00EE0A35" w:rsidR="00EE0A35" w:rsidRPr="00E06BB7">
      <w:pPr>
        <w:jc w:val="both"/>
        <w:rPr>
          <w:bCs/>
        </w:rPr>
      </w:pPr>
      <w:r w:rsidRPr="00E06BB7">
        <w:rPr>
          <w:bCs/>
        </w:rPr>
        <w:tab/>
      </w:r>
      <w:r w:rsidRPr="00E06BB7">
        <w:rPr>
          <w:bCs/>
        </w:rPr>
        <w:tab/>
        <w:t xml:space="preserve">Protiv ovog rješenja zainteresirana stranka podnosi žalbu u roku od 8 dana. </w:t>
      </w:r>
      <w:r w:rsidR="00651DD8" w:rsidRPr="00E06BB7">
        <w:rPr>
          <w:bCs/>
        </w:rPr>
        <w:t xml:space="preserve">Dostava se smatra obavljenom istekom osmoga dana od dana objave pismena na mrežnoj stranici e-Oglasna ploča sudova.  </w:t>
      </w:r>
      <w:r w:rsidRPr="00E06BB7">
        <w:rPr>
          <w:bCs/>
        </w:rPr>
        <w:t>Žalba se podnosi putem  ovog suda u dva istovjetna primjerka, a o žalbi odlučuje Visoki trgovački sud Republike Hrvatske.</w:t>
      </w:r>
    </w:p>
    <w:sectPr w:rsidR="00EE0A35" w:rsidRPr="00E06BB7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967" w:rsidR="00C40967">
      <w:r>
        <w:separator/>
      </w:r>
    </w:p>
  </w:endnote>
  <w:endnote w:id="0" w:type="continuationSeparator">
    <w:p w:rsidRDefault="00C40967" w:rsidR="00C409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3F3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967" w:rsidR="00C40967">
      <w:r>
        <w:separator/>
      </w:r>
    </w:p>
  </w:footnote>
  <w:footnote w:id="0" w:type="continuationSeparator">
    <w:p w:rsidRDefault="00C40967" w:rsidR="00C409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65700B" w:rsidR="00B36102" w:rsidRPr="00E65FD8">
    <w:pPr>
      <w:jc w:val="right"/>
    </w:pPr>
    <w:r w:rsidRPr="00E65FD8">
      <w:t xml:space="preserve">                  </w:t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  <w:t>Posl.br. 14 St-</w:t>
    </w:r>
    <w:r w:rsidR="000F0BEC">
      <w:t>4/2015</w:t>
    </w:r>
    <w:r w:rsidR="00E65FD8" w:rsidRPr="00E65FD8">
      <w:t xml:space="preserve"> </w:t>
    </w:r>
    <w:r w:rsidR="008C1AD6">
      <w:t>-180</w:t>
    </w:r>
  </w:p>
  <w:p w:rsidRDefault="00B36102" w:rsidR="00B36102" w:rsidRPr="00E65F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751F9"/>
    <w:multiLevelType w:val="hybridMultilevel"/>
    <w:tmpl w:val="B45003DA"/>
    <w:lvl w:tplc="3FF654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077985"/>
    <w:multiLevelType w:val="hybridMultilevel"/>
    <w:tmpl w:val="F2C403C4"/>
    <w:lvl w:tplc="FD00B764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2F3FE5"/>
    <w:multiLevelType w:val="hybridMultilevel"/>
    <w:tmpl w:val="E6A60068"/>
    <w:lvl w:tplc="D8DE5D2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EE422B"/>
    <w:multiLevelType w:val="hybridMultilevel"/>
    <w:tmpl w:val="0D54BB78"/>
    <w:lvl w:tplc="EC16C83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Book Antiqua" w:ascii="Book Antiqua" w:hint="default"/>
        <w:i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FC81B2C"/>
    <w:multiLevelType w:val="hybridMultilevel"/>
    <w:tmpl w:val="20F6CF24"/>
    <w:lvl w:tplc="F18C26C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C481879"/>
    <w:multiLevelType w:val="multilevel"/>
    <w:tmpl w:val="3640AE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51B972AF"/>
    <w:multiLevelType w:val="hybridMultilevel"/>
    <w:tmpl w:val="F2AA0CF2"/>
    <w:lvl w:tplc="A5B4597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0B2B"/>
    <w:rsid w:val="00006F0F"/>
    <w:rsid w:val="00040951"/>
    <w:rsid w:val="0006351F"/>
    <w:rsid w:val="00072E4F"/>
    <w:rsid w:val="0007659C"/>
    <w:rsid w:val="000A57CD"/>
    <w:rsid w:val="000A5A3E"/>
    <w:rsid w:val="000C0418"/>
    <w:rsid w:val="000D22D4"/>
    <w:rsid w:val="000F0BEC"/>
    <w:rsid w:val="001149AE"/>
    <w:rsid w:val="00123BE9"/>
    <w:rsid w:val="00125BCA"/>
    <w:rsid w:val="00184C08"/>
    <w:rsid w:val="00195ABF"/>
    <w:rsid w:val="001B2338"/>
    <w:rsid w:val="001D4D15"/>
    <w:rsid w:val="001E562B"/>
    <w:rsid w:val="001E747D"/>
    <w:rsid w:val="001E75E4"/>
    <w:rsid w:val="002132EB"/>
    <w:rsid w:val="0025474D"/>
    <w:rsid w:val="0025491E"/>
    <w:rsid w:val="00255920"/>
    <w:rsid w:val="002918CA"/>
    <w:rsid w:val="002B1B1C"/>
    <w:rsid w:val="002C2B04"/>
    <w:rsid w:val="00331CD1"/>
    <w:rsid w:val="00340ED8"/>
    <w:rsid w:val="00381845"/>
    <w:rsid w:val="00385E9D"/>
    <w:rsid w:val="00386584"/>
    <w:rsid w:val="00387085"/>
    <w:rsid w:val="003C0BD3"/>
    <w:rsid w:val="003E799B"/>
    <w:rsid w:val="00465524"/>
    <w:rsid w:val="004939B3"/>
    <w:rsid w:val="00497765"/>
    <w:rsid w:val="004A27A8"/>
    <w:rsid w:val="004D1EED"/>
    <w:rsid w:val="004F156A"/>
    <w:rsid w:val="004F701B"/>
    <w:rsid w:val="00534DEA"/>
    <w:rsid w:val="00543FB3"/>
    <w:rsid w:val="00546089"/>
    <w:rsid w:val="00553C92"/>
    <w:rsid w:val="00554CD6"/>
    <w:rsid w:val="00570108"/>
    <w:rsid w:val="0057795C"/>
    <w:rsid w:val="00582BD5"/>
    <w:rsid w:val="00585BA3"/>
    <w:rsid w:val="00593D7A"/>
    <w:rsid w:val="005955D4"/>
    <w:rsid w:val="005A0302"/>
    <w:rsid w:val="005A5466"/>
    <w:rsid w:val="005B08BC"/>
    <w:rsid w:val="005C72D7"/>
    <w:rsid w:val="005D0B2B"/>
    <w:rsid w:val="005D2625"/>
    <w:rsid w:val="005D45CD"/>
    <w:rsid w:val="00612A31"/>
    <w:rsid w:val="00626E98"/>
    <w:rsid w:val="00642748"/>
    <w:rsid w:val="00651DD8"/>
    <w:rsid w:val="00656649"/>
    <w:rsid w:val="0065700B"/>
    <w:rsid w:val="00666C1D"/>
    <w:rsid w:val="00681F67"/>
    <w:rsid w:val="00694A3A"/>
    <w:rsid w:val="00696A98"/>
    <w:rsid w:val="006D2FE2"/>
    <w:rsid w:val="006F1631"/>
    <w:rsid w:val="00730F91"/>
    <w:rsid w:val="0073644B"/>
    <w:rsid w:val="00747EB9"/>
    <w:rsid w:val="00767BE5"/>
    <w:rsid w:val="00772890"/>
    <w:rsid w:val="007A332D"/>
    <w:rsid w:val="007D33A9"/>
    <w:rsid w:val="007D6ED5"/>
    <w:rsid w:val="007E4A33"/>
    <w:rsid w:val="00813986"/>
    <w:rsid w:val="00851757"/>
    <w:rsid w:val="008C1AD6"/>
    <w:rsid w:val="008C2A24"/>
    <w:rsid w:val="008F72DF"/>
    <w:rsid w:val="009017A5"/>
    <w:rsid w:val="009126EC"/>
    <w:rsid w:val="00916FF8"/>
    <w:rsid w:val="009775FE"/>
    <w:rsid w:val="0099673C"/>
    <w:rsid w:val="009C42C8"/>
    <w:rsid w:val="009F6F4D"/>
    <w:rsid w:val="00A0264B"/>
    <w:rsid w:val="00A1427E"/>
    <w:rsid w:val="00A24004"/>
    <w:rsid w:val="00A471ED"/>
    <w:rsid w:val="00A51A47"/>
    <w:rsid w:val="00AA46CD"/>
    <w:rsid w:val="00AA49F4"/>
    <w:rsid w:val="00AB458C"/>
    <w:rsid w:val="00B041DA"/>
    <w:rsid w:val="00B11A75"/>
    <w:rsid w:val="00B25F49"/>
    <w:rsid w:val="00B3058F"/>
    <w:rsid w:val="00B36102"/>
    <w:rsid w:val="00B455B9"/>
    <w:rsid w:val="00B51902"/>
    <w:rsid w:val="00B57B73"/>
    <w:rsid w:val="00B61B59"/>
    <w:rsid w:val="00BC4935"/>
    <w:rsid w:val="00BD239E"/>
    <w:rsid w:val="00BE75FB"/>
    <w:rsid w:val="00C246DD"/>
    <w:rsid w:val="00C336F8"/>
    <w:rsid w:val="00C40967"/>
    <w:rsid w:val="00C92040"/>
    <w:rsid w:val="00C97409"/>
    <w:rsid w:val="00CB43E0"/>
    <w:rsid w:val="00CB4526"/>
    <w:rsid w:val="00CE2BCE"/>
    <w:rsid w:val="00CF2DB6"/>
    <w:rsid w:val="00D61FDE"/>
    <w:rsid w:val="00D736D5"/>
    <w:rsid w:val="00D81DA2"/>
    <w:rsid w:val="00DC1A05"/>
    <w:rsid w:val="00DD3F37"/>
    <w:rsid w:val="00DD54D0"/>
    <w:rsid w:val="00DE46EE"/>
    <w:rsid w:val="00DF7A9B"/>
    <w:rsid w:val="00E00E27"/>
    <w:rsid w:val="00E06BB7"/>
    <w:rsid w:val="00E103C8"/>
    <w:rsid w:val="00E10499"/>
    <w:rsid w:val="00E25E6B"/>
    <w:rsid w:val="00E600A3"/>
    <w:rsid w:val="00E65FD8"/>
    <w:rsid w:val="00E67745"/>
    <w:rsid w:val="00E82F0D"/>
    <w:rsid w:val="00E846A1"/>
    <w:rsid w:val="00E860AC"/>
    <w:rsid w:val="00EB3355"/>
    <w:rsid w:val="00EB4CD4"/>
    <w:rsid w:val="00ED318A"/>
    <w:rsid w:val="00EE04C4"/>
    <w:rsid w:val="00EE0A35"/>
    <w:rsid w:val="00EE640B"/>
    <w:rsid w:val="00EF3D4C"/>
    <w:rsid w:val="00F84E20"/>
    <w:rsid w:val="00F916B0"/>
    <w:rsid w:val="00F95FF0"/>
    <w:rsid w:val="00FA4160"/>
    <w:rsid w:val="00FF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72D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true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149AE"/>
    <w:pPr>
      <w:ind w:left="720"/>
      <w:contextualSpacing/>
    </w:pPr>
    <w:rPr>
      <w:lang w:eastAsia="hr-HR"/>
    </w:rPr>
  </w:style>
  <w:style w:styleId="Tekstbalonia" w:type="paragraph">
    <w:name w:val="Balloon Text"/>
    <w:basedOn w:val="Normal"/>
    <w:link w:val="TekstbaloniaChar"/>
    <w:rsid w:val="008C1A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C1AD6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3F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F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F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F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F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72D7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1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149AE"/>
    <w:pPr>
      <w:ind w:left="720"/>
      <w:contextualSpacing/>
    </w:pPr>
    <w:rPr>
      <w:lang w:eastAsia="hr-HR"/>
    </w:rPr>
  </w:style>
  <w:style w:styleId="Tekstbalonia" w:type="paragraph">
    <w:name w:val="Balloon Text"/>
    <w:basedOn w:val="Normal"/>
    <w:link w:val="TekstbaloniaChar"/>
    <w:rsid w:val="008C1A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C1AD6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3F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3F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F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F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F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254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50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17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8422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36117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55412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3677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16048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21052786">
                              <w:marLeft w:val="0"/>
                              <w:marRight w:val="0"/>
                              <w:marTop w:val="31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051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0727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02813451">
                                          <w:marLeft w:val="732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1708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12678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971833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06756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042440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206018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195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KAPRA d.o.o.  Labin</izvorni_sadrzaj>
    <derivirana_varijabla naziv="DomainObject.Predmet.ProtustrankaFormated_1">  KAPRA d.o.o.  Labin</derivirana_varijabla>
  </DomainObject.Predmet.ProtustrankaFormated>
  <DomainObject.Predmet.ProtustrankaFormatedOIB>
    <izvorni_sadrzaj>  KAPRA d.o.o.  Labin, OIB 15242367363</izvorni_sadrzaj>
    <derivirana_varijabla naziv="DomainObject.Predmet.ProtustrankaFormatedOIB_1">  KAPRA d.o.o.  Labin, OIB 15242367363</derivirana_varijabla>
  </DomainObject.Predmet.ProtustrankaFormatedOIB>
  <DomainObject.Predmet.ProtustrankaFormatedWithAdress>
    <izvorni_sadrzaj> KAPRA d.o.o.  Labin, Mate Blažine 4, 52220 Labin</izvorni_sadrzaj>
    <derivirana_varijabla naziv="DomainObject.Predmet.ProtustrankaFormatedWithAdress_1"> KAPRA d.o.o.  Labin, Mate Blažine 4, 52220 Labin</derivirana_varijabla>
  </DomainObject.Predmet.ProtustrankaFormatedWithAdress>
  <DomainObject.Predmet.ProtustrankaFormatedWithAdressOIB>
    <izvorni_sadrzaj> KAPRA d.o.o.  Labin, OIB 15242367363, Mate Blažine 4, 52220 Labin</izvorni_sadrzaj>
    <derivirana_varijabla naziv="DomainObject.Predmet.ProtustrankaFormatedWithAdressOIB_1"> KAPRA d.o.o.  Labin, OIB 15242367363, Mate Blažine 4, 52220 Labin</derivirana_varijabla>
  </DomainObject.Predmet.ProtustrankaFormatedWithAdressOIB>
  <DomainObject.Predmet.ProtustrankaWithAdress>
    <izvorni_sadrzaj>KAPRA d.o.o.  Labin Mate Blažine 4, 52220 Labin</izvorni_sadrzaj>
    <derivirana_varijabla naziv="DomainObject.Predmet.ProtustrankaWithAdress_1">KAPRA d.o.o.  Labin Mate Blažine 4, 52220 Labin</derivirana_varijabla>
  </DomainObject.Predmet.ProtustrankaWithAdress>
  <DomainObject.Predmet.ProtustrankaWithAdressOIB>
    <izvorni_sadrzaj>KAPRA d.o.o.  Labin, OIB 15242367363, Mate Blažine 4, 52220 Labin</izvorni_sadrzaj>
    <derivirana_varijabla naziv="DomainObject.Predmet.ProtustrankaWithAdressOIB_1">KAPRA d.o.o.  Labin, OIB 15242367363, Mate Blažine 4, 52220 Labin</derivirana_varijabla>
  </DomainObject.Predmet.ProtustrankaWithAdressOIB>
  <DomainObject.Predmet.ProtustrankaNazivFormated>
    <izvorni_sadrzaj>KAPRA d.o.o.  Labin</izvorni_sadrzaj>
    <derivirana_varijabla naziv="DomainObject.Predmet.ProtustrankaNazivFormated_1">KAPRA d.o.o.  Labin</derivirana_varijabla>
  </DomainObject.Predmet.ProtustrankaNazivFormated>
  <DomainObject.Predmet.ProtustrankaNazivFormatedOIB>
    <izvorni_sadrzaj>KAPRA d.o.o.  Labin, OIB 15242367363</izvorni_sadrzaj>
    <derivirana_varijabla naziv="DomainObject.Predmet.ProtustrankaNazivFormatedOIB_1">KAPRA d.o.o.  Labin, OIB 15242367363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EĐIDIO MILETIĆ Nedešćina</izvorni_sadrzaj>
    <derivirana_varijabla naziv="DomainObject.Predmet.StrankaFormated_1">  EĐIDIO MILETIĆ Nedešćina</derivirana_varijabla>
  </DomainObject.Predmet.StrankaFormated>
  <DomainObject.Predmet.StrankaFormatedOIB>
    <izvorni_sadrzaj>  EĐIDIO MILETIĆ Nedešćina, OIB 53602520878</izvorni_sadrzaj>
    <derivirana_varijabla naziv="DomainObject.Predmet.StrankaFormatedOIB_1">  EĐIDIO MILETIĆ Nedešćina, OIB 53602520878</derivirana_varijabla>
  </DomainObject.Predmet.StrankaFormatedOIB>
  <DomainObject.Predmet.StrankaFormatedWithAdress>
    <izvorni_sadrzaj> EĐIDIO MILETIĆ Nedešćina, Martinski 61, 52231 Nedešćina</izvorni_sadrzaj>
    <derivirana_varijabla naziv="DomainObject.Predmet.StrankaFormatedWithAdress_1"> EĐIDIO MILETIĆ Nedešćina, Martinski 61, 52231 Nedešćina</derivirana_varijabla>
  </DomainObject.Predmet.StrankaFormatedWithAdress>
  <DomainObject.Predmet.StrankaFormatedWithAdressOIB>
    <izvorni_sadrzaj> EĐIDIO MILETIĆ Nedešćina, OIB 53602520878, Martinski 61, 52231 Nedešćina</izvorni_sadrzaj>
    <derivirana_varijabla naziv="DomainObject.Predmet.StrankaFormatedWithAdressOIB_1"> EĐIDIO MILETIĆ Nedešćina, OIB 53602520878, Martinski 61, 52231 Nedešćina</derivirana_varijabla>
  </DomainObject.Predmet.StrankaFormatedWithAdressOIB>
  <DomainObject.Predmet.StrankaWithAdress>
    <izvorni_sadrzaj>EĐIDIO MILETIĆ Nedešćina Martinski 61,52231 Nedešćina</izvorni_sadrzaj>
    <derivirana_varijabla naziv="DomainObject.Predmet.StrankaWithAdress_1">EĐIDIO MILETIĆ Nedešćina Martinski 61,52231 Nedešćina</derivirana_varijabla>
  </DomainObject.Predmet.StrankaWithAdress>
  <DomainObject.Predmet.StrankaWithAdressOIB>
    <izvorni_sadrzaj>EĐIDIO MILETIĆ Nedešćina, OIB 53602520878, Martinski 61,52231 Nedešćina</izvorni_sadrzaj>
    <derivirana_varijabla naziv="DomainObject.Predmet.StrankaWithAdressOIB_1">EĐIDIO MILETIĆ Nedešćina, OIB 53602520878, Martinski 61,52231 Nedešćina</derivirana_varijabla>
  </DomainObject.Predmet.StrankaWithAdressOIB>
  <DomainObject.Predmet.StrankaNazivFormated>
    <izvorni_sadrzaj>EĐIDIO MILETIĆ Nedešćina</izvorni_sadrzaj>
    <derivirana_varijabla naziv="DomainObject.Predmet.StrankaNazivFormated_1">EĐIDIO MILETIĆ Nedešćina</derivirana_varijabla>
  </DomainObject.Predmet.StrankaNazivFormated>
  <DomainObject.Predmet.StrankaNazivFormatedOIB>
    <izvorni_sadrzaj>EĐIDIO MILETIĆ Nedešćina, OIB 53602520878</izvorni_sadrzaj>
    <derivirana_varijabla naziv="DomainObject.Predmet.StrankaNazivFormatedOIB_1">EĐIDIO MILETIĆ Nedešćina, OIB 53602520878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EĐIDIO MILETIĆ Nedešćina</item>
    </izvorni_sadrzaj>
    <derivirana_varijabla naziv="DomainObject.Predmet.StrankaListFormated_1">
      <item>EĐIDIO MILETIĆ Nedešćina</item>
    </derivirana_varijabla>
  </DomainObject.Predmet.StrankaListFormated>
  <DomainObject.Predmet.StrankaListFormatedOIB>
    <izvorni_sadrzaj>
      <item>EĐIDIO MILETIĆ Nedešćina, OIB 53602520878</item>
    </izvorni_sadrzaj>
    <derivirana_varijabla naziv="DomainObject.Predmet.StrankaListFormatedOIB_1">
      <item>EĐIDIO MILETIĆ Nedešćina, OIB 53602520878</item>
    </derivirana_varijabla>
  </DomainObject.Predmet.StrankaListFormatedOIB>
  <DomainObject.Predmet.StrankaListFormatedWithAdress>
    <izvorni_sadrzaj>
      <item>EĐIDIO MILETIĆ Nedešćina, Martinski 61, 52231 Nedešćina</item>
    </izvorni_sadrzaj>
    <derivirana_varijabla naziv="DomainObject.Predmet.StrankaListFormatedWithAdress_1">
      <item>EĐIDIO MILETIĆ Nedešćina, Martinski 61, 52231 Nedešćina</item>
    </derivirana_varijabla>
  </DomainObject.Predmet.StrankaListFormatedWithAdress>
  <DomainObject.Predmet.StrankaListFormatedWithAdressOIB>
    <izvorni_sadrzaj>
      <item>EĐIDIO MILETIĆ Nedešćina, OIB 53602520878, Martinski 61, 52231 Nedešćina</item>
    </izvorni_sadrzaj>
    <derivirana_varijabla naziv="DomainObject.Predmet.StrankaListFormatedWithAdressOIB_1">
      <item>EĐIDIO MILETIĆ Nedešćina, OIB 53602520878, Martinski 61, 52231 Nedešćina</item>
    </derivirana_varijabla>
  </DomainObject.Predmet.StrankaListFormatedWithAdressOIB>
  <DomainObject.Predmet.StrankaListNazivFormated>
    <izvorni_sadrzaj>
      <item>EĐIDIO MILETIĆ Nedešćina</item>
    </izvorni_sadrzaj>
    <derivirana_varijabla naziv="DomainObject.Predmet.StrankaListNazivFormated_1">
      <item>EĐIDIO MILETIĆ Nedešćina</item>
    </derivirana_varijabla>
  </DomainObject.Predmet.StrankaListNazivFormated>
  <DomainObject.Predmet.StrankaListNazivFormatedOIB>
    <izvorni_sadrzaj>
      <item>EĐIDIO MILETIĆ Nedešćina, OIB 53602520878</item>
    </izvorni_sadrzaj>
    <derivirana_varijabla naziv="DomainObject.Predmet.StrankaListNazivFormatedOIB_1">
      <item>EĐIDIO MILETIĆ Nedešćina, OIB 53602520878</item>
    </derivirana_varijabla>
  </DomainObject.Predmet.StrankaListNazivFormatedOIB>
  <DomainObject.Predmet.ProtuStrankaListFormated>
    <izvorni_sadrzaj>
      <item>KAPRA d.o.o.  Labin</item>
    </izvorni_sadrzaj>
    <derivirana_varijabla naziv="DomainObject.Predmet.ProtuStrankaListFormated_1">
      <item>KAPRA d.o.o.  Labin</item>
    </derivirana_varijabla>
  </DomainObject.Predmet.ProtuStrankaListFormated>
  <DomainObject.Predmet.ProtuStrankaListFormatedOIB>
    <izvorni_sadrzaj>
      <item>KAPRA d.o.o.  Labin, OIB 15242367363</item>
    </izvorni_sadrzaj>
    <derivirana_varijabla naziv="DomainObject.Predmet.ProtuStrankaListFormatedOIB_1">
      <item>KAPRA d.o.o.  Labin, OIB 15242367363</item>
    </derivirana_varijabla>
  </DomainObject.Predmet.ProtuStrankaListFormatedOIB>
  <DomainObject.Predmet.ProtuStrankaListFormatedWithAdress>
    <izvorni_sadrzaj>
      <item>KAPRA d.o.o.  Labin, Mate Blažine 4, 52220 Labin</item>
    </izvorni_sadrzaj>
    <derivirana_varijabla naziv="DomainObject.Predmet.ProtuStrankaListFormatedWithAdress_1">
      <item>KAPRA d.o.o.  Labin, Mate Blažine 4, 52220 Labin</item>
    </derivirana_varijabla>
  </DomainObject.Predmet.ProtuStrankaListFormatedWithAdress>
  <DomainObject.Predmet.ProtuStrankaListFormatedWithAdressOIB>
    <izvorni_sadrzaj>
      <item>KAPRA d.o.o.  Labin, OIB 15242367363, Mate Blažine 4, 52220 Labin</item>
    </izvorni_sadrzaj>
    <derivirana_varijabla naziv="DomainObject.Predmet.ProtuStrankaListFormatedWithAdressOIB_1">
      <item>KAPRA d.o.o.  Labin, OIB 15242367363, Mate Blažine 4, 52220 Labin</item>
    </derivirana_varijabla>
  </DomainObject.Predmet.ProtuStrankaListFormatedWithAdressOIB>
  <DomainObject.Predmet.ProtuStrankaListNazivFormated>
    <izvorni_sadrzaj>
      <item>KAPRA d.o.o.  Labin</item>
    </izvorni_sadrzaj>
    <derivirana_varijabla naziv="DomainObject.Predmet.ProtuStrankaListNazivFormated_1">
      <item>KAPRA d.o.o.  Labin</item>
    </derivirana_varijabla>
  </DomainObject.Predmet.ProtuStrankaListNazivFormated>
  <DomainObject.Predmet.ProtuStrankaListNazivFormatedOIB>
    <izvorni_sadrzaj>
      <item>KAPRA d.o.o.  Labin, OIB 15242367363</item>
    </izvorni_sadrzaj>
    <derivirana_varijabla naziv="DomainObject.Predmet.ProtuStrankaListNazivFormatedOIB_1">
      <item>KAPRA d.o.o.  Labin, OIB 15242367363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EĐIDIO MILETIĆ Nedešćina</izvorni_sadrzaj>
    <derivirana_varijabla naziv="DomainObject.Predmet.StrankaIDrugi_1">EĐIDIO MILETIĆ Nedešćina</derivirana_varijabla>
  </DomainObject.Predmet.StrankaIDrugi>
  <DomainObject.Predmet.ProtustrankaIDrugi>
    <izvorni_sadrzaj>KAPRA d.o.o.  Labin</izvorni_sadrzaj>
    <derivirana_varijabla naziv="DomainObject.Predmet.ProtustrankaIDrugi_1">KAPRA d.o.o.  Labin</derivirana_varijabla>
  </DomainObject.Predmet.ProtustrankaIDrugi>
  <DomainObject.Predmet.StrankaIDrugiAdressOIB>
    <izvorni_sadrzaj>EĐIDIO MILETIĆ Nedešćina, OIB 53602520878, Martinski 61, 52231 Nedešćina</izvorni_sadrzaj>
    <derivirana_varijabla naziv="DomainObject.Predmet.StrankaIDrugiAdressOIB_1">EĐIDIO MILETIĆ Nedešćina, OIB 53602520878, Martinski 61, 52231 Nedešćina</derivirana_varijabla>
  </DomainObject.Predmet.StrankaIDrugiAdressOIB>
  <DomainObject.Predmet.ProtustrankaIDrugiAdressOIB>
    <izvorni_sadrzaj>KAPRA d.o.o.  Labin, OIB 15242367363, Mate Blažine 4, 52220 Labin</izvorni_sadrzaj>
    <derivirana_varijabla naziv="DomainObject.Predmet.ProtustrankaIDrugiAdressOIB_1">KAPRA d.o.o.  Labin, OIB 15242367363, Mate Blažine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EĐIDIO MILETIĆ Nedešćina</item>
      <item>KAPRA d.o.o.  Labin</item>
    </izvorni_sadrzaj>
    <derivirana_varijabla naziv="DomainObject.Predmet.SudioniciListNaziv_1">
      <item>EĐIDIO MILETIĆ Nedešćina</item>
      <item>KAPRA d.o.o.  Labin</item>
    </derivirana_varijabla>
  </DomainObject.Predmet.SudioniciListNaziv>
  <DomainObject.Predmet.SudioniciListAdressOIB>
    <izvorni_sadrzaj>
      <item>EĐIDIO MILETIĆ Nedešćina, OIB 53602520878, Martinski 61,52231 Nedešćina</item>
      <item>KAPRA d.o.o.  Labin, OIB 15242367363, Mate Blažine 4,52220 Labin</item>
    </izvorni_sadrzaj>
    <derivirana_varijabla naziv="DomainObject.Predmet.SudioniciListAdressOIB_1">
      <item>EĐIDIO MILETIĆ Nedešćina, OIB 53602520878, Martinski 61,52231 Nedešćina</item>
      <item>KAPRA d.o.o.  Labin, OIB 15242367363, Mate Blažine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53602520878</item>
      <item>, OIB 15242367363</item>
    </izvorni_sadrzaj>
    <derivirana_varijabla naziv="DomainObject.Predmet.SudioniciListNazivOIB_1">
      <item>, OIB 53602520878</item>
      <item>, OIB 15242367363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St-4/2015-173</izvorni_sadrzaj>
    <derivirana_varijabla naziv="DomainObject.PredzadnjaOdlukaIzPredmeta.Oznaka_1">St-4/2015-173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898</properties:Words>
  <properties:Characters>4978</properties:Characters>
  <properties:Lines>97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</vt:lpstr>
    </vt:vector>
  </properties:TitlesOfParts>
  <properties:LinksUpToDate>false</properties:LinksUpToDate>
  <properties:CharactersWithSpaces>6088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2018-12-10T10:18:00Z</dcterms:created>
  <dc:creator>vjelenovic</dc:creator>
  <cp:lastModifiedBy>Danijela Fumić</cp:lastModifiedBy>
  <cp:lastPrinted>2018-12-10T10:17:00Z</cp:lastPrinted>
  <dcterms:modified xmlns:xsi="http://www.w3.org/2001/XMLSchema-instance" xsi:type="dcterms:W3CDTF">2018-12-10T10:18:00Z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(4 15 razdioba kupovnine2.docx)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