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5fd1" w14:paraId="8a25fd1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10" w:rsidP="000C5D10" w:rsidR="000C5D10" w:rsidRPr="000C5D10">
      <w:pPr>
        <w:ind w:left="708"/>
        <w:rPr>
          <w:rFonts w:cstheme="minorBidi" w:eastAsiaTheme="minorHAnsi" w:hAnsiTheme="minorHAnsi" w:asciiTheme="minorHAnsi"/>
        </w:rPr>
      </w:pPr>
      <w:r w:rsidRPr="000C5D10">
        <w:rPr>
          <w:rFonts w:cstheme="minorBidi" w:eastAsiaTheme="minorHAnsi" w:hAnsiTheme="minorHAnsi" w:asciiTheme="minorHAnsi"/>
        </w:rPr>
        <w:t xml:space="preserve">             </w:t>
      </w:r>
      <w:r w:rsidRPr="000C5D10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5D10" w:rsidP="000C5D10" w:rsidR="000C5D10" w:rsidRPr="000C5D1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0C5D10" w:rsidP="000C5D10" w:rsidR="000C5D10" w:rsidRPr="000C5D1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0C5D10" w:rsidP="000C5D10" w:rsidR="000C5D10" w:rsidRPr="000C5D1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1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BLUE GAME </w:t>
      </w:r>
      <w:r w:rsidR="0034288D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Pirovac, </w:t>
      </w:r>
      <w:proofErr w:type="spellStart"/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>Pirovačke</w:t>
      </w:r>
      <w:proofErr w:type="spellEnd"/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 satnije 5, OIB: 16272588709, 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svibnja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B4740" w:rsidP="006B4740" w:rsidR="006B4740" w:rsidRPr="006B47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6B4740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6B4740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6B4740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6B4740" w:rsidP="006B4740" w:rsidR="006B4740" w:rsidRPr="006B47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6B4740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6B4740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6B4740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6B4740" w:rsidP="006B4740" w:rsidR="006B4740" w:rsidRPr="006B4740">
      <w:pPr>
        <w:rPr>
          <w:rFonts w:eastAsiaTheme="minorHAnsi" w:hAnsi="Times New Roman" w:ascii="Times New Roman"/>
          <w:sz w:val="24"/>
          <w:szCs w:val="24"/>
        </w:rPr>
      </w:pPr>
      <w:r w:rsidRPr="006B4740">
        <w:rPr>
          <w:rFonts w:cstheme="minorBidi" w:eastAsiaTheme="minorHAnsi" w:hAnsiTheme="minorHAnsi" w:asciiTheme="minorHAnsi"/>
        </w:rPr>
        <w:t xml:space="preserve">             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C5D10">
      <w:rPr>
        <w:rFonts w:eastAsia="Times New Roman" w:hAnsi="Times New Roman" w:ascii="Times New Roman"/>
        <w:sz w:val="24"/>
        <w:szCs w:val="24"/>
        <w:lang w:eastAsia="hr-HR"/>
      </w:rPr>
      <w:t>528/2017-7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0C5D10"/>
    <w:rsid w:val="002702FD"/>
    <w:rsid w:val="002C7497"/>
    <w:rsid w:val="00330958"/>
    <w:rsid w:val="0034288D"/>
    <w:rsid w:val="004901DF"/>
    <w:rsid w:val="004D2225"/>
    <w:rsid w:val="0052527F"/>
    <w:rsid w:val="00576F09"/>
    <w:rsid w:val="006B4740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5D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5D10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2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2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02F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02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02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5D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5D10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2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2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02F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02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02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ZZ duižnika dana 7.2.2018. telef. putem obavijestio ovaj sud da će dužnik podmiriti dugovanje.</izvorni_sadrzaj>
    <derivirana_varijabla naziv="DomainObject.Predmet.PrimjedbaSuca_1">ZZ duižnika dana 7.2.2018. telef. putem obavijestio ovaj sud da će dužnik podmiriti dugovanje.</derivirana_varijabla>
  </DomainObject.Predmet.PrimjedbaSuca>
  <DomainObject.Predmet.ProtustrankaFormated>
    <izvorni_sadrzaj>  BLUE GAME jednostavno društvo s ograničenom odgovornošću za turističke usluge</izvorni_sadrzaj>
    <derivirana_varijabla naziv="DomainObject.Predmet.ProtustrankaFormated_1">  BLUE GAME jednostavno društvo s ograničenom odgovornošću za turističke usluge</derivirana_varijabla>
  </DomainObject.Predmet.ProtustrankaFormated>
  <DomainObject.Predmet.ProtustrankaFormatedOIB>
    <izvorni_sadrzaj>  BLUE GAME jednostavno društvo s ograničenom odgovornošću za turističke usluge, OIB 16272588709</izvorni_sadrzaj>
    <derivirana_varijabla naziv="DomainObject.Predmet.ProtustrankaFormatedOIB_1">  BLUE GAME jednostavno društvo s ograničenom odgovornošću za turističke usluge, OIB 16272588709</derivirana_varijabla>
  </DomainObject.Predmet.ProtustrankaFormatedOIB>
  <DomainObject.Predmet.ProtustrankaFormatedWithAdress>
    <izvorni_sadrzaj> BLUE GAME jednostavno društvo s ograničenom odgovornošću za turističke usluge, Pirovačke satnije 5 , 22213 Pirovac</izvorni_sadrzaj>
    <derivirana_varijabla naziv="DomainObject.Predmet.ProtustrankaFormatedWithAdress_1"> BLUE GAME jednostavno društvo s ograničenom odgovornošću za turističke usluge, Pirovačke satnije 5 , 22213 Pirovac</derivirana_varijabla>
  </DomainObject.Predmet.ProtustrankaFormatedWithAdress>
  <DomainObject.Predmet.ProtustrankaFormatedWithAdressOIB>
    <izvorni_sadrzaj> BLUE GAME jednostavno društvo s ograničenom odgovornošću za turističke usluge, OIB 16272588709, Pirovačke satnije 5 , 22213 Pirovac</izvorni_sadrzaj>
    <derivirana_varijabla naziv="DomainObject.Predmet.ProtustrankaFormatedWithAdressOIB_1"> BLUE GAME jednostavno društvo s ograničenom odgovornošću za turističke usluge, OIB 16272588709, Pirovačke satnije 5 , 22213 Pirovac</derivirana_varijabla>
  </DomainObject.Predmet.ProtustrankaFormatedWithAdressOIB>
  <DomainObject.Predmet.ProtustrankaWithAdress>
    <izvorni_sadrzaj>BLUE GAME jednostavno društvo s ograničenom odgovornošću za turističke usluge Pirovačke satnije 5 , 22213 Pirovac</izvorni_sadrzaj>
    <derivirana_varijabla naziv="DomainObject.Predmet.ProtustrankaWithAdress_1">BLUE GAME jednostavno društvo s ograničenom odgovornošću za turističke usluge Pirovačke satnije 5 , 22213 Pirovac</derivirana_varijabla>
  </DomainObject.Predmet.ProtustrankaWithAdress>
  <DomainObject.Predmet.ProtustrankaWithAdressOIB>
    <izvorni_sadrzaj>BLUE GAME jednostavno društvo s ograničenom odgovornošću za turističke usluge, OIB 16272588709, Pirovačke satnije 5 , 22213 Pirovac</izvorni_sadrzaj>
    <derivirana_varijabla naziv="DomainObject.Predmet.ProtustrankaWithAdressOIB_1">BLUE GAME jednostavno društvo s ograničenom odgovornošću za turističke usluge, OIB 16272588709, Pirovačke satnije 5 , 22213 Pirovac</derivirana_varijabla>
  </DomainObject.Predmet.ProtustrankaWithAdressOIB>
  <DomainObject.Predmet.ProtustrankaNazivFormated>
    <izvorni_sadrzaj>BLUE GAME jednostavno društvo s ograničenom odgovornošću za turističke usluge</izvorni_sadrzaj>
    <derivirana_varijabla naziv="DomainObject.Predmet.ProtustrankaNazivFormated_1">BLUE GAME jednostavno društvo s ograničenom odgovornošću za turističke usluge</derivirana_varijabla>
  </DomainObject.Predmet.ProtustrankaNazivFormated>
  <DomainObject.Predmet.ProtustrankaNazivFormatedOIB>
    <izvorni_sadrzaj>BLUE GAME jednostavno društvo s ograničenom odgovornošću za turističke usluge, OIB 16272588709</izvorni_sadrzaj>
    <derivirana_varijabla naziv="DomainObject.Predmet.ProtustrankaNazivFormatedOIB_1">BLUE GAME jednostavno društvo s ograničenom odgovornošću za turističke usluge, OIB 16272588709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Tomislav Hanževački</izvorni_sadrzaj>
    <derivirana_varijabla naziv="DomainObject.Predmet.StrankaFormated_1">  FINA - Podružnica Šibenik; Tomislav Hanževački</derivirana_varijabla>
  </DomainObject.Predmet.StrankaFormated>
  <DomainObject.Predmet.StrankaFormatedOIB>
    <izvorni_sadrzaj>  FINA - Podružnica Šibenik, OIB 85821130368; Tomislav Hanževački, OIB 99308170431</izvorni_sadrzaj>
    <derivirana_varijabla naziv="DomainObject.Predmet.StrankaFormatedOIB_1">  FINA - Podružnica Šibenik, OIB 85821130368; Tomislav Hanževački, OIB 99308170431</derivirana_varijabla>
  </DomainObject.Predmet.StrankaFormatedOIB>
  <DomainObject.Predmet.StrankaFormatedWithAdress>
    <izvorni_sadrzaj> FINA - Podružnica Šibenik, Perivoj L. Marune 1, 22000 Šibenik; Tomislav Hanževački, Milovana Muževića 94, 51260 Dramalj</izvorni_sadrzaj>
    <derivirana_varijabla naziv="DomainObject.Predmet.StrankaFormatedWithAdress_1"> FINA - Podružnica Šibenik, Perivoj L. Marune 1, 22000 Šibenik; Tomislav Hanževački, Milovana Muževića 94, 51260 Dramalj</derivirana_varijabla>
  </DomainObject.Predmet.StrankaFormatedWithAdress>
  <DomainObject.Predmet.StrankaFormatedWithAdressOIB>
    <izvorni_sadrzaj> FINA - Podružnica Šibenik, OIB 85821130368, Perivoj L. Marune 1, 22000 Šibenik; Tomislav Hanževački, OIB 99308170431, Milovana Muževića 94, 51260 Dramalj</izvorni_sadrzaj>
    <derivirana_varijabla naziv="DomainObject.Predmet.StrankaFormatedWithAdressOIB_1"> FINA - Podružnica Šibenik, OIB 85821130368, Perivoj L. Marune 1, 22000 Šibenik; Tomislav Hanževački, OIB 99308170431, Milovana Muževića 94, 51260 Dramalj</derivirana_varijabla>
  </DomainObject.Predmet.StrankaFormatedWithAdressOIB>
  <DomainObject.Predmet.StrankaWithAdress>
    <izvorni_sadrzaj>FINA - Podružnica Šibenik Perivoj L. Marune 1,22000 Šibenik,Tomislav Hanževački Milovana Muževića 94,51260 Dramalj</izvorni_sadrzaj>
    <derivirana_varijabla naziv="DomainObject.Predmet.StrankaWithAdress_1">FINA - Podružnica Šibenik Perivoj L. Marune 1,22000 Šibenik,Tomislav Hanževački Milovana Muževića 94,51260 Dramalj</derivirana_varijabla>
  </DomainObject.Predmet.StrankaWithAdress>
  <DomainObject.Predmet.StrankaWithAdressOIB>
    <izvorni_sadrzaj>FINA - Podružnica Šibenik, OIB 85821130368, Perivoj L. Marune 1,22000 Šibenik,Tomislav Hanževački, OIB 99308170431, Milovana Muževića 94,51260 Dramalj</izvorni_sadrzaj>
    <derivirana_varijabla naziv="DomainObject.Predmet.StrankaWithAdressOIB_1">FINA - Podružnica Šibenik, OIB 85821130368, Perivoj L. Marune 1,22000 Šibenik,Tomislav Hanževački, OIB 99308170431, Milovana Muževića 94,51260 Dramalj</derivirana_varijabla>
  </DomainObject.Predmet.StrankaWithAdressOIB>
  <DomainObject.Predmet.StrankaNazivFormated>
    <izvorni_sadrzaj>FINA - Podružnica Šibenik,Tomislav Hanževački</izvorni_sadrzaj>
    <derivirana_varijabla naziv="DomainObject.Predmet.StrankaNazivFormated_1">FINA - Podružnica Šibenik,Tomislav Hanževački</derivirana_varijabla>
  </DomainObject.Predmet.StrankaNazivFormated>
  <DomainObject.Predmet.StrankaNazivFormatedOIB>
    <izvorni_sadrzaj>FINA - Podružnica Šibenik, OIB 85821130368,Tomislav Hanževački, OIB 99308170431</izvorni_sadrzaj>
    <derivirana_varijabla naziv="DomainObject.Predmet.StrankaNazivFormatedOIB_1">FINA - Podružnica Šibenik, OIB 85821130368,Tomislav Hanževački, OIB 99308170431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Tomislav Hanževački</item>
    </izvorni_sadrzaj>
    <derivirana_varijabla naziv="DomainObject.Predmet.StrankaListFormated_1">
      <item>FINA - Podružnica Šibenik</item>
      <item>Tomislav Hanževački</item>
    </derivirana_varijabla>
  </DomainObject.Predmet.StrankaListFormated>
  <DomainObject.Predmet.StrankaListFormatedOIB>
    <izvorni_sadrzaj>
      <item>FINA - Podružnica Šibenik, OIB 85821130368</item>
      <item>Tomislav Hanževački, OIB 99308170431</item>
    </izvorni_sadrzaj>
    <derivirana_varijabla naziv="DomainObject.Predmet.StrankaListFormatedOIB_1">
      <item>FINA - Podružnica Šibenik, OIB 85821130368</item>
      <item>Tomislav Hanževački, OIB 99308170431</item>
    </derivirana_varijabla>
  </DomainObject.Predmet.StrankaListFormatedOIB>
  <DomainObject.Predmet.StrankaListFormatedWithAdress>
    <izvorni_sadrzaj>
      <item>FINA - Podružnica Šibenik, Perivoj L. Marune 1, 22000 Šibenik</item>
      <item>Tomislav Hanževački, Milovana Muževića 94, 51260 Dramalj</item>
    </izvorni_sadrzaj>
    <derivirana_varijabla naziv="DomainObject.Predmet.StrankaListFormatedWithAdress_1">
      <item>FINA - Podružnica Šibenik, Perivoj L. Marune 1, 22000 Šibenik</item>
      <item>Tomislav Hanževački, Milovana Muževića 94, 51260 Dramalj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Tomislav Hanževački, OIB 99308170431, Milovana Muževića 94, 51260 Dramalj</item>
    </izvorni_sadrzaj>
    <derivirana_varijabla naziv="DomainObject.Predmet.StrankaListFormatedWithAdressOIB_1">
      <item>FINA - Podružnica Šibenik, OIB 85821130368, Perivoj L. Marune 1, 22000 Šibenik</item>
      <item>Tomislav Hanževački, OIB 99308170431, Milovana Muževića 94, 51260 Dramalj</item>
    </derivirana_varijabla>
  </DomainObject.Predmet.StrankaListFormatedWithAdressOIB>
  <DomainObject.Predmet.StrankaListNazivFormated>
    <izvorni_sadrzaj>
      <item>FINA - Podružnica Šibenik</item>
      <item>Tomislav Hanževački</item>
    </izvorni_sadrzaj>
    <derivirana_varijabla naziv="DomainObject.Predmet.StrankaListNazivFormated_1">
      <item>FINA - Podružnica Šibenik</item>
      <item>Tomislav Hanževački</item>
    </derivirana_varijabla>
  </DomainObject.Predmet.StrankaListNazivFormated>
  <DomainObject.Predmet.StrankaListNazivFormatedOIB>
    <izvorni_sadrzaj>
      <item>FINA - Podružnica Šibenik, OIB 85821130368</item>
      <item>Tomislav Hanževački, OIB 99308170431</item>
    </izvorni_sadrzaj>
    <derivirana_varijabla naziv="DomainObject.Predmet.StrankaListNazivFormatedOIB_1">
      <item>FINA - Podružnica Šibenik, OIB 85821130368</item>
      <item>Tomislav Hanževački, OIB 99308170431</item>
    </derivirana_varijabla>
  </DomainObject.Predmet.StrankaListNazivFormatedOIB>
  <DomainObject.Predmet.ProtuStrankaListFormated>
    <izvorni_sadrzaj>
      <item>BLUE GAME jednostavno društvo s ograničenom odgovornošću za turističke usluge</item>
    </izvorni_sadrzaj>
    <derivirana_varijabla naziv="DomainObject.Predmet.ProtuStrankaListFormated_1">
      <item>BLUE GAME jednostavno društvo s ograničenom odgovornošću za turističke usluge</item>
    </derivirana_varijabla>
  </DomainObject.Predmet.ProtuStrankaListFormated>
  <DomainObject.Predmet.ProtuStrankaListFormatedOIB>
    <izvorni_sadrzaj>
      <item>BLUE GAME jednostavno društvo s ograničenom odgovornošću za turističke usluge, OIB 16272588709</item>
    </izvorni_sadrzaj>
    <derivirana_varijabla naziv="DomainObject.Predmet.ProtuStrankaListFormatedOIB_1">
      <item>BLUE GAME jednostavno društvo s ograničenom odgovornošću za turističke usluge, OIB 16272588709</item>
    </derivirana_varijabla>
  </DomainObject.Predmet.ProtuStrankaListFormatedOIB>
  <DomainObject.Predmet.ProtuStrankaListFormatedWithAdress>
    <izvorni_sadrzaj>
      <item>BLUE GAME jednostavno društvo s ograničenom odgovornošću za turističke usluge, Pirovačke satnije 5 , 22213 Pirovac</item>
    </izvorni_sadrzaj>
    <derivirana_varijabla naziv="DomainObject.Predmet.ProtuStrankaListFormatedWithAdress_1">
      <item>BLUE GAME jednostavno društvo s ograničenom odgovornošću za turističke usluge, Pirovačke satnije 5 , 22213 Pirovac</item>
    </derivirana_varijabla>
  </DomainObject.Predmet.ProtuStrankaListFormatedWithAdress>
  <DomainObject.Predmet.ProtuStrankaListFormatedWithAdressOIB>
    <izvorni_sadrzaj>
      <item>BLUE GAME jednostavno društvo s ograničenom odgovornošću za turističke usluge, OIB 16272588709, Pirovačke satnije 5 , 22213 Pirovac</item>
    </izvorni_sadrzaj>
    <derivirana_varijabla naziv="DomainObject.Predmet.ProtuStrankaListFormatedWithAdressOIB_1">
      <item>BLUE GAME jednostavno društvo s ograničenom odgovornošću za turističke usluge, OIB 16272588709, Pirovačke satnije 5 , 22213 Pirovac</item>
    </derivirana_varijabla>
  </DomainObject.Predmet.ProtuStrankaListFormatedWithAdressOIB>
  <DomainObject.Predmet.ProtuStrankaListNazivFormated>
    <izvorni_sadrzaj>
      <item>BLUE GAME jednostavno društvo s ograničenom odgovornošću za turističke usluge</item>
    </izvorni_sadrzaj>
    <derivirana_varijabla naziv="DomainObject.Predmet.ProtuStrankaListNazivFormated_1">
      <item>BLUE GAME jednostavno društvo s ograničenom odgovornošću za turističke usluge</item>
    </derivirana_varijabla>
  </DomainObject.Predmet.ProtuStrankaListNazivFormated>
  <DomainObject.Predmet.ProtuStrankaListNazivFormatedOIB>
    <izvorni_sadrzaj>
      <item>BLUE GAME jednostavno društvo s ograničenom odgovornošću za turističke usluge, OIB 16272588709</item>
    </izvorni_sadrzaj>
    <derivirana_varijabla naziv="DomainObject.Predmet.ProtuStrankaListNazivFormatedOIB_1">
      <item>BLUE GAME jednostavno društvo s ograničenom odgovornošću za turističke usluge, OIB 16272588709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BLUE GAME jednostavno društvo s ograničenom odgovornošću za turističke usluge</izvorni_sadrzaj>
    <derivirana_varijabla naziv="DomainObject.Predmet.ProtustrankaIDrugi_1">BLUE GAME jednostavno društvo s ograničenom odgovornošću za turističke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BLUE GAME jednostavno društvo s ograničenom odgovornošću za turističke usluge, OIB 16272588709, Pirovačke satnije 5 , 22213 Pirovac</izvorni_sadrzaj>
    <derivirana_varijabla naziv="DomainObject.Predmet.ProtustrankaIDrugiAdressOIB_1">BLUE GAME jednostavno društvo s ograničenom odgovornošću za turističke usluge, OIB 16272588709, Pirovačke satnije 5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GAME jednostavno društvo s ograničenom odgovornošću za turističke usluge</item>
      <item>FINA - Podružnica Šibenik</item>
      <item>Tomislav Hanževački</item>
    </izvorni_sadrzaj>
    <derivirana_varijabla naziv="DomainObject.Predmet.SudioniciListNaziv_1">
      <item>BLUE GAME jednostavno društvo s ograničenom odgovornošću za turističke usluge</item>
      <item>FINA - Podružnica Šibenik</item>
      <item>Tomislav Hanževački</item>
    </derivirana_varijabla>
  </DomainObject.Predmet.SudioniciListNaziv>
  <DomainObject.Predmet.SudioniciListAdressOIB>
    <izvorni_sadrzaj>
      <item>BLUE GAME jednostavno društvo s ograničenom odgovornošću za turističke usluge, OIB 16272588709, Pirovačke satnije 5 ,22213 Pirovac</item>
      <item>FINA - Podružnica Šibenik, OIB 85821130368, Perivoj L. Marune 1,22000 Šibenik</item>
      <item>Tomislav Hanževački, OIB 99308170431, Milovana Muževića 94,51260 Dramalj</item>
    </izvorni_sadrzaj>
    <derivirana_varijabla naziv="DomainObject.Predmet.SudioniciListAdressOIB_1">
      <item>BLUE GAME jednostavno društvo s ograničenom odgovornošću za turističke usluge, OIB 16272588709, Pirovačke satnije 5 ,22213 Pirovac</item>
      <item>FINA - Podružnica Šibenik, OIB 85821130368, Perivoj L. Marune 1,22000 Šibenik</item>
      <item>Tomislav Hanževački, OIB 99308170431, Milovana Muževića 94,51260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16272588709</item>
      <item>, OIB 85821130368</item>
      <item>, OIB 99308170431</item>
    </izvorni_sadrzaj>
    <derivirana_varijabla naziv="DomainObject.Predmet.SudioniciListNazivOIB_1">
      <item>, OIB 16272588709</item>
      <item>, OIB 85821130368</item>
      <item>, OIB 99308170431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956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2018-05-16T08:45:00Z</dcterms:created>
  <dc:creator>Tina Grgas</dc:creator>
  <cp:lastModifiedBy>Nena Mužanović</cp:lastModifiedBy>
  <cp:lastPrinted>2018-05-16T08:45:00Z</cp:lastPrinted>
  <dcterms:modified xmlns:xsi="http://www.w3.org/2001/XMLSchema-instance" xsi:type="dcterms:W3CDTF">2018-05-16T08:46:00Z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 st-528-2017.docx)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