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1455" w14:paraId="26b1455" w:rsidRDefault="00284E2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4E26" w:rsidP="00284E26" w:rsidR="00284E26">
      <w:pPr>
        <w:pStyle w:val="Bezproreda"/>
      </w:pPr>
    </w:p>
    <w:p w:rsidRDefault="00284E26" w:rsidP="00284E26" w:rsidR="00284E26">
      <w:pPr>
        <w:pStyle w:val="Bezproreda"/>
      </w:pPr>
    </w:p>
    <w:p w:rsidRDefault="00284E26" w:rsidP="00284E26" w:rsidR="00AE649C">
      <w:pPr>
        <w:pStyle w:val="Bezproreda"/>
      </w:pPr>
      <w:r>
        <w:t xml:space="preserve">     Republika Hrvatska</w:t>
      </w:r>
    </w:p>
    <w:p w:rsidRDefault="00284E26" w:rsidP="00284E26" w:rsidR="00284E26">
      <w:pPr>
        <w:pStyle w:val="Bezproreda"/>
      </w:pPr>
      <w:r>
        <w:t>Trgovački sud u Bjelovaru</w:t>
      </w:r>
    </w:p>
    <w:p w:rsidRDefault="00284E26" w:rsidP="00284E26" w:rsidR="00284E26">
      <w:pPr>
        <w:pStyle w:val="Bezproreda"/>
      </w:pPr>
      <w:r>
        <w:t>Bjelovar, Dr. I. Lebovića 42.</w:t>
      </w:r>
    </w:p>
    <w:p w:rsidRDefault="00284E26" w:rsidP="00284E26" w:rsidR="00284E26">
      <w:pPr>
        <w:pStyle w:val="Bezproreda"/>
      </w:pPr>
    </w:p>
    <w:p w:rsidRDefault="00284E26" w:rsidP="00284E26" w:rsidR="00284E2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St-407/2019-2</w:t>
      </w:r>
    </w:p>
    <w:p w:rsidRDefault="00284E26" w:rsidP="00284E26" w:rsidR="00284E2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84E26" w:rsidP="00284E26" w:rsidR="00284E2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84E26" w:rsidP="00284E26" w:rsidR="00284E2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84E26" w:rsidP="00284E26" w:rsidR="00284E26">
      <w:pPr>
        <w:pStyle w:val="Bezproreda"/>
        <w:jc w:val="center"/>
        <w:rPr>
          <w:noProof/>
        </w:rPr>
      </w:pPr>
    </w:p>
    <w:p w:rsidRDefault="00284E26" w:rsidP="00284E26" w:rsidR="00284E2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84E26" w:rsidP="00284E26" w:rsidR="00284E26">
      <w:pPr>
        <w:pStyle w:val="Bezproreda"/>
        <w:jc w:val="center"/>
        <w:rPr>
          <w:b/>
          <w:noProof/>
        </w:rPr>
      </w:pPr>
    </w:p>
    <w:p w:rsidRDefault="00284E26" w:rsidP="00284E26" w:rsidR="00284E26">
      <w:pPr>
        <w:pStyle w:val="Bezproreda"/>
        <w:jc w:val="both"/>
        <w:rPr>
          <w:b/>
          <w:noProof/>
        </w:rPr>
      </w:pPr>
    </w:p>
    <w:p w:rsidRDefault="00284E26" w:rsidP="00284E26" w:rsidR="00284E2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ŽIVČIĆ j.d.o.o. za trgovinu, ugostiteljstvo i turistička agencija Generalski Stol, Skukani 1/A, OIB: 57653465715,  7. svibnja  </w:t>
      </w:r>
      <w:r>
        <w:rPr>
          <w:noProof/>
        </w:rPr>
        <w:t xml:space="preserve">2019. </w:t>
      </w:r>
    </w:p>
    <w:p w:rsidRDefault="00284E26" w:rsidP="00284E26" w:rsidR="00284E26">
      <w:pPr>
        <w:pStyle w:val="Bezproreda"/>
        <w:jc w:val="both"/>
        <w:rPr>
          <w:noProof/>
        </w:rPr>
      </w:pPr>
    </w:p>
    <w:p w:rsidRDefault="00284E26" w:rsidP="00284E26" w:rsidR="00284E2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84E26" w:rsidP="00284E26" w:rsidR="00284E2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284E26" w:rsidP="00284E26" w:rsidR="00284E2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ŽIVČIĆ j.d.o.o. za trgovinu, ugostiteljstvo i turistička agencija Generalski Stol, Skukani 1/A, OIB: 57653465715.</w:t>
      </w:r>
    </w:p>
    <w:p w:rsidRDefault="00284E26" w:rsidP="00284E26" w:rsidR="00284E26">
      <w:pPr>
        <w:pStyle w:val="Bezproreda"/>
        <w:ind w:firstLine="708"/>
        <w:jc w:val="both"/>
      </w:pPr>
    </w:p>
    <w:p w:rsidRDefault="00284E26" w:rsidP="00284E26" w:rsidR="00284E26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jc w:val="center"/>
      </w:pPr>
      <w:r>
        <w:t>4. lipnja 2019. u 9,15 sati</w:t>
      </w:r>
    </w:p>
    <w:p w:rsidRDefault="00284E26" w:rsidP="00284E26" w:rsidR="00284E26">
      <w:pPr>
        <w:pStyle w:val="Bezproreda"/>
        <w:jc w:val="both"/>
        <w:rPr>
          <w:b/>
        </w:rPr>
      </w:pPr>
    </w:p>
    <w:p w:rsidRDefault="00284E26" w:rsidP="00284E26" w:rsidR="00284E26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jc w:val="both"/>
      </w:pPr>
      <w:r>
        <w:t xml:space="preserve">- Financijska agencija </w:t>
      </w:r>
    </w:p>
    <w:p w:rsidRDefault="00284E26" w:rsidP="00284E26" w:rsidR="00284E26">
      <w:pPr>
        <w:pStyle w:val="Bezproreda"/>
        <w:jc w:val="both"/>
      </w:pPr>
      <w:r>
        <w:t>- zakonski zastupnik dužnika Ružica Živčić.</w:t>
      </w: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jc w:val="both"/>
      </w:pPr>
      <w:r>
        <w:t xml:space="preserve">3. Nalaže se zakonskom zastupniku dužnika Ružici Živčić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jc w:val="center"/>
      </w:pPr>
      <w:r>
        <w:t>Obrazloženje</w:t>
      </w:r>
    </w:p>
    <w:p w:rsidRDefault="00284E26" w:rsidP="00284E26" w:rsidR="00284E26">
      <w:pPr>
        <w:pStyle w:val="Bezproreda"/>
        <w:jc w:val="center"/>
      </w:pPr>
    </w:p>
    <w:p w:rsidRDefault="00284E26" w:rsidP="00284E26" w:rsidR="00284E2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2. studenog 2018.  podnijela prijedlog za otvaranje stečajnog postupka nad dužnikom </w:t>
      </w:r>
      <w:r>
        <w:t xml:space="preserve">ŽIVČIĆ j.d.o.o. za trgovinu, ugostiteljstvo i turistička agencija Generalski Stol, </w:t>
      </w:r>
      <w:r>
        <w:lastRenderedPageBreak/>
        <w:t xml:space="preserve">Skukani 1/A, OIB: 57653465715. </w:t>
      </w:r>
      <w:r>
        <w:rPr>
          <w:noProof/>
        </w:rPr>
        <w:t>U</w:t>
      </w:r>
      <w:r>
        <w:t xml:space="preserve"> prijedlogu navodi da na dan 24. listopada 2018. dužnik u Očevidniku redoslijeda osnova za plaćanje ima evidentirane neizvršene osnove za plaćanje u neprekinutom razdoblju od 120 dana, u ukupnom iznosu od 35.828,87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24. listopada 2018. godine ima evidentirane neizvršene osnove za plaćanje u neprekinutom razdoblju od 120 dana i 1 zaposlenog.</w:t>
      </w: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84E26" w:rsidP="00284E26" w:rsidR="00284E26">
      <w:pPr>
        <w:pStyle w:val="Bezproreda"/>
        <w:jc w:val="both"/>
        <w:rPr>
          <w:i/>
          <w:u w:val="single"/>
        </w:rPr>
      </w:pPr>
    </w:p>
    <w:p w:rsidRDefault="00284E26" w:rsidP="00284E26" w:rsidR="00284E26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84E26" w:rsidP="00284E26" w:rsidR="00284E26">
      <w:pPr>
        <w:pStyle w:val="Bezproreda"/>
        <w:jc w:val="both"/>
      </w:pPr>
    </w:p>
    <w:p w:rsidRDefault="00284E26" w:rsidP="00284E26" w:rsidR="00284E26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2019.</w:t>
      </w:r>
    </w:p>
    <w:p w:rsidRDefault="00284E26" w:rsidP="00284E26" w:rsidR="00284E26">
      <w:pPr>
        <w:pStyle w:val="Bezproreda"/>
        <w:jc w:val="both"/>
        <w:rPr>
          <w:noProof/>
        </w:rPr>
      </w:pPr>
    </w:p>
    <w:p w:rsidRDefault="00284E26" w:rsidP="00284E26" w:rsidR="00284E26">
      <w:pPr>
        <w:pStyle w:val="Bezproreda"/>
        <w:jc w:val="center"/>
      </w:pPr>
      <w:r>
        <w:t>S u d a c</w:t>
      </w:r>
    </w:p>
    <w:p w:rsidRDefault="00284E26" w:rsidP="00284E26" w:rsidR="00284E26">
      <w:pPr>
        <w:pStyle w:val="Bezproreda"/>
        <w:jc w:val="center"/>
      </w:pPr>
    </w:p>
    <w:p w:rsidRDefault="00284E26" w:rsidP="00284E26" w:rsidR="00284E26">
      <w:pPr>
        <w:pStyle w:val="Bezproreda"/>
        <w:jc w:val="center"/>
      </w:pPr>
      <w:r>
        <w:t>Branka Pleskalt v.r.</w:t>
      </w:r>
    </w:p>
    <w:p w:rsidRDefault="00284E26" w:rsidP="00284E26" w:rsidR="00284E26">
      <w:pPr>
        <w:pStyle w:val="Bezproreda"/>
        <w:jc w:val="center"/>
      </w:pPr>
    </w:p>
    <w:p w:rsidRDefault="00284E26" w:rsidP="00284E26" w:rsidR="00284E26">
      <w:pPr>
        <w:pStyle w:val="Bezproreda"/>
        <w:jc w:val="center"/>
      </w:pPr>
      <w:r>
        <w:t>Za točnost otpravka-ovlašteni službenik</w:t>
      </w:r>
    </w:p>
    <w:p w:rsidRDefault="00284E26" w:rsidP="00284E26" w:rsidR="00284E26">
      <w:pPr>
        <w:pStyle w:val="Bezproreda"/>
        <w:jc w:val="center"/>
      </w:pPr>
      <w:r>
        <w:t>Vesna Dragišić</w:t>
      </w:r>
    </w:p>
    <w:p w:rsidRDefault="00284E26" w:rsidP="00284E26" w:rsidR="00284E26">
      <w:pPr>
        <w:pStyle w:val="Bezproreda"/>
      </w:pPr>
    </w:p>
    <w:p w:rsidRDefault="00284E26" w:rsidP="00284E26" w:rsidR="00284E26">
      <w:pPr>
        <w:pStyle w:val="Bezproreda"/>
        <w:jc w:val="both"/>
      </w:pPr>
      <w:r>
        <w:t xml:space="preserve">  </w:t>
      </w:r>
    </w:p>
    <w:p w:rsidRDefault="00284E26" w:rsidP="00284E26" w:rsidR="00284E2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84E26" w:rsidP="00284E26" w:rsidR="00284E2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84E2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6612668"/>
      <w:docPartObj>
        <w:docPartGallery w:val="Page Numbers (Top of Page)"/>
        <w:docPartUnique/>
      </w:docPartObj>
    </w:sdtPr>
    <w:sdtEndPr/>
    <w:sdtContent>
      <w:p w:rsidRDefault="00284E26" w:rsidR="00284E2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986">
          <w:t>2</w:t>
        </w:r>
        <w:r>
          <w:fldChar w:fldCharType="end"/>
        </w:r>
      </w:p>
    </w:sdtContent>
  </w:sdt>
  <w:p w:rsidRDefault="00284E26" w:rsidR="008333A9">
    <w:pPr>
      <w:pStyle w:val="Zaglavlje"/>
    </w:pPr>
    <w:r>
      <w:t>Poslovni broj: 1 St-407/2019-2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4E26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98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84E2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84E2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02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St-407/2019-2</izvorni_sadrzaj>
    <derivirana_varijabla naziv="DomainObject.Oznaka_1">St-407/2019-2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St-407/2019</izvorni_sadrzaj>
    <derivirana_varijabla naziv="DomainObject.Predmet.OznakaBroj_1">St-407/2019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ŽIVČIĆ jednostavno društvo s ograničenom odgovornošću za trgovinu, ugostiteljstvo i turistička agencija</izvorni_sadrzaj>
    <derivirana_varijabla naziv="DomainObject.Predmet.ProtustrankaFormated_1">  ŽIVČIĆ jednostavno društvo s ograničenom odgovornošću za trgovinu, ugostiteljstvo i turistička agencija</derivirana_varijabla>
  </DomainObject.Predmet.ProtustrankaFormated>
  <DomainObject.Predmet.ProtustrankaFormatedOIB>
    <izvorni_sadrzaj>  ŽIVČIĆ jednostavno društvo s ograničenom odgovornošću za trgovinu, ugostiteljstvo i turistička agencija, OIB 57653465715</izvorni_sadrzaj>
    <derivirana_varijabla naziv="DomainObject.Predmet.ProtustrankaFormatedOIB_1">  ŽIVČIĆ jednostavno društvo s ograničenom odgovornošću za trgovinu, ugostiteljstvo i turistička agencija, OIB 57653465715</derivirana_varijabla>
  </DomainObject.Predmet.ProtustrankaFormatedOIB>
  <DomainObject.Predmet.ProtustrankaFormatedWithAdress>
    <izvorni_sadrzaj> ŽIVČIĆ jednostavno društvo s ograničenom odgovornošću za trgovinu, ugostiteljstvo i turistička agencija, Skukani 1/A, 47262 Generalski Stol</izvorni_sadrzaj>
    <derivirana_varijabla naziv="DomainObject.Predmet.ProtustrankaFormatedWithAdress_1"> ŽIVČIĆ jednostavno društvo s ograničenom odgovornošću za trgovinu, ugostiteljstvo i turistička agencija, Skukani 1/A, 47262 Generalski Stol</derivirana_varijabla>
  </DomainObject.Predmet.ProtustrankaFormatedWithAdress>
  <DomainObject.Predmet.ProtustrankaFormatedWithAdressOIB>
    <izvorni_sadrzaj> ŽIVČIĆ jednostavno društvo s ograničenom odgovornošću za trgovinu, ugostiteljstvo i turistička agencija, OIB 57653465715, Skukani 1/A, 47262 Generalski Stol</izvorni_sadrzaj>
    <derivirana_varijabla naziv="DomainObject.Predmet.ProtustrankaFormatedWithAdressOIB_1"> ŽIVČIĆ jednostavno društvo s ograničenom odgovornošću za trgovinu, ugostiteljstvo i turistička agencija, OIB 57653465715, Skukani 1/A, 47262 Generalski Stol</derivirana_varijabla>
  </DomainObject.Predmet.ProtustrankaFormatedWithAdressOIB>
  <DomainObject.Predmet.ProtustrankaWithAdress>
    <izvorni_sadrzaj>ŽIVČIĆ jednostavno društvo s ograničenom odgovornošću za trgovinu, ugostiteljstvo i turistička agencija Skukani 1/A, 47262 Generalski Stol</izvorni_sadrzaj>
    <derivirana_varijabla naziv="DomainObject.Predmet.ProtustrankaWithAdress_1">ŽIVČIĆ jednostavno društvo s ograničenom odgovornošću za trgovinu, ugostiteljstvo i turistička agencija Skukani 1/A, 47262 Generalski Stol</derivirana_varijabla>
  </DomainObject.Predmet.ProtustrankaWithAdress>
  <DomainObject.Predmet.ProtustrankaWithAdressOIB>
    <izvorni_sadrzaj>ŽIVČIĆ jednostavno društvo s ograničenom odgovornošću za trgovinu, ugostiteljstvo i turistička agencija, OIB 57653465715, Skukani 1/A, 47262 Generalski Stol</izvorni_sadrzaj>
    <derivirana_varijabla naziv="DomainObject.Predmet.ProtustrankaWithAdressOIB_1">ŽIVČIĆ jednostavno društvo s ograničenom odgovornošću za trgovinu, ugostiteljstvo i turistička agencija, OIB 57653465715, Skukani 1/A, 47262 Generalski Stol</derivirana_varijabla>
  </DomainObject.Predmet.ProtustrankaWithAdressOIB>
  <DomainObject.Predmet.ProtustrankaNazivFormated>
    <izvorni_sadrzaj>ŽIVČIĆ jednostavno društvo s ograničenom odgovornošću za trgovinu, ugostiteljstvo i turistička agencija</izvorni_sadrzaj>
    <derivirana_varijabla naziv="DomainObject.Predmet.ProtustrankaNazivFormated_1">ŽIVČIĆ jednostavno društvo s ograničenom odgovornošću za trgovinu, ugostiteljstvo i turistička agencija</derivirana_varijabla>
  </DomainObject.Predmet.ProtustrankaNazivFormated>
  <DomainObject.Predmet.ProtustrankaNazivFormatedOIB>
    <izvorni_sadrzaj>ŽIVČIĆ jednostavno društvo s ograničenom odgovornošću za trgovinu, ugostiteljstvo i turistička agencija, OIB 57653465715</izvorni_sadrzaj>
    <derivirana_varijabla naziv="DomainObject.Predmet.ProtustrankaNazivFormatedOIB_1">ŽIVČIĆ jednostavno društvo s ograničenom odgovornošću za trgovinu, ugostiteljstvo i turistička agencija, OIB 57653465715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ŽIVČIĆ jednostavno društvo s ograničenom odgovornošću za trgovinu, ugostiteljstvo i turistička agencija</item>
    </izvorni_sadrzaj>
    <derivirana_varijabla naziv="DomainObject.Predmet.ProtuStrankaListFormated_1">
      <item>ŽIVČIĆ jednostavno društvo s ograničenom odgovornošću za trgovinu, ugostiteljstvo i turistička agencija</item>
    </derivirana_varijabla>
  </DomainObject.Predmet.ProtuStrankaListFormated>
  <DomainObject.Predmet.ProtuStrankaListFormatedOIB>
    <izvorni_sadrzaj>
      <item>ŽIVČIĆ jednostavno društvo s ograničenom odgovornošću za trgovinu, ugostiteljstvo i turistička agencija, OIB 57653465715</item>
    </izvorni_sadrzaj>
    <derivirana_varijabla naziv="DomainObject.Predmet.ProtuStrankaListFormatedOIB_1">
      <item>ŽIVČIĆ jednostavno društvo s ograničenom odgovornošću za trgovinu, ugostiteljstvo i turistička agencija, OIB 57653465715</item>
    </derivirana_varijabla>
  </DomainObject.Predmet.ProtuStrankaListFormatedOIB>
  <DomainObject.Predmet.ProtuStrankaListFormatedWithAdress>
    <izvorni_sadrzaj>
      <item>ŽIVČIĆ jednostavno društvo s ograničenom odgovornošću za trgovinu, ugostiteljstvo i turistička agencija, Skukani 1/A, 47262 Generalski Stol</item>
    </izvorni_sadrzaj>
    <derivirana_varijabla naziv="DomainObject.Predmet.ProtuStrankaListFormatedWithAdress_1">
      <item>ŽIVČIĆ jednostavno društvo s ograničenom odgovornošću za trgovinu, ugostiteljstvo i turistička agencija, Skukani 1/A, 47262 Generalski Stol</item>
    </derivirana_varijabla>
  </DomainObject.Predmet.ProtuStrankaListFormatedWithAdress>
  <DomainObject.Predmet.ProtuStrankaListFormatedWithAdressOIB>
    <izvorni_sadrzaj>
      <item>ŽIVČIĆ jednostavno društvo s ograničenom odgovornošću za trgovinu, ugostiteljstvo i turistička agencija, OIB 57653465715, Skukani 1/A, 47262 Generalski Stol</item>
    </izvorni_sadrzaj>
    <derivirana_varijabla naziv="DomainObject.Predmet.ProtuStrankaListFormatedWithAdressOIB_1">
      <item>ŽIVČIĆ jednostavno društvo s ograničenom odgovornošću za trgovinu, ugostiteljstvo i turistička agencija, OIB 57653465715, Skukani 1/A, 47262 Generalski Stol</item>
    </derivirana_varijabla>
  </DomainObject.Predmet.ProtuStrankaListFormatedWithAdressOIB>
  <DomainObject.Predmet.ProtuStrankaListNazivFormated>
    <izvorni_sadrzaj>
      <item>ŽIVČIĆ jednostavno društvo s ograničenom odgovornošću za trgovinu, ugostiteljstvo i turistička agencija</item>
    </izvorni_sadrzaj>
    <derivirana_varijabla naziv="DomainObject.Predmet.ProtuStrankaListNazivFormated_1">
      <item>ŽIVČIĆ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ŽIVČIĆ jednostavno društvo s ograničenom odgovornošću za trgovinu, ugostiteljstvo i turistička agencija, OIB 57653465715</item>
    </izvorni_sadrzaj>
    <derivirana_varijabla naziv="DomainObject.Predmet.ProtuStrankaListNazivFormatedOIB_1">
      <item>ŽIVČIĆ jednostavno društvo s ograničenom odgovornošću za trgovinu, ugostiteljstvo i turistička agencija, OIB 57653465715</item>
    </derivirana_varijabla>
  </DomainObject.Predmet.ProtuStrankaListNazivFormatedOIB>
  <DomainObject.Predmet.OstaliListFormated>
    <izvorni_sadrzaj>
      <item>Ružica Živčić</item>
    </izvorni_sadrzaj>
    <derivirana_varijabla naziv="DomainObject.Predmet.OstaliListFormated_1">
      <item>Ružica Živčić</item>
    </derivirana_varijabla>
  </DomainObject.Predmet.OstaliListFormated>
  <DomainObject.Predmet.OstaliListFormatedOIB>
    <izvorni_sadrzaj>
      <item>Ružica Živčić, OIB 15032608819</item>
    </izvorni_sadrzaj>
    <derivirana_varijabla naziv="DomainObject.Predmet.OstaliListFormatedOIB_1">
      <item>Ružica Živčić, OIB 15032608819</item>
    </derivirana_varijabla>
  </DomainObject.Predmet.OstaliListFormatedOIB>
  <DomainObject.Predmet.OstaliListFormatedWithAdress>
    <izvorni_sadrzaj>
      <item>Ružica Živčić, Gorinci 28, 47262 Gorinci</item>
    </izvorni_sadrzaj>
    <derivirana_varijabla naziv="DomainObject.Predmet.OstaliListFormatedWithAdress_1">
      <item>Ružica Živčić, Gorinci 28, 47262 Gorinci</item>
    </derivirana_varijabla>
  </DomainObject.Predmet.OstaliListFormatedWithAdress>
  <DomainObject.Predmet.OstaliListFormatedWithAdressOIB>
    <izvorni_sadrzaj>
      <item>Ružica Živčić, OIB 15032608819, Gorinci 28, 47262 Gorinci</item>
    </izvorni_sadrzaj>
    <derivirana_varijabla naziv="DomainObject.Predmet.OstaliListFormatedWithAdressOIB_1">
      <item>Ružica Živčić, OIB 15032608819, Gorinci 28, 47262 Gorinci</item>
    </derivirana_varijabla>
  </DomainObject.Predmet.OstaliListFormatedWithAdressOIB>
  <DomainObject.Predmet.OstaliListNazivFormated>
    <izvorni_sadrzaj>
      <item>Ružica Živčić</item>
    </izvorni_sadrzaj>
    <derivirana_varijabla naziv="DomainObject.Predmet.OstaliListNazivFormated_1">
      <item>Ružica Živčić</item>
    </derivirana_varijabla>
  </DomainObject.Predmet.OstaliListNazivFormated>
  <DomainObject.Predmet.OstaliListNazivFormatedOIB>
    <izvorni_sadrzaj>
      <item>Ružica Živčić, OIB 15032608819</item>
    </izvorni_sadrzaj>
    <derivirana_varijabla naziv="DomainObject.Predmet.OstaliListNazivFormatedOIB_1">
      <item>Ružica Živčić, OIB 15032608819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St-407/2019-2</izvorni_sadrzaj>
    <derivirana_varijabla naziv="DomainObject.PoslovniBrojDokumenta_1">St-407/2019-2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ŽIVČIĆ jednostavno društvo s ograničenom odgovornošću za trgovinu, ugostiteljstvo i turistička agencija</izvorni_sadrzaj>
    <derivirana_varijabla naziv="DomainObject.Predmet.ProtustrankaIDrugi_1">ŽIVČIĆ jednostavno društvo s ograničenom odgovornošću za trgovinu, ugostiteljstvo i turistička agencija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ŽIVČIĆ jednostavno društvo s ograničenom odgovornošću za trgovinu, ugostiteljstvo i turistička agencija, OIB 57653465715, Skukani 1/A, 47262 Generalski Stol</izvorni_sadrzaj>
    <derivirana_varijabla naziv="DomainObject.Predmet.ProtustrankaIDrugiAdressOIB_1">ŽIVČIĆ jednostavno društvo s ograničenom odgovornošću za trgovinu, ugostiteljstvo i turistička agencija, OIB 57653465715, Skukani 1/A,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ŽIVČIĆ jednostavno društvo s ograničenom odgovornošću za trgovinu, ugostiteljstvo i turistička agencija</item>
      <item>FINA regionalni centar Zagreb, podružnica Karlovac</item>
      <item>Ružica Živčić</item>
    </izvorni_sadrzaj>
    <derivirana_varijabla naziv="DomainObject.Predmet.SudioniciListNaziv_1">
      <item>ŽIVČIĆ jednostavno društvo s ograničenom odgovornošću za trgovinu, ugostiteljstvo i turistička agencija</item>
      <item>FINA regionalni centar Zagreb, podružnica Karlovac</item>
      <item>Ružica Živčić</item>
    </derivirana_varijabla>
  </DomainObject.Predmet.SudioniciListNaziv>
  <DomainObject.Predmet.SudioniciListAdressOIB>
    <izvorni_sadrzaj>
      <item>ŽIVČIĆ jednostavno društvo s ograničenom odgovornošću za trgovinu, ugostiteljstvo i turistička agencija, OIB 57653465715, Skukani 1/A,47262 Generalski Stol</item>
      <item>FINA regionalni centar Zagreb, podružnica Karlovac, OIB 85821130368, Vitezovićeva 1,47000 Karlovac</item>
      <item>Ružica Živčić, OIB 15032608819, Gorinci 28,47262 Gorinci</item>
    </izvorni_sadrzaj>
    <derivirana_varijabla naziv="DomainObject.Predmet.SudioniciListAdressOIB_1">
      <item>ŽIVČIĆ jednostavno društvo s ograničenom odgovornošću za trgovinu, ugostiteljstvo i turistička agencija, OIB 57653465715, Skukani 1/A,47262 Generalski Stol</item>
      <item>FINA regionalni centar Zagreb, podružnica Karlovac, OIB 85821130368, Vitezovićeva 1,47000 Karlovac</item>
      <item>Ružica Živčić, OIB 15032608819, Gorinci 28,47262 Gorinci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6DB07-FFA7-4118-B155-852F5FE99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3013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2019-05-07T10:48:00Z</cp:lastPrinted>
  <dcterms:modified xmlns:xsi="http://www.w3.org/2001/XMLSchema-instance" xsi:type="dcterms:W3CDTF">2019-05-07T10:51:00Z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St-407/2019-2 / Odluka - Rješenje - određeno ročište radi izjašnjenja o prijedlogu za otvaranje stečajnog postupka (odluka_St-407_2019-2.docx)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