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4051" w14:paraId="1fa405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581F92">
        <w:t>8</w:t>
      </w:r>
      <w:r w:rsidR="00031B64">
        <w:t>6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35A33" w:rsidP="00102927" w:rsidR="00335A33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031B64">
        <w:t>PATRA</w:t>
      </w:r>
      <w:proofErr w:type="spellEnd"/>
      <w:r w:rsidR="00031B64">
        <w:t xml:space="preserve"> </w:t>
      </w:r>
      <w:proofErr w:type="spellStart"/>
      <w:r w:rsidR="00031B64">
        <w:t>SISAK</w:t>
      </w:r>
      <w:proofErr w:type="spellEnd"/>
      <w:r w:rsidR="00031B64">
        <w:t xml:space="preserve"> j.d.o.o. za proizvodnju, trgovinu i usluge Sisak, Buzetska 11a, </w:t>
      </w:r>
      <w:proofErr w:type="spellStart"/>
      <w:r w:rsidR="00031B64">
        <w:t>MBS</w:t>
      </w:r>
      <w:proofErr w:type="spellEnd"/>
      <w:r w:rsidR="00031B64">
        <w:t xml:space="preserve">: 080902853, </w:t>
      </w:r>
      <w:proofErr w:type="spellStart"/>
      <w:r w:rsidR="00031B64">
        <w:t>OIB</w:t>
      </w:r>
      <w:proofErr w:type="spellEnd"/>
      <w:r w:rsidR="00031B64">
        <w:t xml:space="preserve">: 80125382305, </w:t>
      </w:r>
      <w:r w:rsidR="000F45E8">
        <w:t>dana 2</w:t>
      </w:r>
      <w:r w:rsidR="00031B64">
        <w:t>1</w:t>
      </w:r>
      <w:r w:rsidR="000F45E8">
        <w:t>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335A33" w:rsidP="007A31D3" w:rsidR="00335A33">
      <w:pPr>
        <w:pStyle w:val="Tijeloteksta"/>
        <w:rPr>
          <w:b/>
          <w:bCs/>
        </w:rPr>
      </w:pPr>
    </w:p>
    <w:p w:rsidRDefault="0057324F" w:rsidP="0057324F" w:rsidR="00335A33" w:rsidRPr="00335A3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031B64">
        <w:t>PATRA</w:t>
      </w:r>
      <w:proofErr w:type="spellEnd"/>
      <w:r w:rsidR="00031B64">
        <w:t xml:space="preserve"> </w:t>
      </w:r>
      <w:proofErr w:type="spellStart"/>
      <w:r w:rsidR="00031B64">
        <w:t>SISAK</w:t>
      </w:r>
      <w:proofErr w:type="spellEnd"/>
      <w:r w:rsidR="00031B64">
        <w:t xml:space="preserve"> j.d.o.o. za proizvodnju, trgovinu i usluge Sisak, Buzetska 11a, </w:t>
      </w:r>
      <w:proofErr w:type="spellStart"/>
      <w:r w:rsidR="00031B64">
        <w:t>MBS</w:t>
      </w:r>
      <w:proofErr w:type="spellEnd"/>
      <w:r w:rsidR="00031B64">
        <w:t xml:space="preserve">: 080902853, </w:t>
      </w:r>
      <w:proofErr w:type="spellStart"/>
      <w:r w:rsidR="00031B64">
        <w:t>OIB</w:t>
      </w:r>
      <w:proofErr w:type="spellEnd"/>
      <w:r w:rsidR="00031B64">
        <w:t>: 80125382305</w:t>
      </w:r>
      <w:r w:rsidR="00581F92">
        <w:t>.</w:t>
      </w:r>
      <w:r w:rsidR="00335A33">
        <w:t xml:space="preserve"> </w:t>
      </w:r>
    </w:p>
    <w:p w:rsidRDefault="00335A33" w:rsidP="00335A33" w:rsidR="00335A33" w:rsidRPr="00335A33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031B64">
        <w:t xml:space="preserve"> </w:t>
      </w:r>
      <w:proofErr w:type="spellStart"/>
      <w:r w:rsidR="00031B64">
        <w:t>PATRA</w:t>
      </w:r>
      <w:proofErr w:type="spellEnd"/>
      <w:r w:rsidR="00031B64">
        <w:t xml:space="preserve"> </w:t>
      </w:r>
      <w:proofErr w:type="spellStart"/>
      <w:r w:rsidR="00031B64">
        <w:t>SISAK</w:t>
      </w:r>
      <w:proofErr w:type="spellEnd"/>
      <w:r w:rsidR="00031B64">
        <w:t xml:space="preserve"> j.d.o.o. za proizvodnju, trgovinu i usluge Sisak, Buzetska 11a, </w:t>
      </w:r>
      <w:proofErr w:type="spellStart"/>
      <w:r w:rsidR="00031B64">
        <w:t>MBS</w:t>
      </w:r>
      <w:proofErr w:type="spellEnd"/>
      <w:r w:rsidR="00031B64">
        <w:t xml:space="preserve">: 080902853, </w:t>
      </w:r>
      <w:proofErr w:type="spellStart"/>
      <w:r w:rsidR="00031B64">
        <w:t>OIB</w:t>
      </w:r>
      <w:proofErr w:type="spellEnd"/>
      <w:r w:rsidR="00031B64">
        <w:t>: 80125382305</w:t>
      </w:r>
      <w:r w:rsidR="00581F92">
        <w:t>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335A33">
        <w:rPr>
          <w:bCs/>
        </w:rPr>
        <w:t xml:space="preserve"> </w:t>
      </w:r>
      <w:r w:rsidR="00031B64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6A0B06">
        <w:rPr>
          <w:bCs/>
        </w:rPr>
        <w:t>7</w:t>
      </w:r>
      <w:r w:rsidR="00031B64">
        <w:rPr>
          <w:bCs/>
        </w:rPr>
        <w:t>6</w:t>
      </w:r>
      <w:r w:rsidR="00581F92">
        <w:rPr>
          <w:bCs/>
        </w:rPr>
        <w:t>5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335A33">
        <w:rPr>
          <w:bCs/>
        </w:rPr>
        <w:t>2</w:t>
      </w:r>
      <w:r w:rsidR="00031B64">
        <w:rPr>
          <w:bCs/>
        </w:rPr>
        <w:t>7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031B64">
        <w:t>PATRA</w:t>
      </w:r>
      <w:proofErr w:type="spellEnd"/>
      <w:r w:rsidR="00031B64">
        <w:t xml:space="preserve"> </w:t>
      </w:r>
      <w:proofErr w:type="spellStart"/>
      <w:r w:rsidR="00031B64">
        <w:t>SISAK</w:t>
      </w:r>
      <w:proofErr w:type="spellEnd"/>
      <w:r w:rsidR="00031B64">
        <w:t xml:space="preserve"> j.d.o.o. za proizvodnju, trgovinu i usluge Sisak, Buzetska 11a, </w:t>
      </w:r>
      <w:proofErr w:type="spellStart"/>
      <w:r w:rsidR="00031B64">
        <w:t>MBS</w:t>
      </w:r>
      <w:proofErr w:type="spellEnd"/>
      <w:r w:rsidR="00031B64">
        <w:t xml:space="preserve">: 080902853, </w:t>
      </w:r>
      <w:proofErr w:type="spellStart"/>
      <w:r w:rsidR="00031B64">
        <w:t>OIB</w:t>
      </w:r>
      <w:proofErr w:type="spellEnd"/>
      <w:r w:rsidR="00031B64">
        <w:t>: 80125382305.</w:t>
      </w:r>
      <w:r w:rsidR="00335A33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581F92">
        <w:t>8</w:t>
      </w:r>
      <w:r w:rsidR="00031B64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31B64">
        <w:t>11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581F92">
        <w:t>8</w:t>
      </w:r>
      <w:r w:rsidR="00031B64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5E8">
        <w:t>2</w:t>
      </w:r>
      <w:r w:rsidR="00031B64">
        <w:t>1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1B64"/>
    <w:rsid w:val="00035864"/>
    <w:rsid w:val="000412A0"/>
    <w:rsid w:val="000535EA"/>
    <w:rsid w:val="00053B46"/>
    <w:rsid w:val="00077C9D"/>
    <w:rsid w:val="00091B4B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5A33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0245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1F92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0B06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4487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13333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24E5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133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33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3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3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133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33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3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3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PATRA SISAK j.d.o.o. za proizvodnju, trgovinu i usluge</izvorni_sadrzaj>
    <derivirana_varijabla naziv="DomainObject.Predmet.ProtustrankaFormated_1">  PATRA SISAK j.d.o.o. za proizvodnju, trgovinu i usluge</derivirana_varijabla>
  </DomainObject.Predmet.ProtustrankaFormated>
  <DomainObject.Predmet.ProtustrankaFormatedOIB>
    <izvorni_sadrzaj>  PATRA SISAK j.d.o.o. za proizvodnju, trgovinu i usluge, OIB 80125382305</izvorni_sadrzaj>
    <derivirana_varijabla naziv="DomainObject.Predmet.ProtustrankaFormatedOIB_1">  PATRA SISAK j.d.o.o. za proizvodnju, trgovinu i usluge, OIB 80125382305</derivirana_varijabla>
  </DomainObject.Predmet.ProtustrankaFormatedOIB>
  <DomainObject.Predmet.ProtustrankaFormatedWithAdress>
    <izvorni_sadrzaj> PATRA SISAK j.d.o.o. za proizvodnju, trgovinu i usluge, Buzetska 11 a , 44000 Sisak</izvorni_sadrzaj>
    <derivirana_varijabla naziv="DomainObject.Predmet.ProtustrankaFormatedWithAdress_1"> PATRA SISAK j.d.o.o. za proizvodnju, trgovinu i usluge, Buzetska 11 a , 44000 Sisak</derivirana_varijabla>
  </DomainObject.Predmet.ProtustrankaFormatedWithAdress>
  <DomainObject.Predmet.ProtustrankaFormatedWithAdressOIB>
    <izvorni_sadrzaj> PATRA SISAK j.d.o.o. za proizvodnju, trgovinu i usluge, OIB 80125382305, Buzetska 11 a , 44000 Sisak</izvorni_sadrzaj>
    <derivirana_varijabla naziv="DomainObject.Predmet.ProtustrankaFormatedWithAdressOIB_1"> PATRA SISAK j.d.o.o. za proizvodnju, trgovinu i usluge, OIB 80125382305, Buzetska 11 a , 44000 Sisak</derivirana_varijabla>
  </DomainObject.Predmet.ProtustrankaFormatedWithAdressOIB>
  <DomainObject.Predmet.ProtustrankaWithAdress>
    <izvorni_sadrzaj>PATRA SISAK j.d.o.o. za proizvodnju, trgovinu i usluge Buzetska 11 a , 44000 Sisak</izvorni_sadrzaj>
    <derivirana_varijabla naziv="DomainObject.Predmet.ProtustrankaWithAdress_1">PATRA SISAK j.d.o.o. za proizvodnju, trgovinu i usluge Buzetska 11 a , 44000 Sisak</derivirana_varijabla>
  </DomainObject.Predmet.ProtustrankaWithAdress>
  <DomainObject.Predmet.ProtustrankaWithAdressOIB>
    <izvorni_sadrzaj>PATRA SISAK j.d.o.o. za proizvodnju, trgovinu i usluge, OIB 80125382305, Buzetska 11 a , 44000 Sisak</izvorni_sadrzaj>
    <derivirana_varijabla naziv="DomainObject.Predmet.ProtustrankaWithAdressOIB_1">PATRA SISAK j.d.o.o. za proizvodnju, trgovinu i usluge, OIB 80125382305, Buzetska 11 a , 44000 Sisak</derivirana_varijabla>
  </DomainObject.Predmet.ProtustrankaWithAdressOIB>
  <DomainObject.Predmet.ProtustrankaNazivFormated>
    <izvorni_sadrzaj>PATRA SISAK j.d.o.o. za proizvodnju, trgovinu i usluge</izvorni_sadrzaj>
    <derivirana_varijabla naziv="DomainObject.Predmet.ProtustrankaNazivFormated_1">PATRA SISAK j.d.o.o. za proizvodnju, trgovinu i usluge</derivirana_varijabla>
  </DomainObject.Predmet.ProtustrankaNazivFormated>
  <DomainObject.Predmet.ProtustrankaNazivFormatedOIB>
    <izvorni_sadrzaj>PATRA SISAK j.d.o.o. za proizvodnju, trgovinu i usluge, OIB 80125382305</izvorni_sadrzaj>
    <derivirana_varijabla naziv="DomainObject.Predmet.ProtustrankaNazivFormatedOIB_1">PATRA SISAK j.d.o.o. za proizvodnju, trgovinu i usluge, OIB 80125382305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PATRA SISAK j.d.o.o. za proizvodnju, trgovinu i usluge</item>
    </izvorni_sadrzaj>
    <derivirana_varijabla naziv="DomainObject.Predmet.ProtuStrankaListFormated_1">
      <item>PATRA SISAK j.d.o.o. za proizvodnju, trgovinu i usluge</item>
    </derivirana_varijabla>
  </DomainObject.Predmet.ProtuStrankaListFormated>
  <DomainObject.Predmet.ProtuStrankaListFormatedOIB>
    <izvorni_sadrzaj>
      <item>PATRA SISAK j.d.o.o. za proizvodnju, trgovinu i usluge, OIB 80125382305</item>
    </izvorni_sadrzaj>
    <derivirana_varijabla naziv="DomainObject.Predmet.ProtuStrankaListFormatedOIB_1">
      <item>PATRA SISAK j.d.o.o. za proizvodnju, trgovinu i usluge, OIB 80125382305</item>
    </derivirana_varijabla>
  </DomainObject.Predmet.ProtuStrankaListFormatedOIB>
  <DomainObject.Predmet.ProtuStrankaListFormatedWithAdress>
    <izvorni_sadrzaj>
      <item>PATRA SISAK j.d.o.o. za proizvodnju, trgovinu i usluge, Buzetska 11 a , 44000 Sisak</item>
    </izvorni_sadrzaj>
    <derivirana_varijabla naziv="DomainObject.Predmet.ProtuStrankaListFormatedWithAdress_1">
      <item>PATRA SISAK j.d.o.o. za proizvodnju, trgovinu i usluge, Buzetska 11 a , 44000 Sisak</item>
    </derivirana_varijabla>
  </DomainObject.Predmet.ProtuStrankaListFormatedWithAdress>
  <DomainObject.Predmet.ProtuStrankaListFormatedWithAdressOIB>
    <izvorni_sadrzaj>
      <item>PATRA SISAK j.d.o.o. za proizvodnju, trgovinu i usluge, OIB 80125382305, Buzetska 11 a , 44000 Sisak</item>
    </izvorni_sadrzaj>
    <derivirana_varijabla naziv="DomainObject.Predmet.ProtuStrankaListFormatedWithAdressOIB_1">
      <item>PATRA SISAK j.d.o.o. za proizvodnju, trgovinu i usluge, OIB 80125382305, Buzetska 11 a , 44000 Sisak</item>
    </derivirana_varijabla>
  </DomainObject.Predmet.ProtuStrankaListFormatedWithAdressOIB>
  <DomainObject.Predmet.ProtuStrankaListNazivFormated>
    <izvorni_sadrzaj>
      <item>PATRA SISAK j.d.o.o. za proizvodnju, trgovinu i usluge</item>
    </izvorni_sadrzaj>
    <derivirana_varijabla naziv="DomainObject.Predmet.ProtuStrankaListNazivFormated_1">
      <item>PATRA SISAK j.d.o.o. za proizvodnju, trgovinu i usluge</item>
    </derivirana_varijabla>
  </DomainObject.Predmet.ProtuStrankaListNazivFormated>
  <DomainObject.Predmet.ProtuStrankaListNazivFormatedOIB>
    <izvorni_sadrzaj>
      <item>PATRA SISAK j.d.o.o. za proizvodnju, trgovinu i usluge, OIB 80125382305</item>
    </izvorni_sadrzaj>
    <derivirana_varijabla naziv="DomainObject.Predmet.ProtuStrankaListNazivFormatedOIB_1">
      <item>PATRA SISAK j.d.o.o. za proizvodnju, trgovinu i usluge, OIB 80125382305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PATRA SISAK j.d.o.o. za proizvodnju, trgovinu i usluge</izvorni_sadrzaj>
    <derivirana_varijabla naziv="DomainObject.Predmet.ProtustrankaIDrugi_1">PATRA SISAK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PATRA SISAK j.d.o.o. za proizvodnju, trgovinu i usluge, OIB 80125382305, Buzetska 11 a , 44000 Sisak</izvorni_sadrzaj>
    <derivirana_varijabla naziv="DomainObject.Predmet.ProtustrankaIDrugiAdressOIB_1">PATRA SISAK j.d.o.o. za proizvodnju, trgovinu i usluge, OIB 80125382305, Buzetska 11 a 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PATRA SISAK j.d.o.o. za proizvodnju, trgovinu i usluge</item>
      <item>FINA Regionalni centar Zagreb</item>
    </izvorni_sadrzaj>
    <derivirana_varijabla naziv="DomainObject.Predmet.SudioniciListNaziv_1">
      <item>PATRA SISAK j.d.o.o. za proizvodnju, trgovinu i usluge</item>
      <item>FINA Regionalni centar Zagreb</item>
    </derivirana_varijabla>
  </DomainObject.Predmet.SudioniciListNaziv>
  <DomainObject.Predmet.SudioniciListAdressOIB>
    <izvorni_sadrzaj>
      <item>PATRA SISAK j.d.o.o. za proizvodnju, trgovinu i usluge, OIB 80125382305, Buzetska 11 a ,44000 Sisak</item>
      <item>FINA Regionalni centar Zagreb, OIB 85821130368, Trg svibanjskih žrtava 1995. br. 1,10000 Zagreb</item>
    </izvorni_sadrzaj>
    <derivirana_varijabla naziv="DomainObject.Predmet.SudioniciListAdressOIB_1">
      <item>PATRA SISAK j.d.o.o. za proizvodnju, trgovinu i usluge, OIB 80125382305, Buzetska 11 a 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80125382305</item>
      <item>, OIB 85821130368</item>
    </izvorni_sadrzaj>
    <derivirana_varijabla naziv="DomainObject.Predmet.SudioniciListNazivOIB_1">
      <item>, OIB 80125382305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067534-0919-4BA9-A7E1-91CF8E8BE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3185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2017-11-21T07:56:00Z</dcterms:created>
  <dc:creator>Korisnik</dc:creator>
  <cp:lastModifiedBy>Ljiljana Floršić</cp:lastModifiedBy>
  <cp:lastPrinted>2017-11-20T08:08:00Z</cp:lastPrinted>
  <dcterms:modified xmlns:xsi="http://www.w3.org/2001/XMLSchema-instance" xsi:type="dcterms:W3CDTF">2017-11-21T07:59:00Z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