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3616" w14:paraId="a9e3616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24751">
        <w:rPr>
          <w:b/>
        </w:rPr>
        <w:t>Broj:7/ St-822</w:t>
      </w:r>
      <w:r>
        <w:rPr>
          <w:b/>
        </w:rPr>
        <w:t>/201</w:t>
      </w:r>
      <w:r w:rsidR="00C400EA">
        <w:rPr>
          <w:b/>
        </w:rPr>
        <w:t>6</w:t>
      </w:r>
      <w:r>
        <w:rPr>
          <w:b/>
        </w:rPr>
        <w:t>-</w:t>
      </w:r>
      <w:r w:rsidR="0082081F">
        <w:rPr>
          <w:b/>
        </w:rPr>
        <w:t>21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provedenog stečajnog postupka nad stečajnim dužnikom</w:t>
      </w:r>
      <w:r w:rsidR="000E2B6A" w:rsidRPr="000E2B6A">
        <w:t xml:space="preserve"> </w:t>
      </w:r>
      <w:r w:rsidR="00524751" w:rsidRPr="00524751">
        <w:t>MATIJEVIĆ d.o.o. za ugostiteljstvo i usluge, skraćena tvrtka: MATIJEVIĆ d.o.o., Brodski Drenovac (Grad Pleternica), Brodski Drenovac 74, OIB: 96416832376</w:t>
      </w:r>
      <w:r w:rsidR="00524751">
        <w:t>, dana 16</w:t>
      </w:r>
      <w:r>
        <w:t xml:space="preserve">. </w:t>
      </w:r>
      <w:r w:rsidR="00524751">
        <w:t>kolovoza 2017</w:t>
      </w:r>
      <w:r>
        <w:t xml:space="preserve">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>Financijsk</w:t>
      </w:r>
      <w:r w:rsidR="00C04FF0">
        <w:t>oj agenciji Regionalnom centru Osijek</w:t>
      </w:r>
      <w:r w:rsidR="007F527E">
        <w:t xml:space="preserve"> iznos od </w:t>
      </w:r>
      <w:r w:rsidR="00C04FF0">
        <w:t>637</w:t>
      </w:r>
      <w:r w:rsidR="000E2B6A">
        <w:t>,</w:t>
      </w:r>
      <w:r w:rsidR="00C04FF0">
        <w:t>3</w:t>
      </w:r>
      <w:r w:rsidR="000E2B6A">
        <w:t xml:space="preserve">0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>1</w:t>
      </w:r>
      <w:r w:rsidR="00C04FF0">
        <w:t>12</w:t>
      </w:r>
      <w:r w:rsidR="00696261">
        <w:t xml:space="preserve"> st. </w:t>
      </w:r>
      <w:r w:rsidR="00C04FF0">
        <w:t xml:space="preserve">5 Stečajnog </w:t>
      </w:r>
      <w:r w:rsidR="00524751">
        <w:t>z</w:t>
      </w:r>
      <w:r w:rsidR="00696261">
        <w:t>akona (NN 71/15 )</w:t>
      </w:r>
      <w:r w:rsidR="008660F7">
        <w:t xml:space="preserve"> što proizlazi iz prijedloga za otvaranje stečajnog postupka</w:t>
      </w:r>
      <w:r w:rsidR="00696261">
        <w:t xml:space="preserve"> </w:t>
      </w:r>
      <w:r w:rsidR="000E2B6A">
        <w:t xml:space="preserve">prenijeti </w:t>
      </w:r>
      <w:r w:rsidR="00524751">
        <w:t xml:space="preserve">na depozitni račun ovoga suda </w:t>
      </w:r>
      <w:r w:rsidR="00A35B8A">
        <w:t>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</w:t>
      </w:r>
      <w:r w:rsidR="00524751">
        <w:t>22-</w:t>
      </w:r>
      <w:r w:rsidR="00696261">
        <w:t>2016.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524751">
        <w:t>16</w:t>
      </w:r>
      <w:r>
        <w:t xml:space="preserve">. </w:t>
      </w:r>
      <w:r w:rsidR="00524751">
        <w:t>kolovoza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E2B6A"/>
    <w:rsid w:val="00100D68"/>
    <w:rsid w:val="001F11F8"/>
    <w:rsid w:val="00380189"/>
    <w:rsid w:val="0046555B"/>
    <w:rsid w:val="00524751"/>
    <w:rsid w:val="00531E20"/>
    <w:rsid w:val="00696261"/>
    <w:rsid w:val="00783EBA"/>
    <w:rsid w:val="007A79B8"/>
    <w:rsid w:val="007C0426"/>
    <w:rsid w:val="007F527E"/>
    <w:rsid w:val="0082081F"/>
    <w:rsid w:val="008660F7"/>
    <w:rsid w:val="00883444"/>
    <w:rsid w:val="00887D4C"/>
    <w:rsid w:val="00A35B8A"/>
    <w:rsid w:val="00A474D7"/>
    <w:rsid w:val="00AA7D7C"/>
    <w:rsid w:val="00C04FF0"/>
    <w:rsid w:val="00C400EA"/>
    <w:rsid w:val="00DB052E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9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9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9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9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9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9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9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9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12951.77</izvorni_sadrzaj>
    <derivirana_varijabla naziv="DomainObject.Predmet.InicijalnaVrijednost_1">12951.77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MATIJEVIĆ d.o.o. za ugostiteljstvo i usluge zastupanog po punomoćniku Vinko Pečanić</izvorni_sadrzaj>
    <derivirana_varijabla naziv="DomainObject.Predmet.ProtustrankaFormated_1">  MATIJEVIĆ d.o.o. za ugostiteljstvo i usluge zastupanog po punomoćniku Vinko Pečanić</derivirana_varijabla>
  </DomainObject.Predmet.ProtustrankaFormated>
  <DomainObject.Predmet.ProtustrankaFormatedOIB>
    <izvorni_sadrzaj>  MATIJEVIĆ d.o.o. za ugostiteljstvo i usluge, OIB 96416832376 zastupanog po punomoćniku Vinko Pečanić</izvorni_sadrzaj>
    <derivirana_varijabla naziv="DomainObject.Predmet.ProtustrankaFormatedOIB_1">  MATIJEVIĆ d.o.o. za ugostiteljstvo i usluge, OIB 96416832376 zastupanog po punomoćniku Vinko Pečanić</derivirana_varijabla>
  </DomainObject.Predmet.ProtustrankaFormatedOIB>
  <DomainObject.Predmet.ProtustrankaFormatedWithAdress>
    <izvorni_sadrzaj> MATIJEVIĆ d.o.o. za ugostiteljstvo i usluge, Brodski Drenovac 74, 34310 Drenovac zastupanog po punomoćniku Vinko Pečanić</izvorni_sadrzaj>
    <derivirana_varijabla naziv="DomainObject.Predmet.ProtustrankaFormatedWithAdress_1"> MATIJEVIĆ d.o.o. za ugostiteljstvo i usluge, Brodski Drenovac 74, 34310 Drenovac zastupanog po punomoćniku Vinko Pečanić</derivirana_varijabla>
  </DomainObject.Predmet.ProtustrankaFormatedWithAdress>
  <DomainObject.Predmet.ProtustrankaFormatedWithAdressOIB>
    <izvorni_sadrzaj> MATIJEVIĆ d.o.o. za ugostiteljstvo i usluge, OIB 96416832376, Brodski Drenovac 74, 34310 Drenovac zastupanog po punomoćniku Vinko Pečanić</izvorni_sadrzaj>
    <derivirana_varijabla naziv="DomainObject.Predmet.ProtustrankaFormatedWithAdressOIB_1"> MATIJEVIĆ d.o.o. za ugostiteljstvo i usluge, OIB 96416832376, Brodski Drenovac 74, 34310 Drenovac zastupanog po punomoćniku Vinko Pečanić</derivirana_varijabla>
  </DomainObject.Predmet.ProtustrankaFormatedWithAdressOIB>
  <DomainObject.Predmet.ProtustrankaWithAdress>
    <izvorni_sadrzaj>MATIJEVIĆ d.o.o. za ugostiteljstvo i usluge Brodski Drenovac 74, 34310 Drenovac</izvorni_sadrzaj>
    <derivirana_varijabla naziv="DomainObject.Predmet.ProtustrankaWithAdress_1">MATIJEVIĆ d.o.o. za ugostiteljstvo i usluge Brodski Drenovac 74, 34310 Drenovac</derivirana_varijabla>
  </DomainObject.Predmet.ProtustrankaWithAdress>
  <DomainObject.Predmet.ProtustrankaWithAdressOIB>
    <izvorni_sadrzaj>MATIJEVIĆ d.o.o. za ugostiteljstvo i usluge, OIB 96416832376, Brodski Drenovac 74, 34310 Drenovac</izvorni_sadrzaj>
    <derivirana_varijabla naziv="DomainObject.Predmet.ProtustrankaWithAdressOIB_1">MATIJEVIĆ d.o.o. za ugostiteljstvo i usluge, OIB 96416832376, Brodski Drenovac 74, 34310 Drenovac</derivirana_varijabla>
  </DomainObject.Predmet.ProtustrankaWithAdressOIB>
  <DomainObject.Predmet.ProtustrankaNazivFormated>
    <izvorni_sadrzaj>MATIJEVIĆ d.o.o. za ugostiteljstvo i usluge</izvorni_sadrzaj>
    <derivirana_varijabla naziv="DomainObject.Predmet.ProtustrankaNazivFormated_1">MATIJEVIĆ d.o.o. za ugostiteljstvo i usluge</derivirana_varijabla>
  </DomainObject.Predmet.ProtustrankaNazivFormated>
  <DomainObject.Predmet.ProtustrankaNazivFormatedOIB>
    <izvorni_sadrzaj>MATIJEVIĆ d.o.o. za ugostiteljstvo i usluge, OIB 96416832376</izvorni_sadrzaj>
    <derivirana_varijabla naziv="DomainObject.Predmet.ProtustrankaNazivFormatedOIB_1">MATIJEVIĆ d.o.o. za ugostiteljstvo i usluge, OIB 96416832376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MATIJEVIĆ d.o.o. za ugostiteljstvo i usluge zastupanog po punomoćniku Vinko Pečanić</item>
    </izvorni_sadrzaj>
    <derivirana_varijabla naziv="DomainObject.Predmet.ProtuStrankaListFormated_1">
      <item>MATIJEVIĆ d.o.o. za ugostiteljstvo i usluge zastupanog po punomoćniku Vinko Pečanić</item>
    </derivirana_varijabla>
  </DomainObject.Predmet.ProtuStrankaListFormated>
  <DomainObject.Predmet.ProtuStrankaListFormatedOIB>
    <izvorni_sadrzaj>
      <item>MATIJEVIĆ d.o.o. za ugostiteljstvo i usluge, OIB 96416832376 zastupanog po punomoćniku Vinko Pečanić</item>
    </izvorni_sadrzaj>
    <derivirana_varijabla naziv="DomainObject.Predmet.ProtuStrankaListFormatedOIB_1">
      <item>MATIJEVIĆ d.o.o. za ugostiteljstvo i usluge, OIB 96416832376 zastupanog po punomoćniku Vinko Pečanić</item>
    </derivirana_varijabla>
  </DomainObject.Predmet.ProtuStrankaListFormatedOIB>
  <DomainObject.Predmet.ProtuStrankaListFormatedWithAdress>
    <izvorni_sadrzaj>
      <item>MATIJEVIĆ d.o.o. za ugostiteljstvo i usluge, Brodski Drenovac 74, 34310 Drenovac zastupanog po punomoćniku Vinko Pečanić</item>
    </izvorni_sadrzaj>
    <derivirana_varijabla naziv="DomainObject.Predmet.ProtuStrankaListFormatedWithAdress_1">
      <item>MATIJEVIĆ d.o.o. za ugostiteljstvo i usluge, Brodski Drenovac 74, 34310 Drenovac zastupanog po punomoćniku Vinko Pečanić</item>
    </derivirana_varijabla>
  </DomainObject.Predmet.ProtuStrankaListFormatedWithAdress>
  <DomainObject.Predmet.ProtuStrankaListFormatedWithAdressOIB>
    <izvorni_sadrzaj>
      <item>MATIJEVIĆ d.o.o. za ugostiteljstvo i usluge, OIB 96416832376, Brodski Drenovac 74, 34310 Drenovac zastupanog po punomoćniku Vinko Pečanić</item>
    </izvorni_sadrzaj>
    <derivirana_varijabla naziv="DomainObject.Predmet.ProtuStrankaListFormatedWithAdressOIB_1">
      <item>MATIJEVIĆ d.o.o. za ugostiteljstvo i usluge, OIB 96416832376, Brodski Drenovac 74, 34310 Drenovac zastupanog po punomoćniku Vinko Pečanić</item>
    </derivirana_varijabla>
  </DomainObject.Predmet.ProtuStrankaListFormatedWithAdressOIB>
  <DomainObject.Predmet.ProtuStrankaListNazivFormated>
    <izvorni_sadrzaj>
      <item>MATIJEVIĆ d.o.o. za ugostiteljstvo i usluge</item>
    </izvorni_sadrzaj>
    <derivirana_varijabla naziv="DomainObject.Predmet.ProtuStrankaListNazivFormated_1">
      <item>MATIJEVIĆ d.o.o. za ugostiteljstvo i usluge</item>
    </derivirana_varijabla>
  </DomainObject.Predmet.ProtuStrankaListNazivFormated>
  <DomainObject.Predmet.ProtuStrankaListNazivFormatedOIB>
    <izvorni_sadrzaj>
      <item>MATIJEVIĆ d.o.o. za ugostiteljstvo i usluge, OIB 96416832376</item>
    </izvorni_sadrzaj>
    <derivirana_varijabla naziv="DomainObject.Predmet.ProtuStrankaListNazivFormatedOIB_1">
      <item>MATIJEVIĆ d.o.o. za ugostiteljstvo i usluge, OIB 96416832376</item>
    </derivirana_varijabla>
  </DomainObject.Predmet.ProtuStrankaListNazivFormatedOIB>
  <DomainObject.Predmet.OstaliListFormated>
    <izvorni_sadrzaj>
      <item>Mario Matijević</item>
      <item>Vinko Pečanić punomoćnik sudionika u postupku MATIJEVIĆ d.o.o. za ugostiteljstvo i usluge</item>
    </izvorni_sadrzaj>
    <derivirana_varijabla naziv="DomainObject.Predmet.OstaliListFormated_1">
      <item>Mario Matijević</item>
      <item>Vinko Pečanić punomoćnik sudionika u postupku MATIJEVIĆ d.o.o. za ugostiteljstvo i usluge</item>
    </derivirana_varijabla>
  </DomainObject.Predmet.OstaliListFormated>
  <DomainObject.Predmet.OstaliListFormatedOIB>
    <izvorni_sadrzaj>
      <item>Mario Matijević, OIB 60591494585</item>
      <item>Vinko Pečanić punomoćnik sudionika u postupku MATIJEVIĆ d.o.o. za ugostiteljstvo i usluge</item>
    </izvorni_sadrzaj>
    <derivirana_varijabla naziv="DomainObject.Predmet.OstaliListFormatedOIB_1">
      <item>Mario Matijević, OIB 60591494585</item>
      <item>Vinko Pečanić punomoćnik sudionika u postupku MATIJEVIĆ d.o.o. za ugostiteljstvo i usluge</item>
    </derivirana_varijabla>
  </DomainObject.Predmet.OstaliListFormatedOIB>
  <DomainObject.Predmet.OstaliListFormatedWithAdress>
    <izvorni_sadrzaj>
      <item>Mario Matijević, Brodski Drenovac 74, 34310 Drenovac</item>
      <item>Vinko Pečanić punomoćnik sudionika u postupku MATIJEVIĆ d.o.o. za ugostiteljstvo i usluge</item>
    </izvorni_sadrzaj>
    <derivirana_varijabla naziv="DomainObject.Predmet.OstaliListFormatedWithAdress_1">
      <item>Mario Matijević, Brodski Drenovac 74, 34310 Drenovac</item>
      <item>Vinko Pečanić punomoćnik sudionika u postupku MATIJEVIĆ d.o.o. za ugostiteljstvo i usluge</item>
    </derivirana_varijabla>
  </DomainObject.Predmet.OstaliListFormatedWithAdress>
  <DomainObject.Predmet.OstaliListFormatedWithAdressOIB>
    <izvorni_sadrzaj>
      <item>Mario Matijević, OIB 60591494585, Brodski Drenovac 74, 34310 Drenovac</item>
      <item>Vinko Pečanić punomoćnik sudionika u postupku MATIJEVIĆ d.o.o. za ugostiteljstvo i usluge</item>
    </izvorni_sadrzaj>
    <derivirana_varijabla naziv="DomainObject.Predmet.OstaliListFormatedWithAdressOIB_1">
      <item>Mario Matijević, OIB 60591494585, Brodski Drenovac 74, 34310 Drenovac</item>
      <item>Vinko Pečanić punomoćnik sudionika u postupku MATIJEVIĆ d.o.o. za ugostiteljstvo i usluge</item>
    </derivirana_varijabla>
  </DomainObject.Predmet.OstaliListFormatedWithAdressOIB>
  <DomainObject.Predmet.OstaliListNazivFormated>
    <izvorni_sadrzaj>
      <item>Mario Matijević</item>
      <item>Vinko Pečanić</item>
    </izvorni_sadrzaj>
    <derivirana_varijabla naziv="DomainObject.Predmet.OstaliListNazivFormated_1">
      <item>Mario Matijević</item>
      <item>Vinko Pečanić</item>
    </derivirana_varijabla>
  </DomainObject.Predmet.OstaliListNazivFormated>
  <DomainObject.Predmet.OstaliListNazivFormatedOIB>
    <izvorni_sadrzaj>
      <item>Mario Matijević, OIB 60591494585</item>
      <item>Vinko Pečanić</item>
    </izvorni_sadrzaj>
    <derivirana_varijabla naziv="DomainObject.Predmet.OstaliListNazivFormatedOIB_1">
      <item>Mario Matijević, OIB 60591494585</item>
      <item>Vinko Pečanić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MATIJEVIĆ d.o.o. za ugostiteljstvo i usluge</izvorni_sadrzaj>
    <derivirana_varijabla naziv="DomainObject.Predmet.ProtustrankaIDrugi_1">MATIJEVIĆ d.o.o. za ugostiteljstvo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MATIJEVIĆ d.o.o. za ugostiteljstvo i usluge, OIB 96416832376, Brodski Drenovac 74, 34310 Drenovac</izvorni_sadrzaj>
    <derivirana_varijabla naziv="DomainObject.Predmet.ProtustrankaIDrugiAdressOIB_1">MATIJEVIĆ d.o.o. za ugostiteljstvo i usluge, OIB 96416832376, Brodski Drenovac 74, 34310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St-822/2016-18</izvorni_sadrzaj>
    <derivirana_varijabla naziv="DomainObject.Predmet.OdlukaRjesenje.Oznaka_1">St-822/2016-18</derivirana_varijabla>
  </DomainObject.Predmet.OdlukaRjesenje.Oznaka>
  <DomainObject.Predmet.SudioniciListNaziv>
    <izvorni_sadrzaj>
      <item>MATIJEVIĆ d.o.o. za ugostiteljstvo i usluge</item>
      <item>FINANCIJSKA AGENCIJA RC OSIJEK</item>
      <item>Mario Matijević</item>
      <item>Vinko Pečanić</item>
    </izvorni_sadrzaj>
    <derivirana_varijabla naziv="DomainObject.Predmet.SudioniciListNaziv_1">
      <item>MATIJEVIĆ d.o.o. za ugostiteljstvo i usluge</item>
      <item>FINANCIJSKA AGENCIJA RC OSIJEK</item>
      <item>Mario Matijević</item>
      <item>Vinko Pečanić</item>
    </derivirana_varijabla>
  </DomainObject.Predmet.SudioniciListNaziv>
  <DomainObject.Predmet.SudioniciListAdressOIB>
    <izvorni_sadrzaj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  <item>Vinko Pečanić</item>
    </izvorni_sadrzaj>
    <derivirana_varijabla naziv="DomainObject.Predmet.SudioniciListAdressOIB_1"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  <item>Vinko Pečanić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96416832376</item>
      <item>, OIB 85821130368</item>
      <item>, OIB 60591494585</item>
      <item>, OIB null</item>
    </izvorni_sadrzaj>
    <derivirana_varijabla naziv="DomainObject.Predmet.SudioniciListNazivOIB_1">
      <item>, OIB 96416832376</item>
      <item>, OIB 85821130368</item>
      <item>, OIB 60591494585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168</properties:Words>
  <properties:Characters>927</properties:Characters>
  <properties:Lines>47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2017-08-16T09:30:00Z</dcterms:created>
  <dc:creator>wsadmin</dc:creator>
  <cp:lastModifiedBy>wsadmin</cp:lastModifiedBy>
  <cp:lastPrinted>2017-08-16T09:37:00Z</cp:lastPrinted>
  <dcterms:modified xmlns:xsi="http://www.w3.org/2001/XMLSchema-instance" xsi:type="dcterms:W3CDTF">2017-08-16T09:45:00Z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