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38f3d" w14:paraId="d738f3d" w:rsidRDefault="00895DCB" w:rsidP="005D7BF8" w:rsidR="00895DCB"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95DCB" w:rsidP="005D7BF8" w:rsidR="00895DCB" w:rsidRPr="005D7BF8">
      <w:pPr>
        <w:pStyle w:val="Bezproreda"/>
        <w:jc w:val="both"/>
      </w:pPr>
      <w:r w:rsidRPr="005D7BF8">
        <w:rPr>
          <w:rFonts w:eastAsia="MS Mincho"/>
        </w:rPr>
        <w:t xml:space="preserve">   REPUBLIKA HRVATSKA</w:t>
      </w:r>
    </w:p>
    <w:p w:rsidRDefault="00895DCB" w:rsidP="005D7BF8" w:rsidR="00895DCB" w:rsidRPr="005D7BF8">
      <w:pPr>
        <w:pStyle w:val="Bezproreda"/>
        <w:jc w:val="both"/>
      </w:pPr>
      <w:r w:rsidRPr="005D7BF8">
        <w:rPr>
          <w:rFonts w:eastAsia="MS Mincho"/>
        </w:rPr>
        <w:t>TRGOVAČKI SUD U RIJECI</w:t>
      </w:r>
    </w:p>
    <w:p w:rsidRDefault="00895DCB" w:rsidP="005D7BF8" w:rsidR="00895DCB" w:rsidRPr="005D7BF8">
      <w:pPr>
        <w:pStyle w:val="Bezproreda"/>
        <w:jc w:val="both"/>
        <w:rPr>
          <w:rFonts w:eastAsia="MS Mincho"/>
        </w:rPr>
      </w:pPr>
      <w:r w:rsidRPr="005D7BF8">
        <w:rPr>
          <w:rFonts w:eastAsia="MS Mincho"/>
        </w:rPr>
        <w:t xml:space="preserve">       Rijeka, Zadarska 1 i 3</w:t>
      </w:r>
    </w:p>
    <w:p w:rsidRDefault="0011553C" w:rsidP="00B94B50" w:rsidR="0008168B">
      <w:pPr>
        <w:jc w:val="right"/>
        <w:rPr>
          <w:noProof/>
        </w:rPr>
      </w:pPr>
      <w:r>
        <w:rPr>
          <w:rFonts w:eastAsia="MS Mincho"/>
        </w:rPr>
        <w:tab/>
      </w:r>
      <w:r>
        <w:rPr>
          <w:rFonts w:eastAsia="MS Mincho"/>
        </w:rPr>
        <w:tab/>
      </w:r>
      <w:r>
        <w:rPr>
          <w:rFonts w:eastAsia="MS Mincho"/>
        </w:rPr>
        <w:tab/>
      </w:r>
      <w:r>
        <w:rPr>
          <w:rFonts w:eastAsia="MS Mincho"/>
        </w:rPr>
        <w:tab/>
      </w:r>
      <w:r>
        <w:rPr>
          <w:rFonts w:eastAsia="MS Mincho"/>
        </w:rPr>
        <w:tab/>
        <w:t>P</w:t>
      </w:r>
      <w:r w:rsidR="0008168B" w:rsidRPr="0011553C">
        <w:rPr>
          <w:noProof/>
        </w:rPr>
        <w:t>osl. br: 15 St-</w:t>
      </w:r>
      <w:r w:rsidR="002B0FD8">
        <w:rPr>
          <w:noProof/>
        </w:rPr>
        <w:t>46/13-72</w:t>
      </w:r>
    </w:p>
    <w:p w:rsidRDefault="00B94B50" w:rsidP="00543B99" w:rsidR="00B94B50">
      <w:pPr>
        <w:jc w:val="center"/>
        <w:rPr>
          <w:b/>
          <w:noProof/>
        </w:rPr>
      </w:pPr>
    </w:p>
    <w:p w:rsidRDefault="00543B99" w:rsidP="00543B99" w:rsidR="00543B99" w:rsidRPr="00DE354B">
      <w:pPr>
        <w:ind w:right="512"/>
        <w:jc w:val="center"/>
        <w:rPr>
          <w:b/>
        </w:rPr>
      </w:pPr>
      <w:r w:rsidRPr="00DE354B">
        <w:rPr>
          <w:b/>
        </w:rPr>
        <w:t xml:space="preserve">        R E P U B L I K A  H R V A T S K A</w:t>
      </w:r>
    </w:p>
    <w:p w:rsidRDefault="00543B99" w:rsidP="00543B99" w:rsidR="00543B99" w:rsidRPr="00DE354B">
      <w:pPr>
        <w:ind w:right="512"/>
        <w:jc w:val="center"/>
        <w:rPr>
          <w:b/>
        </w:rPr>
      </w:pPr>
    </w:p>
    <w:p w:rsidRDefault="00543B99" w:rsidP="00543B99" w:rsidR="00543B99" w:rsidRPr="00DE354B">
      <w:pPr>
        <w:ind w:right="512"/>
        <w:jc w:val="center"/>
        <w:rPr>
          <w:b/>
        </w:rPr>
      </w:pPr>
      <w:r w:rsidRPr="00DE354B">
        <w:rPr>
          <w:b/>
        </w:rPr>
        <w:t xml:space="preserve">      R J E Š E N J E</w:t>
      </w:r>
    </w:p>
    <w:p w:rsidRDefault="00543B99" w:rsidP="00543B99" w:rsidR="00543B99" w:rsidRPr="00DE354B">
      <w:pPr>
        <w:jc w:val="center"/>
        <w:rPr>
          <w:b/>
        </w:rPr>
      </w:pPr>
    </w:p>
    <w:p w:rsidRDefault="00543B99" w:rsidP="00543B99" w:rsidR="00543B99" w:rsidRPr="006C5385">
      <w:pPr>
        <w:ind w:firstLine="708"/>
        <w:jc w:val="both"/>
      </w:pPr>
      <w:r w:rsidRPr="006C5385">
        <w:t>Trgovački sud u</w:t>
      </w:r>
      <w:r>
        <w:t xml:space="preserve"> Rijeci</w:t>
      </w:r>
      <w:r w:rsidRPr="006C5385">
        <w:t>,</w:t>
      </w:r>
      <w:r w:rsidR="0008168B">
        <w:t xml:space="preserve"> OIB 88785964957,</w:t>
      </w:r>
      <w:r w:rsidRPr="006C5385">
        <w:t xml:space="preserve"> po stečajnom sucu</w:t>
      </w:r>
      <w:r>
        <w:t xml:space="preserve"> Danieli Korlević</w:t>
      </w:r>
      <w:r w:rsidRPr="006C5385">
        <w:t xml:space="preserve">, u stečajnom postupku nad dužnikom </w:t>
      </w:r>
      <w:r w:rsidR="002B0FD8" w:rsidRPr="002B0FD8">
        <w:rPr>
          <w:b/>
        </w:rPr>
        <w:t>AUTO SERVIS LABIN d.o.o. LABIN, Pulska 19, OIB 84126482247</w:t>
      </w:r>
      <w:r w:rsidR="002B0FD8">
        <w:rPr>
          <w:b/>
        </w:rPr>
        <w:t>,</w:t>
      </w:r>
      <w:r w:rsidRPr="006C5385">
        <w:t xml:space="preserve"> </w:t>
      </w:r>
      <w:r w:rsidR="00B94B50">
        <w:t xml:space="preserve">odlučujući o zahtjevu stečajnog upravitelja za nagradu, </w:t>
      </w:r>
      <w:r w:rsidRPr="0011553C">
        <w:t xml:space="preserve">dana </w:t>
      </w:r>
      <w:r w:rsidR="002B0FD8">
        <w:t>11. rujna</w:t>
      </w:r>
      <w:r w:rsidR="00B94B50">
        <w:t xml:space="preserve"> 2017</w:t>
      </w:r>
      <w:r w:rsidRPr="0011553C">
        <w:t>. godine</w:t>
      </w:r>
      <w:r w:rsidRPr="006C5385">
        <w:t xml:space="preserve"> </w:t>
      </w:r>
    </w:p>
    <w:p w:rsidRDefault="00543B99" w:rsidP="00543B99" w:rsidR="00543B99" w:rsidRPr="006C5385">
      <w:pPr>
        <w:ind w:firstLine="708"/>
        <w:jc w:val="both"/>
      </w:pPr>
    </w:p>
    <w:p w:rsidRDefault="00543B99" w:rsidP="00543B99" w:rsidR="00543B99" w:rsidRPr="00DE354B">
      <w:pPr>
        <w:jc w:val="center"/>
        <w:rPr>
          <w:b/>
        </w:rPr>
      </w:pPr>
      <w:r w:rsidRPr="00DE354B">
        <w:rPr>
          <w:b/>
        </w:rPr>
        <w:t>r i j e š i o  j e</w:t>
      </w:r>
    </w:p>
    <w:p w:rsidRDefault="00543B99" w:rsidP="00543B99" w:rsidR="00543B99" w:rsidRPr="006C5385"/>
    <w:p w:rsidRDefault="00543B99" w:rsidP="00543B99" w:rsidR="00543B99">
      <w:pPr>
        <w:jc w:val="both"/>
      </w:pPr>
      <w:r>
        <w:t xml:space="preserve">I. </w:t>
      </w:r>
      <w:r w:rsidR="00B94B50">
        <w:tab/>
      </w:r>
      <w:r w:rsidRPr="006C5385">
        <w:t xml:space="preserve">Stečajnom upravitelju </w:t>
      </w:r>
      <w:r w:rsidR="002B0FD8">
        <w:t>Kristijanu Mijandrušić, Pula, Kaštanjer 23, OIB 96007816779</w:t>
      </w:r>
      <w:r w:rsidRPr="006C5385">
        <w:t xml:space="preserve"> određuje se konačna nagrada za rad u stečajnom postupku</w:t>
      </w:r>
      <w:r>
        <w:t xml:space="preserve"> do </w:t>
      </w:r>
      <w:r w:rsidR="0008168B">
        <w:t xml:space="preserve">10. listopada </w:t>
      </w:r>
      <w:r>
        <w:t>2015</w:t>
      </w:r>
      <w:r w:rsidR="0008168B">
        <w:t>. godine</w:t>
      </w:r>
      <w:r w:rsidRPr="006C5385">
        <w:t xml:space="preserve"> u iznosu od</w:t>
      </w:r>
      <w:r>
        <w:t xml:space="preserve"> </w:t>
      </w:r>
      <w:r w:rsidR="002B0FD8">
        <w:t>12.220,40</w:t>
      </w:r>
      <w:r>
        <w:t xml:space="preserve"> kn</w:t>
      </w:r>
      <w:r w:rsidRPr="006C5385">
        <w:t xml:space="preserve"> neto.</w:t>
      </w:r>
    </w:p>
    <w:p w:rsidRDefault="00B94B50" w:rsidP="00543B99" w:rsidR="00B94B50">
      <w:pPr>
        <w:jc w:val="both"/>
      </w:pPr>
    </w:p>
    <w:p w:rsidRDefault="00543B99" w:rsidP="00543B99" w:rsidR="00543B99">
      <w:pPr>
        <w:jc w:val="both"/>
      </w:pPr>
      <w:r>
        <w:t xml:space="preserve">II. </w:t>
      </w:r>
      <w:r w:rsidR="00B94B50">
        <w:tab/>
      </w:r>
      <w:r w:rsidRPr="006C5385">
        <w:t xml:space="preserve">Stečajnom upravitelju </w:t>
      </w:r>
      <w:r w:rsidR="002B0FD8">
        <w:t>Kristijanu Mijandrušić, Pula, Kaštanjer 23, OIB 96007816779</w:t>
      </w:r>
      <w:r w:rsidR="002B0FD8" w:rsidRPr="006C5385">
        <w:t xml:space="preserve"> </w:t>
      </w:r>
      <w:r w:rsidR="00290EE4">
        <w:t>o</w:t>
      </w:r>
      <w:r w:rsidRPr="006C5385">
        <w:t>dređuje se konačna nagrada za rad u stečajnom postupku</w:t>
      </w:r>
      <w:r>
        <w:t xml:space="preserve"> </w:t>
      </w:r>
      <w:r w:rsidR="0008168B">
        <w:t>od</w:t>
      </w:r>
      <w:r>
        <w:t xml:space="preserve"> </w:t>
      </w:r>
      <w:r w:rsidR="0008168B">
        <w:t>10</w:t>
      </w:r>
      <w:r>
        <w:t xml:space="preserve">. listopada 2015. </w:t>
      </w:r>
      <w:r w:rsidR="0008168B">
        <w:t xml:space="preserve">godine </w:t>
      </w:r>
      <w:r w:rsidRPr="006C5385">
        <w:t>u iznosu od</w:t>
      </w:r>
      <w:r>
        <w:t xml:space="preserve"> </w:t>
      </w:r>
      <w:r w:rsidR="002B0FD8">
        <w:t>282.787,47</w:t>
      </w:r>
      <w:r w:rsidR="00B94B50">
        <w:t xml:space="preserve"> k</w:t>
      </w:r>
      <w:r>
        <w:t>n bruto</w:t>
      </w:r>
      <w:r w:rsidRPr="006C5385">
        <w:t>.</w:t>
      </w:r>
    </w:p>
    <w:p w:rsidRDefault="00543B99" w:rsidP="00543B99" w:rsidR="00543B99" w:rsidRPr="006C5385"/>
    <w:p w:rsidRDefault="00543B99" w:rsidP="00543B99" w:rsidR="00543B99" w:rsidRPr="00DE354B">
      <w:pPr>
        <w:jc w:val="center"/>
        <w:rPr>
          <w:b/>
        </w:rPr>
      </w:pPr>
      <w:r w:rsidRPr="00DE354B">
        <w:rPr>
          <w:b/>
        </w:rPr>
        <w:t>Obrazloženje</w:t>
      </w:r>
    </w:p>
    <w:p w:rsidRDefault="00543B99" w:rsidP="00543B99" w:rsidR="00543B99" w:rsidRPr="006C5385"/>
    <w:p w:rsidRDefault="00543B99" w:rsidP="00543B99" w:rsidR="00543B99">
      <w:pPr>
        <w:jc w:val="both"/>
      </w:pPr>
      <w:r w:rsidRPr="006C5385">
        <w:tab/>
      </w:r>
      <w:r w:rsidR="0008168B">
        <w:t xml:space="preserve">Prema odredbi članka 94. u vezi sa čl.441. st.2. </w:t>
      </w:r>
      <w:r w:rsidR="0008168B" w:rsidRPr="00562998">
        <w:t>Stečajnog zakona (</w:t>
      </w:r>
      <w:r w:rsidR="0008168B">
        <w:t>Narodne novine br.</w:t>
      </w:r>
      <w:r w:rsidR="0008168B" w:rsidRPr="00562998">
        <w:t xml:space="preserve"> </w:t>
      </w:r>
      <w:r w:rsidR="0008168B">
        <w:t>71/15, dalje: SZ-a) stečajni upravitelj ima pravo n</w:t>
      </w:r>
      <w:r w:rsidRPr="006C5385">
        <w:t xml:space="preserve">a nagradu za svoj rad </w:t>
      </w:r>
      <w:r w:rsidR="0008168B">
        <w:t xml:space="preserve">i naknadu stvarnih troškova koje rješenjem određuje sud prema Uredbi kojom Vlada Republike Hrvatske utvrđuje kriterije i način obračuna i plaćanja nagrade stečajnim upraviteljima. </w:t>
      </w:r>
    </w:p>
    <w:p w:rsidRDefault="0008168B" w:rsidP="00543B99" w:rsidR="0008168B">
      <w:pPr>
        <w:jc w:val="both"/>
      </w:pPr>
      <w:r>
        <w:tab/>
        <w:t>Prema odredbi čl.16. st.2. Uredbe</w:t>
      </w:r>
      <w:r w:rsidRPr="0008168B">
        <w:t xml:space="preserve"> </w:t>
      </w:r>
      <w:r>
        <w:t xml:space="preserve">o kriterijima i načinu obračuna i plaćanja nagrada stečajnim upraviteljima (Narodne novine, br. 105/15, dalje: Uredba) za rad stečajnom upravitelju koji je obavljen do stupanja na snagu ove Uredbe obračunat će se nagrada po pravilima Uredbe o kriterijima i načinu obračuna i plaćanja nagrada stečajnim upraviteljima (Narodne novine, br. 189/03), pri čemu je sud dužan utvrditi postotan nagrade koja stečajnom upravitelju pripada prema pravilima te Uredbe. </w:t>
      </w:r>
    </w:p>
    <w:p w:rsidRDefault="0008168B" w:rsidP="00543B99" w:rsidR="0008168B">
      <w:pPr>
        <w:jc w:val="both"/>
      </w:pPr>
      <w:r>
        <w:tab/>
        <w:t xml:space="preserve">Prema stavku 3. istog članka za poslove obavljene nakon stupanja na snagu Uredbe, nagrada će se odrediti po njenim pravilima, vodeći računa o postotku namirenja. </w:t>
      </w:r>
    </w:p>
    <w:p w:rsidRDefault="0008168B" w:rsidP="00543B99" w:rsidR="00543B99">
      <w:pPr>
        <w:jc w:val="both"/>
      </w:pPr>
      <w:r>
        <w:tab/>
        <w:t>Za razdoblje do stupanja na snagu Uredbe, 10</w:t>
      </w:r>
      <w:r w:rsidR="00543B99">
        <w:t xml:space="preserve">. listopada 2015. </w:t>
      </w:r>
      <w:r>
        <w:t xml:space="preserve">godine, stečajnom upravitelju određuje se nagrada prema odredbama Uredbe (Narodne novine br. 189/03), </w:t>
      </w:r>
      <w:r w:rsidR="00543B99">
        <w:t>a za kasnije razdoblje prema odredbama U</w:t>
      </w:r>
      <w:r w:rsidR="00543B99" w:rsidRPr="008541B7">
        <w:rPr>
          <w:bCs w:val="false"/>
          <w:color w:val="000000"/>
        </w:rPr>
        <w:t>redbe o kriterijima i načinu obračuna i plaćanja nagrade stečajnim upraviteljima (</w:t>
      </w:r>
      <w:r>
        <w:rPr>
          <w:bCs w:val="false"/>
          <w:color w:val="000000"/>
        </w:rPr>
        <w:t>Narodne novine, br.</w:t>
      </w:r>
      <w:r w:rsidR="00543B99" w:rsidRPr="008541B7">
        <w:rPr>
          <w:bCs w:val="false"/>
          <w:color w:val="000000"/>
        </w:rPr>
        <w:t xml:space="preserve"> 105/15).</w:t>
      </w:r>
    </w:p>
    <w:p w:rsidRDefault="00543B99" w:rsidP="00543B99" w:rsidR="00543B99">
      <w:pPr>
        <w:jc w:val="both"/>
      </w:pPr>
      <w:r w:rsidRPr="006C5385">
        <w:tab/>
        <w:t>U konkretnom slučaju</w:t>
      </w:r>
      <w:r w:rsidR="0008168B">
        <w:t>,</w:t>
      </w:r>
      <w:r w:rsidRPr="006C5385">
        <w:t xml:space="preserve"> stečajni sudac utvrdio je </w:t>
      </w:r>
      <w:r w:rsidR="0008168B">
        <w:t xml:space="preserve">da je </w:t>
      </w:r>
      <w:r w:rsidRPr="006C5385">
        <w:t xml:space="preserve">imovina stečajnog dužnika </w:t>
      </w:r>
      <w:r>
        <w:t xml:space="preserve">u razdoblju do </w:t>
      </w:r>
      <w:r w:rsidR="0008168B">
        <w:t>10</w:t>
      </w:r>
      <w:r>
        <w:t>. listopada 2015.</w:t>
      </w:r>
      <w:r w:rsidR="0008168B">
        <w:t xml:space="preserve">  godine</w:t>
      </w:r>
      <w:r w:rsidR="00B94B50">
        <w:t xml:space="preserve"> </w:t>
      </w:r>
      <w:r w:rsidRPr="006C5385">
        <w:t xml:space="preserve">unovčena u vrijednosti od </w:t>
      </w:r>
      <w:r w:rsidRPr="006C5385">
        <w:rPr>
          <w:bCs w:val="false"/>
        </w:rPr>
        <w:t xml:space="preserve"> </w:t>
      </w:r>
      <w:r w:rsidR="002B0FD8">
        <w:rPr>
          <w:bCs w:val="false"/>
        </w:rPr>
        <w:t>152.754,97</w:t>
      </w:r>
      <w:r w:rsidRPr="00EF2A58">
        <w:rPr>
          <w:b/>
          <w:bCs w:val="false"/>
        </w:rPr>
        <w:t xml:space="preserve"> </w:t>
      </w:r>
      <w:r>
        <w:t>kn</w:t>
      </w:r>
      <w:r w:rsidRPr="006C5385">
        <w:t>, pa je na temelju čl.</w:t>
      </w:r>
      <w:smartTag w:element="metricconverter" w:uri="urn:schemas-microsoft-com:office:smarttags">
        <w:smartTagPr>
          <w:attr w:val="4. st" w:name="ProductID"/>
        </w:smartTagPr>
        <w:r w:rsidRPr="006C5385">
          <w:t>4. st</w:t>
        </w:r>
      </w:smartTag>
      <w:r w:rsidRPr="006C5385">
        <w:t>.1. Uredbe o kriterijima i načinu obračuna i plaćanja nagrada stečajnim upraviteljima (</w:t>
      </w:r>
      <w:r w:rsidR="0008168B">
        <w:t xml:space="preserve">Narodne novine, br. </w:t>
      </w:r>
      <w:r w:rsidRPr="006C5385">
        <w:t xml:space="preserve">189/03), stečajnom upravitelju odredio nagradu u iznosu od </w:t>
      </w:r>
      <w:r w:rsidR="002B0FD8">
        <w:t>12.220,40</w:t>
      </w:r>
      <w:r>
        <w:t xml:space="preserve"> kn</w:t>
      </w:r>
      <w:r w:rsidRPr="006C5385">
        <w:t xml:space="preserve"> neto</w:t>
      </w:r>
      <w:r>
        <w:t>,</w:t>
      </w:r>
      <w:r w:rsidRPr="006C5385">
        <w:t xml:space="preserve"> koji iznos predstavlja </w:t>
      </w:r>
      <w:r w:rsidR="002B0FD8">
        <w:t>8</w:t>
      </w:r>
      <w:r w:rsidRPr="006C5385">
        <w:t>% vrijednosti unovčene stečajne mase</w:t>
      </w:r>
      <w:r w:rsidR="00290EE4">
        <w:t>.</w:t>
      </w:r>
    </w:p>
    <w:p w:rsidRDefault="00543B99" w:rsidP="00543B99" w:rsidR="00543B99">
      <w:pPr>
        <w:jc w:val="both"/>
      </w:pPr>
      <w:r>
        <w:lastRenderedPageBreak/>
        <w:tab/>
        <w:t>Nadalje,</w:t>
      </w:r>
      <w:r w:rsidRPr="0066387E">
        <w:t xml:space="preserve"> </w:t>
      </w:r>
      <w:r w:rsidRPr="006C5385">
        <w:t xml:space="preserve">imovina stečajnog dužnika </w:t>
      </w:r>
      <w:r>
        <w:t xml:space="preserve">u razdoblju nakon </w:t>
      </w:r>
      <w:r w:rsidR="0008168B">
        <w:t>10</w:t>
      </w:r>
      <w:r>
        <w:t xml:space="preserve">. listopada 2015. </w:t>
      </w:r>
      <w:r w:rsidR="0008168B">
        <w:t xml:space="preserve">godine </w:t>
      </w:r>
      <w:r w:rsidRPr="006C5385">
        <w:t xml:space="preserve">unovčena </w:t>
      </w:r>
      <w:r>
        <w:t xml:space="preserve">je </w:t>
      </w:r>
      <w:r w:rsidRPr="006C5385">
        <w:t xml:space="preserve">u vrijednosti od </w:t>
      </w:r>
      <w:r w:rsidR="002B0FD8">
        <w:t>2.711.250,00</w:t>
      </w:r>
      <w:r>
        <w:t xml:space="preserve"> kn</w:t>
      </w:r>
      <w:r w:rsidRPr="006C5385">
        <w:t>, pa je na temelju čl</w:t>
      </w:r>
      <w:r>
        <w:t>.7.</w:t>
      </w:r>
      <w:r w:rsidRPr="006C5385">
        <w:t xml:space="preserve"> Uredbe o kriterijima i načinu obračuna i plaćanja nagrada stečajnim upraviteljima (</w:t>
      </w:r>
      <w:r w:rsidR="0008168B">
        <w:t>Narodne novine, br.</w:t>
      </w:r>
      <w:r w:rsidRPr="006C5385">
        <w:t xml:space="preserve"> </w:t>
      </w:r>
      <w:r w:rsidRPr="008541B7">
        <w:rPr>
          <w:bCs w:val="false"/>
          <w:color w:val="000000"/>
        </w:rPr>
        <w:t>105/15</w:t>
      </w:r>
      <w:r w:rsidRPr="006C5385">
        <w:t xml:space="preserve">), stečajnom upravitelju odredio nagradu u iznosu od </w:t>
      </w:r>
      <w:r w:rsidR="002B0FD8">
        <w:t>282.787,47</w:t>
      </w:r>
      <w:r>
        <w:t xml:space="preserve"> </w:t>
      </w:r>
      <w:r w:rsidRPr="006C5385">
        <w:t xml:space="preserve">kn </w:t>
      </w:r>
      <w:r>
        <w:t>bruto</w:t>
      </w:r>
      <w:r w:rsidRPr="006C5385">
        <w:t>,</w:t>
      </w:r>
      <w:r>
        <w:t xml:space="preserve"> na način kako slijedi:</w:t>
      </w:r>
    </w:p>
    <w:tbl>
      <w:tblPr>
        <w:tblW w:type="dxa" w:w="9072"/>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851"/>
        <w:gridCol w:w="6292"/>
        <w:gridCol w:w="1929"/>
      </w:tblGrid>
      <w:tr w:rsidTr="002B0FD8" w:rsidR="00543B99" w:rsidRPr="00AB799D">
        <w:trPr>
          <w:trHeight w:val="699"/>
        </w:trPr>
        <w:tc>
          <w:tcPr>
            <w:tcW w:type="dxa" w:w="851"/>
            <w:tcBorders>
              <w:top w:space="0" w:sz="4" w:color="auto" w:val="single"/>
              <w:left w:space="0" w:sz="4" w:color="auto" w:val="single"/>
              <w:bottom w:space="0" w:sz="4" w:color="auto" w:val="single"/>
              <w:right w:space="0" w:sz="4" w:color="auto" w:val="single"/>
            </w:tcBorders>
          </w:tcPr>
          <w:p w:rsidRDefault="00543B99" w:rsidP="002B0FD8" w:rsidR="00543B99" w:rsidRPr="00AB799D">
            <w:pPr>
              <w:jc w:val="center"/>
              <w:rPr>
                <w:rFonts w:eastAsia="Arial Unicode MS"/>
              </w:rPr>
            </w:pPr>
          </w:p>
          <w:p w:rsidRDefault="00543B99" w:rsidP="002B0FD8" w:rsidR="00543B99" w:rsidRPr="00AB799D">
            <w:pPr>
              <w:jc w:val="center"/>
              <w:rPr>
                <w:rFonts w:eastAsia="Arial Unicode MS"/>
              </w:rPr>
            </w:pPr>
            <w:r w:rsidRPr="00AB799D">
              <w:rPr>
                <w:rFonts w:eastAsia="Arial Unicode MS"/>
                <w:bCs w:val="false"/>
              </w:rPr>
              <w:t>Rbr.</w:t>
            </w:r>
          </w:p>
        </w:tc>
        <w:tc>
          <w:tcPr>
            <w:tcW w:type="dxa" w:w="6292"/>
            <w:tcBorders>
              <w:top w:space="0" w:sz="4" w:color="auto" w:val="single"/>
              <w:left w:space="0" w:sz="4" w:color="auto" w:val="single"/>
              <w:bottom w:space="0" w:sz="4" w:color="auto" w:val="single"/>
              <w:right w:space="0" w:sz="4" w:color="auto" w:val="single"/>
            </w:tcBorders>
          </w:tcPr>
          <w:p w:rsidRDefault="00543B99" w:rsidP="00441D9F" w:rsidR="00543B99" w:rsidRPr="00AB799D">
            <w:pPr>
              <w:jc w:val="center"/>
              <w:rPr>
                <w:rFonts w:eastAsia="Arial Unicode MS"/>
              </w:rPr>
            </w:pPr>
          </w:p>
          <w:p w:rsidRDefault="00543B99" w:rsidP="00441D9F" w:rsidR="00543B99" w:rsidRPr="00AB799D">
            <w:pPr>
              <w:jc w:val="center"/>
              <w:rPr>
                <w:rFonts w:eastAsia="Arial Unicode MS"/>
              </w:rPr>
            </w:pPr>
            <w:r w:rsidRPr="00AB799D">
              <w:rPr>
                <w:rFonts w:eastAsia="Arial Unicode MS"/>
                <w:bCs w:val="false"/>
              </w:rPr>
              <w:t>Obračun nagrade u postotku unovčene imovine</w:t>
            </w:r>
          </w:p>
        </w:tc>
        <w:tc>
          <w:tcPr>
            <w:tcW w:type="dxa" w:w="1929"/>
            <w:tcBorders>
              <w:top w:space="0" w:sz="4" w:color="auto" w:val="single"/>
              <w:left w:space="0" w:sz="4" w:color="auto" w:val="single"/>
              <w:bottom w:space="0" w:sz="4" w:color="auto" w:val="single"/>
              <w:right w:space="0" w:sz="4" w:color="auto" w:val="single"/>
            </w:tcBorders>
          </w:tcPr>
          <w:p w:rsidRDefault="00543B99" w:rsidP="002B0FD8" w:rsidR="00543B99" w:rsidRPr="00AB799D">
            <w:pPr>
              <w:jc w:val="center"/>
              <w:rPr>
                <w:rFonts w:eastAsia="Arial Unicode MS"/>
              </w:rPr>
            </w:pPr>
          </w:p>
          <w:p w:rsidRDefault="00543B99" w:rsidP="002B0FD8" w:rsidR="00543B99" w:rsidRPr="00AB799D">
            <w:pPr>
              <w:jc w:val="center"/>
              <w:rPr>
                <w:rFonts w:eastAsia="Arial Unicode MS"/>
              </w:rPr>
            </w:pPr>
            <w:r w:rsidRPr="00AB799D">
              <w:rPr>
                <w:rFonts w:eastAsia="Arial Unicode MS"/>
                <w:bCs w:val="false"/>
              </w:rPr>
              <w:t>Iznos nagrade</w:t>
            </w:r>
          </w:p>
        </w:tc>
      </w:tr>
      <w:tr w:rsidTr="002B0FD8" w:rsidR="00543B99" w:rsidRPr="00AB799D">
        <w:tc>
          <w:tcPr>
            <w:tcW w:type="dxa" w:w="851"/>
            <w:tcBorders>
              <w:top w:space="0" w:sz="4" w:color="auto" w:val="single"/>
              <w:left w:space="0" w:sz="4" w:color="auto" w:val="single"/>
              <w:bottom w:space="0" w:sz="4" w:color="auto" w:val="single"/>
              <w:right w:space="0" w:sz="4" w:color="auto" w:val="single"/>
            </w:tcBorders>
            <w:hideMark/>
          </w:tcPr>
          <w:p w:rsidRDefault="00543B99" w:rsidP="002B0FD8" w:rsidR="00543B99" w:rsidRPr="00AB799D">
            <w:pPr>
              <w:jc w:val="center"/>
              <w:rPr>
                <w:color w:val="000000"/>
              </w:rPr>
            </w:pPr>
            <w:r w:rsidRPr="00AB799D">
              <w:rPr>
                <w:color w:val="000000"/>
              </w:rPr>
              <w:t>1.</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tabs>
                <w:tab w:pos="2862" w:val="center"/>
              </w:tabs>
              <w:jc w:val="center"/>
              <w:rPr>
                <w:color w:val="000000"/>
              </w:rPr>
            </w:pPr>
            <w:r w:rsidRPr="00AB799D">
              <w:rPr>
                <w:color w:val="000000"/>
              </w:rPr>
              <w:t>od 1 kn do 100.000,00 kn, nagrada od 16%</w:t>
            </w:r>
          </w:p>
        </w:tc>
        <w:tc>
          <w:tcPr>
            <w:tcW w:type="dxa" w:w="1929"/>
            <w:tcBorders>
              <w:top w:space="0" w:sz="4" w:color="auto" w:val="single"/>
              <w:left w:space="0" w:sz="4" w:color="auto" w:val="single"/>
              <w:bottom w:space="0" w:sz="4" w:color="auto" w:val="single"/>
              <w:right w:space="0" w:sz="4" w:color="auto" w:val="single"/>
            </w:tcBorders>
            <w:hideMark/>
          </w:tcPr>
          <w:p w:rsidRDefault="00543B99" w:rsidP="002B0FD8" w:rsidR="00543B99" w:rsidRPr="00AB799D">
            <w:pPr>
              <w:jc w:val="center"/>
              <w:rPr>
                <w:color w:val="000000"/>
              </w:rPr>
            </w:pPr>
            <w:r w:rsidRPr="00AB799D">
              <w:rPr>
                <w:color w:val="000000"/>
              </w:rPr>
              <w:t>16.000,00</w:t>
            </w:r>
          </w:p>
        </w:tc>
      </w:tr>
      <w:tr w:rsidTr="002B0FD8" w:rsidR="00543B99" w:rsidRPr="00AB799D">
        <w:tc>
          <w:tcPr>
            <w:tcW w:type="dxa" w:w="851"/>
            <w:tcBorders>
              <w:top w:space="0" w:sz="4" w:color="auto" w:val="single"/>
              <w:left w:space="0" w:sz="4" w:color="auto" w:val="single"/>
              <w:bottom w:space="0" w:sz="4" w:color="auto" w:val="single"/>
              <w:right w:space="0" w:sz="4" w:color="auto" w:val="single"/>
            </w:tcBorders>
            <w:hideMark/>
          </w:tcPr>
          <w:p w:rsidRDefault="00543B99" w:rsidP="002B0FD8" w:rsidR="00543B99" w:rsidRPr="00AB799D">
            <w:pPr>
              <w:jc w:val="center"/>
              <w:rPr>
                <w:color w:val="000000"/>
              </w:rPr>
            </w:pPr>
            <w:r w:rsidRPr="00AB799D">
              <w:rPr>
                <w:color w:val="000000"/>
              </w:rPr>
              <w:t>2.</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tabs>
                <w:tab w:pos="2862" w:val="center"/>
              </w:tabs>
              <w:jc w:val="center"/>
              <w:rPr>
                <w:rFonts w:eastAsia="Arial Unicode MS"/>
                <w:color w:val="000000"/>
              </w:rPr>
            </w:pPr>
            <w:r w:rsidRPr="00AB799D">
              <w:rPr>
                <w:rFonts w:eastAsia="Arial Unicode MS"/>
                <w:color w:val="000000"/>
              </w:rPr>
              <w:t>od 100.000,01 kn,  do 300.000,00 kn, nagrada od 12%</w:t>
            </w:r>
          </w:p>
        </w:tc>
        <w:tc>
          <w:tcPr>
            <w:tcW w:type="dxa" w:w="1929"/>
            <w:tcBorders>
              <w:top w:space="0" w:sz="4" w:color="auto" w:val="single"/>
              <w:left w:space="0" w:sz="4" w:color="auto" w:val="single"/>
              <w:bottom w:space="0" w:sz="4" w:color="auto" w:val="single"/>
              <w:right w:space="0" w:sz="4" w:color="auto" w:val="single"/>
            </w:tcBorders>
            <w:hideMark/>
          </w:tcPr>
          <w:p w:rsidRDefault="002B0FD8" w:rsidP="002B0FD8" w:rsidR="00543B99" w:rsidRPr="00AB799D">
            <w:pPr>
              <w:jc w:val="center"/>
              <w:rPr>
                <w:color w:val="000000"/>
              </w:rPr>
            </w:pPr>
            <w:r>
              <w:rPr>
                <w:color w:val="000000"/>
              </w:rPr>
              <w:t>23.999,99</w:t>
            </w:r>
          </w:p>
        </w:tc>
      </w:tr>
      <w:tr w:rsidTr="002B0FD8" w:rsidR="00543B99" w:rsidRPr="00AB799D">
        <w:tc>
          <w:tcPr>
            <w:tcW w:type="dxa" w:w="851"/>
            <w:tcBorders>
              <w:top w:space="0" w:sz="4" w:color="auto" w:val="single"/>
              <w:left w:space="0" w:sz="4" w:color="auto" w:val="single"/>
              <w:bottom w:space="0" w:sz="4" w:color="auto" w:val="single"/>
              <w:right w:space="0" w:sz="4" w:color="auto" w:val="single"/>
            </w:tcBorders>
            <w:hideMark/>
          </w:tcPr>
          <w:p w:rsidRDefault="00543B99" w:rsidP="002B0FD8" w:rsidR="00543B99" w:rsidRPr="00AB799D">
            <w:pPr>
              <w:jc w:val="center"/>
            </w:pPr>
            <w:r w:rsidRPr="00AB799D">
              <w:t>3.</w:t>
            </w:r>
          </w:p>
        </w:tc>
        <w:tc>
          <w:tcPr>
            <w:tcW w:type="dxa" w:w="6292"/>
            <w:tcBorders>
              <w:top w:space="0" w:sz="4" w:color="auto" w:val="single"/>
              <w:left w:space="0" w:sz="4" w:color="auto" w:val="single"/>
              <w:bottom w:space="0" w:sz="4" w:color="auto" w:val="single"/>
              <w:right w:space="0" w:sz="4" w:color="auto" w:val="single"/>
            </w:tcBorders>
            <w:hideMark/>
          </w:tcPr>
          <w:p w:rsidRDefault="00543B99" w:rsidP="00441D9F" w:rsidR="00543B99" w:rsidRPr="00AB799D">
            <w:pPr>
              <w:jc w:val="center"/>
            </w:pPr>
            <w:r w:rsidRPr="00AB799D">
              <w:t>od 300.000,01 kn, do 500.000,00 kn, nagrada od 10%</w:t>
            </w:r>
          </w:p>
        </w:tc>
        <w:tc>
          <w:tcPr>
            <w:tcW w:type="dxa" w:w="1929"/>
            <w:tcBorders>
              <w:top w:space="0" w:sz="4" w:color="auto" w:val="single"/>
              <w:left w:space="0" w:sz="4" w:color="auto" w:val="single"/>
              <w:bottom w:space="0" w:sz="4" w:color="auto" w:val="single"/>
              <w:right w:space="0" w:sz="4" w:color="auto" w:val="single"/>
            </w:tcBorders>
            <w:hideMark/>
          </w:tcPr>
          <w:p w:rsidRDefault="002B0FD8" w:rsidP="002B0FD8" w:rsidR="00543B99" w:rsidRPr="00AB799D">
            <w:pPr>
              <w:jc w:val="center"/>
            </w:pPr>
            <w:r>
              <w:t>19.999,99</w:t>
            </w:r>
          </w:p>
        </w:tc>
      </w:tr>
      <w:tr w:rsidTr="002B0FD8" w:rsidR="002B0FD8" w:rsidRPr="002B0FD8">
        <w:tc>
          <w:tcPr>
            <w:tcW w:type="dxa" w:w="851"/>
            <w:tcBorders>
              <w:top w:space="0" w:sz="4" w:color="auto" w:val="single"/>
              <w:left w:space="0" w:sz="4" w:color="auto" w:val="single"/>
              <w:bottom w:space="0" w:sz="4" w:color="auto" w:val="single"/>
              <w:right w:space="0" w:sz="4" w:color="auto" w:val="single"/>
            </w:tcBorders>
            <w:hideMark/>
          </w:tcPr>
          <w:p w:rsidRDefault="002B0FD8" w:rsidP="002B0FD8" w:rsidR="002B0FD8" w:rsidRPr="002B0FD8">
            <w:pPr>
              <w:jc w:val="center"/>
            </w:pPr>
            <w:r w:rsidRPr="002B0FD8">
              <w:t>4.</w:t>
            </w:r>
          </w:p>
        </w:tc>
        <w:tc>
          <w:tcPr>
            <w:tcW w:type="dxa" w:w="6292"/>
            <w:tcBorders>
              <w:top w:space="0" w:sz="4" w:color="auto" w:val="single"/>
              <w:left w:space="0" w:sz="4" w:color="auto" w:val="single"/>
              <w:bottom w:space="0" w:sz="4" w:color="auto" w:val="single"/>
              <w:right w:space="0" w:sz="4" w:color="auto" w:val="single"/>
            </w:tcBorders>
            <w:hideMark/>
          </w:tcPr>
          <w:p w:rsidRDefault="002B0FD8" w:rsidP="002B0FD8" w:rsidR="002B0FD8" w:rsidRPr="002B0FD8">
            <w:pPr>
              <w:jc w:val="both"/>
            </w:pPr>
            <w:r w:rsidRPr="002B0FD8">
              <w:t>od 500.000,01 kn, do 1.000.000,00 kn, nagrada od 8%</w:t>
            </w:r>
          </w:p>
        </w:tc>
        <w:tc>
          <w:tcPr>
            <w:tcW w:type="dxa" w:w="1929"/>
            <w:tcBorders>
              <w:top w:space="0" w:sz="4" w:color="auto" w:val="single"/>
              <w:left w:space="0" w:sz="4" w:color="auto" w:val="single"/>
              <w:bottom w:space="0" w:sz="4" w:color="auto" w:val="single"/>
              <w:right w:space="0" w:sz="4" w:color="auto" w:val="single"/>
            </w:tcBorders>
            <w:hideMark/>
          </w:tcPr>
          <w:p w:rsidRDefault="002B0FD8" w:rsidP="002B0FD8" w:rsidR="002B0FD8" w:rsidRPr="002B0FD8">
            <w:pPr>
              <w:jc w:val="center"/>
            </w:pPr>
            <w:r w:rsidRPr="002B0FD8">
              <w:t>39.999,99</w:t>
            </w:r>
          </w:p>
        </w:tc>
      </w:tr>
      <w:tr w:rsidTr="002B0FD8" w:rsidR="002B0FD8" w:rsidRPr="002B0FD8">
        <w:tc>
          <w:tcPr>
            <w:tcW w:type="dxa" w:w="851"/>
            <w:tcBorders>
              <w:top w:space="0" w:sz="4" w:color="auto" w:val="single"/>
              <w:left w:space="0" w:sz="4" w:color="auto" w:val="single"/>
              <w:bottom w:space="0" w:sz="4" w:color="auto" w:val="single"/>
              <w:right w:space="0" w:sz="4" w:color="auto" w:val="single"/>
            </w:tcBorders>
            <w:hideMark/>
          </w:tcPr>
          <w:p w:rsidRDefault="002B0FD8" w:rsidP="002B0FD8" w:rsidR="002B0FD8" w:rsidRPr="002B0FD8">
            <w:pPr>
              <w:jc w:val="center"/>
            </w:pPr>
            <w:r w:rsidRPr="002B0FD8">
              <w:t>5.</w:t>
            </w:r>
          </w:p>
        </w:tc>
        <w:tc>
          <w:tcPr>
            <w:tcW w:type="dxa" w:w="6292"/>
            <w:tcBorders>
              <w:top w:space="0" w:sz="4" w:color="auto" w:val="single"/>
              <w:left w:space="0" w:sz="4" w:color="auto" w:val="single"/>
              <w:bottom w:space="0" w:sz="4" w:color="auto" w:val="single"/>
              <w:right w:space="0" w:sz="4" w:color="auto" w:val="single"/>
            </w:tcBorders>
            <w:hideMark/>
          </w:tcPr>
          <w:p w:rsidRDefault="002B0FD8" w:rsidP="002B0FD8" w:rsidR="002B0FD8" w:rsidRPr="002B0FD8">
            <w:pPr>
              <w:jc w:val="both"/>
            </w:pPr>
            <w:r w:rsidRPr="002B0FD8">
              <w:t>od 1.000.000,01 kn, do 5.000.000,00 kn, nagrada od 7%</w:t>
            </w:r>
          </w:p>
        </w:tc>
        <w:tc>
          <w:tcPr>
            <w:tcW w:type="dxa" w:w="1929"/>
            <w:tcBorders>
              <w:top w:space="0" w:sz="4" w:color="auto" w:val="single"/>
              <w:left w:space="0" w:sz="4" w:color="auto" w:val="single"/>
              <w:bottom w:space="0" w:sz="4" w:color="auto" w:val="single"/>
              <w:right w:space="0" w:sz="4" w:color="auto" w:val="single"/>
            </w:tcBorders>
            <w:hideMark/>
          </w:tcPr>
          <w:p w:rsidRDefault="002B0FD8" w:rsidP="002B0FD8" w:rsidR="002B0FD8" w:rsidRPr="002B0FD8">
            <w:pPr>
              <w:jc w:val="center"/>
            </w:pPr>
            <w:r>
              <w:t>182.787,50</w:t>
            </w:r>
          </w:p>
        </w:tc>
      </w:tr>
      <w:tr w:rsidTr="002B0FD8" w:rsidR="002B0FD8" w:rsidRPr="002B0FD8">
        <w:tc>
          <w:tcPr>
            <w:tcW w:type="dxa" w:w="851"/>
            <w:tcBorders>
              <w:top w:space="0" w:sz="4" w:color="auto" w:val="single"/>
              <w:left w:space="0" w:sz="4" w:color="auto" w:val="single"/>
              <w:bottom w:space="0" w:sz="4" w:color="auto" w:val="single"/>
              <w:right w:space="0" w:sz="4" w:color="auto" w:val="single"/>
            </w:tcBorders>
          </w:tcPr>
          <w:p w:rsidRDefault="002B0FD8" w:rsidP="002B0FD8" w:rsidR="002B0FD8" w:rsidRPr="002B0FD8">
            <w:pPr>
              <w:jc w:val="center"/>
            </w:pPr>
          </w:p>
        </w:tc>
        <w:tc>
          <w:tcPr>
            <w:tcW w:type="dxa" w:w="6292"/>
            <w:tcBorders>
              <w:top w:space="0" w:sz="4" w:color="auto" w:val="single"/>
              <w:left w:space="0" w:sz="4" w:color="auto" w:val="single"/>
              <w:bottom w:space="0" w:sz="4" w:color="auto" w:val="single"/>
              <w:right w:space="0" w:sz="4" w:color="auto" w:val="single"/>
            </w:tcBorders>
            <w:hideMark/>
          </w:tcPr>
          <w:p w:rsidRDefault="002B0FD8" w:rsidP="002B0FD8" w:rsidR="002B0FD8" w:rsidRPr="002B0FD8">
            <w:pPr>
              <w:jc w:val="both"/>
            </w:pPr>
            <w:r w:rsidRPr="002B0FD8">
              <w:t>Ukupno</w:t>
            </w:r>
          </w:p>
        </w:tc>
        <w:tc>
          <w:tcPr>
            <w:tcW w:type="dxa" w:w="1929"/>
            <w:tcBorders>
              <w:top w:space="0" w:sz="4" w:color="auto" w:val="single"/>
              <w:left w:space="0" w:sz="4" w:color="auto" w:val="single"/>
              <w:bottom w:space="0" w:sz="4" w:color="auto" w:val="single"/>
              <w:right w:space="0" w:sz="4" w:color="auto" w:val="single"/>
            </w:tcBorders>
            <w:hideMark/>
          </w:tcPr>
          <w:p w:rsidRDefault="002B0FD8" w:rsidP="002B0FD8" w:rsidR="002B0FD8" w:rsidRPr="002B0FD8">
            <w:pPr>
              <w:jc w:val="center"/>
            </w:pPr>
            <w:r>
              <w:t>282.787,47</w:t>
            </w:r>
          </w:p>
        </w:tc>
      </w:tr>
    </w:tbl>
    <w:p w:rsidRDefault="00543B99" w:rsidP="00543B99" w:rsidR="00543B99" w:rsidRPr="006C5385">
      <w:pPr>
        <w:jc w:val="both"/>
      </w:pPr>
      <w:r w:rsidRPr="006C5385">
        <w:t>Prilikom određivanja konačne nagrade za rad stečajnom upravitelju, stečajni sudac je ocijenio obujam i složenost poslova</w:t>
      </w:r>
      <w:r w:rsidR="00441D9F">
        <w:t xml:space="preserve"> koje je obavio</w:t>
      </w:r>
      <w:r w:rsidRPr="006C5385">
        <w:t xml:space="preserve">, pa je temeljem navedenog odlučeno kao </w:t>
      </w:r>
      <w:r>
        <w:t xml:space="preserve">u točkama I. i II. </w:t>
      </w:r>
      <w:r w:rsidRPr="006C5385">
        <w:t>izre</w:t>
      </w:r>
      <w:r>
        <w:t xml:space="preserve">ke </w:t>
      </w:r>
      <w:r w:rsidRPr="006C5385">
        <w:t>ovog rješenja.</w:t>
      </w:r>
    </w:p>
    <w:p w:rsidRDefault="00543B99" w:rsidP="00543B99" w:rsidR="00543B99">
      <w:pPr>
        <w:jc w:val="both"/>
      </w:pPr>
      <w:r w:rsidRPr="006C5385">
        <w:tab/>
      </w:r>
      <w:r w:rsidRPr="006C5385">
        <w:tab/>
        <w:t xml:space="preserve"> </w:t>
      </w:r>
    </w:p>
    <w:p w:rsidRDefault="00543B99" w:rsidP="00543B99" w:rsidR="00543B99">
      <w:pPr>
        <w:jc w:val="center"/>
      </w:pPr>
      <w:r w:rsidRPr="006C5385">
        <w:t>U</w:t>
      </w:r>
      <w:r>
        <w:t xml:space="preserve"> Rijeci, </w:t>
      </w:r>
      <w:r w:rsidR="002B0FD8">
        <w:t>11. rujna</w:t>
      </w:r>
      <w:r w:rsidR="00B94B50">
        <w:t xml:space="preserve"> 2017</w:t>
      </w:r>
      <w:r w:rsidRPr="006C5385">
        <w:t>. godine</w:t>
      </w:r>
    </w:p>
    <w:p w:rsidRDefault="00543B99" w:rsidP="00441D9F" w:rsidR="00B94B50">
      <w:pPr>
        <w:jc w:val="right"/>
      </w:pPr>
      <w:r w:rsidRPr="006C5385">
        <w:t xml:space="preserve">       </w:t>
      </w:r>
      <w:r>
        <w:tab/>
      </w:r>
      <w:r>
        <w:tab/>
      </w:r>
      <w:r>
        <w:tab/>
      </w:r>
      <w:r>
        <w:tab/>
      </w:r>
      <w:r>
        <w:tab/>
      </w:r>
      <w:r>
        <w:tab/>
      </w:r>
      <w:r>
        <w:tab/>
      </w:r>
      <w:r>
        <w:tab/>
      </w:r>
    </w:p>
    <w:p w:rsidRDefault="00543B99" w:rsidP="00906C6B" w:rsidR="00906C6B">
      <w:pPr>
        <w:jc w:val="right"/>
      </w:pPr>
      <w:r>
        <w:tab/>
        <w:t xml:space="preserve">           </w:t>
      </w:r>
      <w:r w:rsidRPr="006C5385">
        <w:t>Stečajni sudac</w:t>
      </w:r>
    </w:p>
    <w:p w:rsidRDefault="00543B99" w:rsidP="00895DCB" w:rsidR="005A0955">
      <w:pPr>
        <w:ind w:firstLine="708" w:left="1416"/>
        <w:jc w:val="right"/>
      </w:pPr>
      <w:r>
        <w:tab/>
      </w:r>
      <w:r>
        <w:tab/>
      </w:r>
      <w:r>
        <w:tab/>
      </w:r>
      <w:r>
        <w:tab/>
      </w:r>
      <w:r>
        <w:tab/>
      </w:r>
      <w:r>
        <w:tab/>
        <w:t xml:space="preserve"> Daniela Korlević </w:t>
      </w:r>
    </w:p>
    <w:p w:rsidRDefault="00C175E5" w:rsidP="00614E14" w:rsidR="00906C6B">
      <w:pPr>
        <w:jc w:val="right"/>
      </w:pPr>
      <w:r>
        <w:t xml:space="preserve"> </w:t>
      </w:r>
      <w:r w:rsidR="00614E14">
        <w:t xml:space="preserve"> </w:t>
      </w:r>
    </w:p>
    <w:p w:rsidRDefault="00543B99" w:rsidP="00C175E5" w:rsidR="00543B99" w:rsidRPr="006C5385">
      <w:pPr>
        <w:jc w:val="right"/>
      </w:pPr>
    </w:p>
    <w:p w:rsidRDefault="00543B99" w:rsidP="00543B99" w:rsidR="00543B99" w:rsidRPr="00DE354B">
      <w:pPr>
        <w:rPr>
          <w:b/>
        </w:rPr>
      </w:pPr>
      <w:r w:rsidRPr="00DE354B">
        <w:rPr>
          <w:b/>
        </w:rPr>
        <w:t>UPUTA O PRAVNOM LIJEKU</w:t>
      </w:r>
    </w:p>
    <w:p w:rsidRDefault="00543B99" w:rsidP="00441D9F" w:rsidR="002B0FD8">
      <w:pPr>
        <w:jc w:val="both"/>
      </w:pPr>
      <w:r>
        <w:tab/>
      </w:r>
      <w:r w:rsidRPr="006C5385">
        <w:t xml:space="preserve">Protiv ovog rješenja pravo na žalbu </w:t>
      </w:r>
      <w:r w:rsidR="002E3E3B" w:rsidRPr="000A7232">
        <w:t>Visokom trgovačkom sudu Republike Hrvatske</w:t>
      </w:r>
      <w:r w:rsidR="002E3E3B">
        <w:t xml:space="preserve"> </w:t>
      </w:r>
      <w:r w:rsidRPr="006C5385">
        <w:t xml:space="preserve">imaju stečajni upravitelj, dužnik pojedinac i svaki stečajni vjerovnik. </w:t>
      </w:r>
    </w:p>
    <w:p w:rsidRDefault="002B0FD8" w:rsidP="00214C3F" w:rsidR="002B0FD8" w:rsidRPr="000A7232">
      <w:pPr>
        <w:jc w:val="both"/>
      </w:pPr>
      <w:r>
        <w:tab/>
      </w: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543B99" w:rsidP="00441D9F" w:rsidR="00543B99">
      <w:pPr>
        <w:jc w:val="both"/>
      </w:pPr>
    </w:p>
    <w:p w:rsidRDefault="00441D9F" w:rsidP="00441D9F" w:rsidR="00441D9F">
      <w:pPr>
        <w:jc w:val="both"/>
      </w:pPr>
    </w:p>
    <w:p w:rsidRDefault="00441D9F" w:rsidP="00441D9F" w:rsidR="00441D9F">
      <w:pPr>
        <w:jc w:val="both"/>
      </w:pPr>
    </w:p>
    <w:p w:rsidRDefault="00441D9F" w:rsidP="00441D9F" w:rsidR="00441D9F" w:rsidRPr="006C5385">
      <w:pPr>
        <w:jc w:val="both"/>
      </w:pPr>
    </w:p>
    <w:p w:rsidRDefault="00543B99" w:rsidP="00543B99" w:rsidR="00543B99" w:rsidRPr="00441D9F">
      <w:pPr>
        <w:rPr>
          <w:b/>
          <w:sz w:val="20"/>
        </w:rPr>
      </w:pPr>
      <w:r w:rsidRPr="00441D9F">
        <w:rPr>
          <w:b/>
          <w:sz w:val="20"/>
        </w:rPr>
        <w:t>DNA</w:t>
      </w:r>
    </w:p>
    <w:p w:rsidRDefault="00543B99" w:rsidP="00543B99" w:rsidR="00543B99" w:rsidRPr="00441D9F">
      <w:pPr>
        <w:rPr>
          <w:sz w:val="20"/>
        </w:rPr>
      </w:pPr>
      <w:r w:rsidRPr="00441D9F">
        <w:rPr>
          <w:sz w:val="20"/>
        </w:rPr>
        <w:t xml:space="preserve">- stečajni upravitelj </w:t>
      </w:r>
      <w:r w:rsidR="002B0FD8">
        <w:rPr>
          <w:sz w:val="20"/>
        </w:rPr>
        <w:t>Kristijan Mijandrušić</w:t>
      </w:r>
    </w:p>
    <w:p w:rsidRDefault="00543B99" w:rsidP="00543B99" w:rsidR="00543B99" w:rsidRPr="00441D9F">
      <w:pPr>
        <w:rPr>
          <w:sz w:val="20"/>
        </w:rPr>
      </w:pPr>
      <w:r w:rsidRPr="00441D9F">
        <w:rPr>
          <w:sz w:val="20"/>
        </w:rPr>
        <w:t>- e-</w:t>
      </w:r>
      <w:r w:rsidR="00441D9F">
        <w:rPr>
          <w:sz w:val="20"/>
        </w:rPr>
        <w:t>O</w:t>
      </w:r>
      <w:r w:rsidRPr="00441D9F">
        <w:rPr>
          <w:sz w:val="20"/>
        </w:rPr>
        <w:t xml:space="preserve">glasna ploča </w:t>
      </w:r>
    </w:p>
    <w:p w:rsidRDefault="00543B99" w:rsidP="00543B99" w:rsidR="00543B99">
      <w:pPr>
        <w:rPr>
          <w:sz w:val="20"/>
        </w:rPr>
      </w:pPr>
    </w:p>
    <w:p w:rsidRDefault="00441D9F" w:rsidP="00543B99" w:rsidR="00441D9F">
      <w:pPr>
        <w:rPr>
          <w:sz w:val="20"/>
        </w:rPr>
      </w:pPr>
      <w:r>
        <w:rPr>
          <w:sz w:val="20"/>
        </w:rPr>
        <w:t xml:space="preserve">U Rijeci, </w:t>
      </w:r>
      <w:r w:rsidR="002E3E3B">
        <w:rPr>
          <w:sz w:val="20"/>
        </w:rPr>
        <w:t>11.9</w:t>
      </w:r>
      <w:r w:rsidR="00B94B50">
        <w:rPr>
          <w:sz w:val="20"/>
        </w:rPr>
        <w:t>.2017</w:t>
      </w:r>
      <w:r>
        <w:rPr>
          <w:sz w:val="20"/>
        </w:rPr>
        <w:t>. godine</w:t>
      </w:r>
    </w:p>
    <w:p w:rsidRDefault="00441D9F" w:rsidP="00543B99" w:rsidR="00441D9F">
      <w:pPr>
        <w:rPr>
          <w:sz w:val="20"/>
        </w:rPr>
      </w:pPr>
    </w:p>
    <w:p w:rsidRDefault="00441D9F" w:rsidP="00543B99" w:rsidR="00441D9F">
      <w:pPr>
        <w:rPr>
          <w:sz w:val="20"/>
        </w:rPr>
      </w:pPr>
      <w:r>
        <w:rPr>
          <w:sz w:val="20"/>
        </w:rPr>
        <w:t>S</w:t>
      </w:r>
      <w:r w:rsidR="00B94B50">
        <w:rPr>
          <w:sz w:val="20"/>
        </w:rPr>
        <w:t>tečajni s</w:t>
      </w:r>
      <w:r>
        <w:rPr>
          <w:sz w:val="20"/>
        </w:rPr>
        <w:t>udac</w:t>
      </w:r>
    </w:p>
    <w:p w:rsidRDefault="00441D9F" w:rsidP="00543B99" w:rsidR="00441D9F" w:rsidRPr="00441D9F">
      <w:pPr>
        <w:rPr>
          <w:sz w:val="20"/>
        </w:rPr>
      </w:pPr>
      <w:r>
        <w:rPr>
          <w:sz w:val="20"/>
        </w:rPr>
        <w:t xml:space="preserve">Daniela Korlević </w:t>
      </w:r>
    </w:p>
    <w:p w:rsidRDefault="00543B99" w:rsidP="00543B99" w:rsidR="00543B99" w:rsidRPr="00441D9F">
      <w:pPr>
        <w:rPr>
          <w:sz w:val="20"/>
        </w:rPr>
      </w:pPr>
    </w:p>
    <w:p w:rsidRDefault="00543B99" w:rsidP="00543B99" w:rsidR="00543B99" w:rsidRPr="00441D9F">
      <w:pPr>
        <w:rPr>
          <w:sz w:val="20"/>
        </w:rPr>
      </w:pPr>
    </w:p>
    <w:p w:rsidRDefault="000F18BB" w:rsidR="000F18BB" w:rsidRPr="00441D9F">
      <w:pPr>
        <w:rPr>
          <w:sz w:val="20"/>
        </w:rPr>
      </w:pPr>
    </w:p>
    <w:sectPr w:rsidSect="00543B99" w:rsidR="000F18BB" w:rsidRPr="00441D9F">
      <w:headerReference w:type="even" r:id="rId9"/>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5E5" w:rsidR="00356A1C">
      <w:r>
        <w:separator/>
      </w:r>
    </w:p>
  </w:endnote>
  <w:endnote w:id="0" w:type="continuationSeparator">
    <w:p w:rsidRDefault="00C175E5" w:rsidR="00356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68B" w:rsidR="0008168B">
    <w:pPr>
      <w:pStyle w:val="Podnoje"/>
      <w:jc w:val="center"/>
    </w:pPr>
    <w:r>
      <w:fldChar w:fldCharType="begin"/>
    </w:r>
    <w:r>
      <w:instrText>PAGE   \* MERGEFORMAT</w:instrText>
    </w:r>
    <w:r>
      <w:fldChar w:fldCharType="separate"/>
    </w:r>
    <w:r w:rsidR="00895DCB">
      <w:rPr>
        <w:noProof/>
      </w:rPr>
      <w:t>2</w:t>
    </w:r>
    <w:r>
      <w:fldChar w:fldCharType="end"/>
    </w:r>
  </w:p>
  <w:p w:rsidRDefault="0008168B" w:rsidR="0008168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5E5" w:rsidR="00356A1C">
      <w:r>
        <w:separator/>
      </w:r>
    </w:p>
  </w:footnote>
  <w:footnote w:id="0" w:type="continuationSeparator">
    <w:p w:rsidRDefault="00C175E5" w:rsidR="00356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B99" w:rsidP="00543B99" w:rsidR="00543B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3B99" w:rsidR="00543B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B99" w:rsidR="00543B99">
    <w:pPr>
      <w:pStyle w:val="Zaglavlje"/>
      <w:jc w:val="center"/>
    </w:pPr>
    <w:r>
      <w:fldChar w:fldCharType="begin"/>
    </w:r>
    <w:r>
      <w:instrText xml:space="preserve"> PAGE   \* MERGEFORMAT </w:instrText>
    </w:r>
    <w:r>
      <w:fldChar w:fldCharType="separate"/>
    </w:r>
    <w:r w:rsidR="00895DCB">
      <w:rPr>
        <w:noProof/>
      </w:rPr>
      <w:t>2</w:t>
    </w:r>
    <w:r>
      <w:fldChar w:fldCharType="end"/>
    </w:r>
  </w:p>
  <w:p w:rsidRDefault="00543B99" w:rsidR="00543B9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B99"/>
    <w:rsid w:val="0008168B"/>
    <w:rsid w:val="000F18BB"/>
    <w:rsid w:val="0011553C"/>
    <w:rsid w:val="001C0EE0"/>
    <w:rsid w:val="00290EE4"/>
    <w:rsid w:val="002B0FD8"/>
    <w:rsid w:val="002E3E3B"/>
    <w:rsid w:val="0035469D"/>
    <w:rsid w:val="00356A1C"/>
    <w:rsid w:val="00441D9F"/>
    <w:rsid w:val="00543B99"/>
    <w:rsid w:val="005A0955"/>
    <w:rsid w:val="00614E14"/>
    <w:rsid w:val="00895DCB"/>
    <w:rsid w:val="00906C6B"/>
    <w:rsid w:val="00A94D21"/>
    <w:rsid w:val="00A95074"/>
    <w:rsid w:val="00B94B50"/>
    <w:rsid w:val="00BA3C2B"/>
    <w:rsid w:val="00C175E5"/>
    <w:rsid w:val="00CC74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3B99"/>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true"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cs="Tahoma" w:hAnsi="Tahoma" w:ascii="Tahoma"/>
      <w:sz w:val="16"/>
      <w:szCs w:val="16"/>
    </w:rPr>
  </w:style>
  <w:style w:customStyle="true" w:styleId="TekstbaloniaChar" w:type="character">
    <w:name w:val="Tekst balončića Char"/>
    <w:link w:val="Tekstbalonia"/>
    <w:uiPriority w:val="99"/>
    <w:semiHidden/>
    <w:rsid w:val="00543B99"/>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true" w:styleId="PodnojeChar" w:type="character">
    <w:name w:val="Podnožje Char"/>
    <w:link w:val="Podnoje"/>
    <w:uiPriority w:val="99"/>
    <w:rsid w:val="0008168B"/>
    <w:rPr>
      <w:bCs/>
      <w:sz w:val="24"/>
      <w:szCs w:val="24"/>
    </w:rPr>
  </w:style>
  <w:style w:styleId="Tekstrezerviranogmjesta" w:type="character">
    <w:name w:val="Placeholder Text"/>
    <w:basedOn w:val="Zadanifontodlomka"/>
    <w:uiPriority w:val="99"/>
    <w:semiHidden/>
    <w:rsid w:val="00895DCB"/>
    <w:rPr>
      <w:color w:val="808080"/>
      <w:bdr w:space="0" w:sz="0" w:color="auto" w:val="none"/>
      <w:shd w:fill="auto" w:color="auto" w:val="clear"/>
    </w:rPr>
  </w:style>
  <w:style w:customStyle="true" w:styleId="eSPISCCParagraphDefaultFont" w:type="character">
    <w:name w:val="eSPIS_CC_Paragraph Default Font"/>
    <w:basedOn w:val="Zadanifontodlomka"/>
    <w:rsid w:val="00895DC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5DC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95DC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5DC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3B99"/>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08168B"/>
    <w:pPr>
      <w:jc w:val="right"/>
    </w:pPr>
    <w:rPr>
      <w:sz w:val="24"/>
      <w:szCs w:val="22"/>
      <w:lang w:eastAsia="en-US"/>
    </w:rPr>
  </w:style>
  <w:style w:styleId="Zaglavlje" w:type="paragraph">
    <w:name w:val="header"/>
    <w:basedOn w:val="Normal"/>
    <w:link w:val="ZaglavljeChar"/>
    <w:uiPriority w:val="99"/>
    <w:rsid w:val="00543B99"/>
    <w:pPr>
      <w:tabs>
        <w:tab w:pos="4536" w:val="center"/>
        <w:tab w:pos="9072" w:val="right"/>
      </w:tabs>
    </w:pPr>
  </w:style>
  <w:style w:customStyle="1" w:styleId="ZaglavljeChar" w:type="character">
    <w:name w:val="Zaglavlje Char"/>
    <w:link w:val="Zaglavlje"/>
    <w:uiPriority w:val="99"/>
    <w:rsid w:val="00543B99"/>
    <w:rPr>
      <w:rFonts w:cs="Times New Roman" w:eastAsia="Times New Roman"/>
      <w:bCs/>
      <w:szCs w:val="24"/>
      <w:lang w:eastAsia="hr-HR"/>
    </w:rPr>
  </w:style>
  <w:style w:styleId="Brojstranice" w:type="character">
    <w:name w:val="page number"/>
    <w:basedOn w:val="Zadanifontodlomka"/>
    <w:rsid w:val="00543B99"/>
  </w:style>
  <w:style w:styleId="Tekstbalonia" w:type="paragraph">
    <w:name w:val="Balloon Text"/>
    <w:basedOn w:val="Normal"/>
    <w:link w:val="TekstbaloniaChar"/>
    <w:uiPriority w:val="99"/>
    <w:semiHidden/>
    <w:unhideWhenUsed/>
    <w:rsid w:val="00543B99"/>
    <w:rPr>
      <w:rFonts w:ascii="Tahoma" w:cs="Tahoma" w:hAnsi="Tahoma"/>
      <w:sz w:val="16"/>
      <w:szCs w:val="16"/>
    </w:rPr>
  </w:style>
  <w:style w:customStyle="1" w:styleId="TekstbaloniaChar" w:type="character">
    <w:name w:val="Tekst balončića Char"/>
    <w:link w:val="Tekstbalonia"/>
    <w:uiPriority w:val="99"/>
    <w:semiHidden/>
    <w:rsid w:val="00543B99"/>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8168B"/>
    <w:pPr>
      <w:tabs>
        <w:tab w:pos="4536" w:val="center"/>
        <w:tab w:pos="9072" w:val="right"/>
      </w:tabs>
    </w:pPr>
  </w:style>
  <w:style w:customStyle="1" w:styleId="PodnojeChar" w:type="character">
    <w:name w:val="Podnožje Char"/>
    <w:link w:val="Podnoje"/>
    <w:uiPriority w:val="99"/>
    <w:rsid w:val="0008168B"/>
    <w:rPr>
      <w:bCs/>
      <w:sz w:val="24"/>
      <w:szCs w:val="24"/>
    </w:rPr>
  </w:style>
  <w:style w:styleId="Tekstrezerviranogmjesta" w:type="character">
    <w:name w:val="Placeholder Text"/>
    <w:basedOn w:val="Zadanifontodlomka"/>
    <w:uiPriority w:val="99"/>
    <w:semiHidden/>
    <w:rsid w:val="00895DCB"/>
    <w:rPr>
      <w:color w:val="808080"/>
      <w:bdr w:color="auto" w:space="0" w:sz="0" w:val="none"/>
      <w:shd w:color="auto" w:fill="auto" w:val="clear"/>
    </w:rPr>
  </w:style>
  <w:style w:customStyle="1" w:styleId="eSPISCCParagraphDefaultFont" w:type="character">
    <w:name w:val="eSPIS_CC_Paragraph Default Font"/>
    <w:basedOn w:val="Zadanifontodlomka"/>
    <w:rsid w:val="00895DC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95DC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95DC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5DC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konačna nagrada</izvorni_sadrzaj>
    <derivirana_varijabla naziv="DomainObject.Primjedba_1">konačna nagrada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
  <DomainObject.Predmet.StrankaFormatedOIB>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OIB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OIB>
  <DomainObject.Predmet.StrankaFormatedWithAdress>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
  <DomainObject.Predmet.StrankaFormatedWithAdressOIB>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OIB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OIB>
  <DomainObject.Predmet.StrankaWithAdress>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
  <DomainObject.Predmet.StrankaWithAdressOIB>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OIB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OIB>
  <DomainObject.Predmet.StrankaNazivFormated>
    <izvorni_sadrzaj>DAVOR LICUL  Labin,HENRIK BIČIĆ  Labin,ALEN FONOVIĆ,GORAN KUKAC  Raša,DAVOR IVANČIĆ  Pićan,MARINO VLAČIĆ  Labin,DAVOR GLAVIČIĆ,DAMIR MATOŠEVIĆ  Labin</izvorni_sadrzaj>
    <derivirana_varijabla naziv="DomainObject.Predmet.StrankaNazivFormated_1">DAVOR LICUL  Labin,HENRIK BIČIĆ  Labin,ALEN FONOVIĆ,GORAN KUKAC  Raša,DAVOR IVANČIĆ  Pićan,MARINO VLAČIĆ  Labin,DAVOR GLAVIČIĆ,DAMIR MATOŠEVIĆ  Labin</derivirana_varijabla>
  </DomainObject.Predmet.StrankaNazivFormated>
  <DomainObject.Predmet.StrankaNazivFormatedOIB>
    <izvorni_sadrzaj>DAVOR LICUL  Labin,HENRIK BIČIĆ  Labin,ALEN FONOVIĆ,GORAN KUKAC  Raša,DAVOR IVANČIĆ  Pićan,MARINO VLAČIĆ  Labin,DAVOR GLAVIČIĆ,DAMIR MATOŠEVIĆ  Labin</izvorni_sadrzaj>
    <derivirana_varijabla naziv="DomainObject.Predmet.StrankaNazivFormatedOIB_1">DAVOR LICUL  Labin,HENRIK BIČIĆ  Labin,ALEN FONOVIĆ,GORAN KUKAC  Raša,DAVOR IVANČIĆ  Pićan,MARINO VLAČIĆ  Labin,DAVOR GLAVIČIĆ,DAMIR MATOŠEVIĆ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
  <DomainObject.Predmet.StrankaListFormatedOIB>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OIB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OIB>
  <DomainObject.Predmet.StrankaListFormatedWithAdress>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
  <DomainObject.Predmet.StrankaListFormatedWithAdressOIB>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OIB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OIB>
  <DomainObject.Predmet.StrankaListNazivFormated>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
  <DomainObject.Predmet.StrankaListNazivFormatedOIB>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OIB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izvorni_sadrzaj>
    <derivirana_varijabla naziv="DomainObject.Predmet.OstaliListFormated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derivirana_varijabla>
  </DomainObject.Predmet.OstaliListFormated>
  <DomainObject.Predmet.OstaliListFormatedOIB>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FormatedOIB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derivirana_varijabla>
  </DomainObject.Predmet.OstaliListFormatedOIB>
  <DomainObject.Predmet.OstaliListFormatedWithAdress>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izvorni_sadrzaj>
    <derivirana_varijabla naziv="DomainObject.Predmet.OstaliListFormatedWithAdress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derivirana_varijabla>
  </DomainObject.Predmet.OstaliListFormatedWithAdress>
  <DomainObject.Predmet.OstaliListFormatedWithAdressOIB>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izvorni_sadrzaj>
    <derivirana_varijabla naziv="DomainObject.Predmet.OstaliListFormatedWithAdressOIB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derivirana_varijabla>
  </DomainObject.Predmet.OstaliListFormatedWithAdressOIB>
  <DomainObject.Predmet.OstaliListNazivFormated>
    <izvorni_sadrzaj>
      <item>Bojan Zustović</item>
      <item>BOJAN ZUSTOVIĆ</item>
      <item>FABRICIO JURIČIĆ</item>
      <item>Kristijan Mijandrušić</item>
      <item>Tatjana Starčević</item>
      <item>Tatjana Starčević</item>
      <item>Nevenka Kovčalija</item>
      <item>Tomislav Perić</item>
    </izvorni_sadrzaj>
    <derivirana_varijabla naziv="DomainObject.Predmet.OstaliListNazivFormated_1">
      <item>Bojan Zustović</item>
      <item>BOJAN ZUSTOVIĆ</item>
      <item>FABRICIO JURIČIĆ</item>
      <item>Kristijan Mijandrušić</item>
      <item>Tatjana Starčević</item>
      <item>Tatjana Starčević</item>
      <item>Nevenka Kovčalija</item>
      <item>Tomislav Perić</item>
    </derivirana_varijabla>
  </DomainObject.Predmet.OstaliListNazivFormated>
  <DomainObject.Predmet.OstaliListNazivFormatedOIB>
    <izvorni_sadrzaj>
      <item>Bojan Zustović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NazivFormatedOIB_1">
      <item>Bojan Zustović</item>
      <item>BOJAN ZUSTOVIĆ</item>
      <item>FABRICIO JURIČIĆ</item>
      <item>Kristijan Mijandrušić, OIB 96007816779</item>
      <item>Tatjana Starčević</item>
      <item>Tatjana Starčević</item>
      <item>Nevenka Kovčalija</item>
      <item>Tomislav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izvorni_sadrzaj>
    <derivirana_varijabla naziv="DomainObject.Predmet.SudioniciListNaziv_1">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derivirana_varijabla>
  </DomainObject.Predmet.SudioniciListNaziv>
  <DomainObject.Predmet.SudioniciListAdressOIB>
    <izvorni_sadrzaj>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izvorni_sadrzaj>
    <derivirana_varijabla naziv="DomainObject.Predmet.SudioniciListAdressOIB_1">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izvorni_sadrzaj>
    <derivirana_varijabla naziv="DomainObject.Predmet.SudioniciListNazivOIB_1">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643</properties:Words>
  <properties:Characters>3525</properties:Characters>
  <properties:Lines>107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2017-09-11T11:18:00Z</dcterms:created>
  <dc:creator>korisnik</dc:creator>
  <cp:lastModifiedBy>Jasna Radulović</cp:lastModifiedBy>
  <cp:lastPrinted>2017-04-07T07:42:00Z</cp:lastPrinted>
  <dcterms:modified xmlns:xsi="http://www.w3.org/2001/XMLSchema-instance" xsi:type="dcterms:W3CDTF">2017-09-11T11:21:00Z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