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6b83" w14:paraId="0496b83" w:rsidRDefault="00B15477" w:rsidP="00EF6D8B" w:rsidR="00B15477" w:rsidRPr="00EC6792">
      <w:pPr>
        <w15:collapsed w:val="false"/>
      </w:pPr>
      <w:r w:rsidRPr="00EC679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2622" w:rsidP="0070027B" w:rsidR="00362622">
      <w:pPr>
        <w:jc w:val="both"/>
      </w:pPr>
    </w:p>
    <w:p w:rsidRDefault="0070027B" w:rsidP="0070027B" w:rsidR="0070027B" w:rsidRPr="00EC6792">
      <w:pPr>
        <w:jc w:val="both"/>
      </w:pPr>
      <w:r w:rsidRPr="00EC6792">
        <w:t>REPUBLIKA HRVATSKA</w:t>
      </w:r>
    </w:p>
    <w:p w:rsidRDefault="0070027B" w:rsidP="0070027B" w:rsidR="0070027B" w:rsidRPr="00EC6792">
      <w:pPr>
        <w:jc w:val="both"/>
      </w:pPr>
      <w:r w:rsidRPr="00EC6792">
        <w:t xml:space="preserve">TRGOVAČKI SUD U ZAGREBU                                     </w:t>
      </w:r>
      <w:r w:rsidR="00C70ACC" w:rsidRPr="00EC6792">
        <w:t xml:space="preserve">                     </w:t>
      </w:r>
      <w:r w:rsidR="00AB0902" w:rsidRPr="00EC6792">
        <w:t>46</w:t>
      </w:r>
      <w:r w:rsidR="00C70ACC" w:rsidRPr="00EC6792">
        <w:t>. St-</w:t>
      </w:r>
      <w:r w:rsidR="00EC4C7F" w:rsidRPr="00EC6792">
        <w:t>1770</w:t>
      </w:r>
      <w:r w:rsidR="00AE4138" w:rsidRPr="00EC6792">
        <w:t>/1</w:t>
      </w:r>
      <w:r w:rsidR="00844713">
        <w:t>7</w:t>
      </w:r>
      <w:bookmarkStart w:name="_GoBack" w:id="0"/>
      <w:bookmarkEnd w:id="0"/>
      <w:r w:rsidR="00362622">
        <w:t>-17</w:t>
      </w:r>
    </w:p>
    <w:p w:rsidRDefault="0070027B" w:rsidP="0070027B" w:rsidR="0070027B" w:rsidRPr="00EC6792">
      <w:pPr>
        <w:jc w:val="both"/>
      </w:pPr>
      <w:r w:rsidRPr="00EC6792">
        <w:t>Amruševa 2/II</w:t>
      </w:r>
    </w:p>
    <w:p w:rsidRDefault="00AE30AB" w:rsidP="00AE30AB" w:rsidR="00AE30AB" w:rsidRPr="00EC6792">
      <w:pPr>
        <w:jc w:val="center"/>
      </w:pPr>
    </w:p>
    <w:p w:rsidRDefault="00AE30AB" w:rsidP="00AE30AB" w:rsidR="0070027B" w:rsidRPr="00EC6792">
      <w:pPr>
        <w:jc w:val="center"/>
      </w:pPr>
      <w:r w:rsidRPr="00EC6792">
        <w:t xml:space="preserve">U   I M E   R E P U B L I K E   H R V A T S K E </w:t>
      </w:r>
    </w:p>
    <w:p w:rsidRDefault="00F24636" w:rsidP="0070027B" w:rsidR="00F24636" w:rsidRPr="00EC6792">
      <w:pPr>
        <w:jc w:val="center"/>
      </w:pPr>
    </w:p>
    <w:p w:rsidRDefault="00645B73" w:rsidP="0070027B" w:rsidR="0070027B" w:rsidRPr="00EC6792">
      <w:pPr>
        <w:jc w:val="center"/>
      </w:pPr>
      <w:r w:rsidRPr="00EC6792">
        <w:t>R J E Š E NJ E</w:t>
      </w:r>
    </w:p>
    <w:p w:rsidRDefault="0070027B" w:rsidP="0070027B" w:rsidR="0070027B" w:rsidRPr="00EC6792">
      <w:pPr>
        <w:jc w:val="both"/>
      </w:pPr>
    </w:p>
    <w:p w:rsidRDefault="00AB0902" w:rsidP="00AB0902" w:rsidR="00FF7BEC" w:rsidRPr="00EC6792">
      <w:pPr>
        <w:ind w:firstLine="708"/>
        <w:jc w:val="both"/>
      </w:pPr>
      <w:r w:rsidRPr="00EC6792">
        <w:t xml:space="preserve">Trgovački sud u Zagrebu, po sutkinji Maji Praljak, u stečajnom predmetu u povodu prijedloga predlagatelja </w:t>
      </w:r>
      <w:r w:rsidR="00EC4C7F" w:rsidRPr="00EC6792">
        <w:t>FINANCIJSKA AGENCIJA, RC Zagreb, Podružnica Karlovac, Ulica Pavla Vitezovića 1, OIB: 85821130368, za otvaranje stečajnog postupka nad dužnikom BION-DA j.d.o.o., OIB: 57381382834, Duga Resa, Trg kralja Tomislava 2</w:t>
      </w:r>
      <w:r w:rsidR="000A4792" w:rsidRPr="00EC6792">
        <w:t>,</w:t>
      </w:r>
      <w:r w:rsidRPr="00EC6792">
        <w:t xml:space="preserve"> </w:t>
      </w:r>
      <w:r w:rsidR="00FB7374" w:rsidRPr="00EC6792">
        <w:t>1</w:t>
      </w:r>
      <w:r w:rsidR="00EC4C7F" w:rsidRPr="00EC6792">
        <w:t>6</w:t>
      </w:r>
      <w:r w:rsidRPr="00EC6792">
        <w:t>. siječnja 2019.,</w:t>
      </w:r>
    </w:p>
    <w:p w:rsidRDefault="00AB0902" w:rsidP="005E103E" w:rsidR="00AB0902" w:rsidRPr="00EC6792">
      <w:pPr>
        <w:jc w:val="both"/>
      </w:pPr>
    </w:p>
    <w:p w:rsidRDefault="00C12410" w:rsidP="00AB0902" w:rsidR="00C12410" w:rsidRPr="00EC6792">
      <w:pPr>
        <w:jc w:val="center"/>
      </w:pPr>
      <w:r w:rsidRPr="00EC6792">
        <w:t>r i j e š i o     j e</w:t>
      </w:r>
    </w:p>
    <w:p w:rsidRDefault="00C12410" w:rsidP="00C12410" w:rsidR="00C12410" w:rsidRPr="00EC6792">
      <w:r w:rsidRPr="00EC6792">
        <w:t xml:space="preserve"> </w:t>
      </w:r>
    </w:p>
    <w:p w:rsidRDefault="00A93839" w:rsidP="00A93839" w:rsidR="00A93839" w:rsidRPr="00EC6792">
      <w:pPr>
        <w:jc w:val="both"/>
      </w:pPr>
      <w:r w:rsidRPr="00EC6792">
        <w:t xml:space="preserve">I. Otvara se stečajni postupak nad dužnikom </w:t>
      </w:r>
      <w:r w:rsidR="00EC4C7F" w:rsidRPr="00EC6792">
        <w:t xml:space="preserve">BION-DA j.d.o.o., Duga Resa, Trg kralja Tomislava 2, OIB: 57381382834, </w:t>
      </w:r>
      <w:r w:rsidR="00490E03" w:rsidRPr="00EC6792">
        <w:t>MBS:081043188.</w:t>
      </w:r>
      <w:r w:rsidRPr="00EC6792">
        <w:t xml:space="preserve"> Rješenje o otvaranju stečajnog postupka nad dužnikom istaknut</w:t>
      </w:r>
      <w:r w:rsidR="00F304CF" w:rsidRPr="00EC6792">
        <w:t>o</w:t>
      </w:r>
      <w:r w:rsidRPr="00EC6792">
        <w:t xml:space="preserve"> je</w:t>
      </w:r>
      <w:r w:rsidR="00CE7E27" w:rsidRPr="00EC6792">
        <w:t xml:space="preserve"> </w:t>
      </w:r>
      <w:r w:rsidR="00901FB2" w:rsidRPr="00EC6792">
        <w:t xml:space="preserve">na </w:t>
      </w:r>
      <w:r w:rsidR="00CE7E27" w:rsidRPr="00EC6792">
        <w:t>mrežnoj stranici</w:t>
      </w:r>
      <w:r w:rsidRPr="00EC6792">
        <w:t xml:space="preserve"> na e-</w:t>
      </w:r>
      <w:r w:rsidR="00CE7E27" w:rsidRPr="00EC6792">
        <w:t>oglasna ploča</w:t>
      </w:r>
      <w:r w:rsidRPr="00EC6792">
        <w:t xml:space="preserve"> Trgovačkog suda u Zagrebu dana </w:t>
      </w:r>
      <w:r w:rsidR="00F304CF" w:rsidRPr="00EC6792">
        <w:t>1</w:t>
      </w:r>
      <w:r w:rsidR="00EC4C7F" w:rsidRPr="00EC6792">
        <w:t>6</w:t>
      </w:r>
      <w:r w:rsidR="00AB0902" w:rsidRPr="00EC6792">
        <w:t>. siječnja</w:t>
      </w:r>
      <w:r w:rsidR="00804F72" w:rsidRPr="00EC6792">
        <w:t xml:space="preserve">  201</w:t>
      </w:r>
      <w:r w:rsidR="00AB0902" w:rsidRPr="00EC6792">
        <w:t>9</w:t>
      </w:r>
      <w:r w:rsidR="00774DCD" w:rsidRPr="00EC6792">
        <w:t xml:space="preserve">. </w:t>
      </w:r>
      <w:r w:rsidRPr="00EC6792">
        <w:t xml:space="preserve"> u </w:t>
      </w:r>
      <w:r w:rsidR="00F5530A" w:rsidRPr="00EC6792">
        <w:t>1</w:t>
      </w:r>
      <w:r w:rsidR="00AB0902" w:rsidRPr="00EC6792">
        <w:t>5</w:t>
      </w:r>
      <w:r w:rsidR="00F5530A" w:rsidRPr="00EC6792">
        <w:t>,0</w:t>
      </w:r>
      <w:r w:rsidR="00C126EA" w:rsidRPr="00EC6792">
        <w:t>0</w:t>
      </w:r>
      <w:r w:rsidR="00EF6D8B" w:rsidRPr="00EC6792">
        <w:t xml:space="preserve"> </w:t>
      </w:r>
      <w:r w:rsidRPr="00EC6792">
        <w:t>sati.</w:t>
      </w:r>
    </w:p>
    <w:p w:rsidRDefault="00A93839" w:rsidP="00A93839" w:rsidR="0086090D" w:rsidRPr="00EC6792">
      <w:pPr>
        <w:jc w:val="both"/>
      </w:pPr>
      <w:r w:rsidRPr="00EC6792">
        <w:t>II. Za s</w:t>
      </w:r>
      <w:r w:rsidR="0086090D" w:rsidRPr="00EC6792">
        <w:t>tečajnog upravitelja imenuje se Zdenko Bešlić, P. Krešimira IV br.4, Slavonski Brod, OIB: 40568270984.</w:t>
      </w:r>
    </w:p>
    <w:p w:rsidRDefault="00A93839" w:rsidP="00A93839" w:rsidR="00490E03" w:rsidRPr="00EC6792">
      <w:pPr>
        <w:jc w:val="both"/>
      </w:pPr>
      <w:r w:rsidRPr="00EC6792">
        <w:t xml:space="preserve">III. Zaključuje se stečajni postupak nad dužnikom </w:t>
      </w:r>
      <w:r w:rsidR="00490E03" w:rsidRPr="00EC6792">
        <w:t xml:space="preserve">BION-DA j.d.o.o., Duga Resa, Trg kralja Tomislava 2, OIB: 57381382834, MBS:081043188. </w:t>
      </w:r>
    </w:p>
    <w:p w:rsidRDefault="00A93839" w:rsidP="00A93839" w:rsidR="00A93839" w:rsidRPr="00EC6792">
      <w:pPr>
        <w:jc w:val="both"/>
      </w:pPr>
      <w:r w:rsidRPr="00EC6792">
        <w:t>IV. Nastali troškovi podmirit će se iz Fonda za pokriće troškova stečajnog postupka koji se ne mogu namiriti iz imovine dužnika.</w:t>
      </w:r>
    </w:p>
    <w:p w:rsidRDefault="00A93839" w:rsidP="00A93839" w:rsidR="00A93839" w:rsidRPr="00EC6792">
      <w:pPr>
        <w:jc w:val="both"/>
      </w:pPr>
      <w:r w:rsidRPr="00EC6792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EC6792">
      <w:pPr>
        <w:jc w:val="both"/>
      </w:pPr>
    </w:p>
    <w:p w:rsidRDefault="00C12410" w:rsidP="000A4792" w:rsidR="009A1BFE">
      <w:pPr>
        <w:jc w:val="center"/>
      </w:pPr>
      <w:r w:rsidRPr="00EC6792">
        <w:t>Obrazloženje</w:t>
      </w:r>
    </w:p>
    <w:p w:rsidRDefault="00362622" w:rsidP="000A4792" w:rsidR="00362622" w:rsidRPr="00EC6792">
      <w:pPr>
        <w:jc w:val="center"/>
      </w:pPr>
    </w:p>
    <w:p w:rsidRDefault="00490E03" w:rsidP="00490E03" w:rsidR="00490E03" w:rsidRPr="00EC6792">
      <w:pPr>
        <w:pStyle w:val="Tijeloteksta"/>
        <w:ind w:firstLine="708"/>
      </w:pPr>
      <w:r w:rsidRPr="00EC6792">
        <w:t>Financijska agencija, Regionalni centar Zagreb, podnijela je ovom sudu prijedlog za otvaranje stečajnog postupka nad dužnikom BION-DA j.d.o.o., OIB: 57381382834, Duga Resa, Trg kralja Tomislava 2, na temelju odredbe čl. 110. st. 1. Stečajnog zakona („Narodne novine“ broj 71/15 i 104/17, dalje: SZ). U prijedlogu za otvaranje stečajnog postupka se u bitnome navodi kako je na dan 19. lipnja 2017. dužnik u Očevidniku redoslijeda osnova za plaćanje imao evidentirane neizvršene osnove za plaćanje u neprekinutom razdoblju od 120 dana, u ukupnom iznosu od 28.155,78 kn, te je imao 1 zaposlenika.</w:t>
      </w:r>
    </w:p>
    <w:p w:rsidRDefault="00F5530A" w:rsidP="00C7307C" w:rsidR="00C7307C" w:rsidRPr="00EC6792">
      <w:pPr>
        <w:ind w:firstLine="708"/>
        <w:jc w:val="both"/>
      </w:pPr>
      <w:r w:rsidRPr="00EC679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 </w:t>
      </w:r>
    </w:p>
    <w:p w:rsidRDefault="00C7307C" w:rsidP="0051436B" w:rsidR="0051436B" w:rsidRPr="00EC6792">
      <w:pPr>
        <w:ind w:firstLine="708"/>
        <w:jc w:val="both"/>
      </w:pPr>
      <w:r w:rsidRPr="00EC6792">
        <w:t xml:space="preserve">Sud je rješenjem od </w:t>
      </w:r>
      <w:r w:rsidR="00490E03" w:rsidRPr="00EC6792">
        <w:t>2</w:t>
      </w:r>
      <w:r w:rsidR="00F304CF" w:rsidRPr="00EC6792">
        <w:t>. listopada 2018</w:t>
      </w:r>
      <w:r w:rsidRPr="00EC6792">
        <w:t xml:space="preserve">. pokrenuo prethodni postupak nad dužnikom, </w:t>
      </w:r>
      <w:r w:rsidR="00490E03" w:rsidRPr="00EC6792">
        <w:t>22</w:t>
      </w:r>
      <w:r w:rsidRPr="00EC6792">
        <w:t xml:space="preserve">. </w:t>
      </w:r>
      <w:r w:rsidR="00490E03" w:rsidRPr="00EC6792">
        <w:t>studenog</w:t>
      </w:r>
      <w:r w:rsidR="00F304CF" w:rsidRPr="00EC6792">
        <w:t xml:space="preserve"> </w:t>
      </w:r>
      <w:r w:rsidRPr="00EC6792">
        <w:t xml:space="preserve">2018. održano je ročište radi očitovanja o prijedlogu za otvaranje stečajnog postupka, </w:t>
      </w:r>
      <w:r w:rsidR="00F304CF" w:rsidRPr="00EC6792">
        <w:t xml:space="preserve">koje je spojeno s ročištem </w:t>
      </w:r>
      <w:r w:rsidRPr="00EC6792">
        <w:t xml:space="preserve">radi rasprave o pretpostavkama za otvaranje stečajnog </w:t>
      </w:r>
      <w:r w:rsidRPr="00EC6792">
        <w:lastRenderedPageBreak/>
        <w:t>postupka</w:t>
      </w:r>
      <w:r w:rsidR="00E06E8E" w:rsidRPr="00EC6792">
        <w:t>, na kojem je zastupnik po zakonu dužnika naveo kako je suglasan s time da se nad dužnikom otvori stečajni postupak.</w:t>
      </w:r>
      <w:r w:rsidR="0051436B" w:rsidRPr="00EC6792">
        <w:t xml:space="preserve"> </w:t>
      </w:r>
    </w:p>
    <w:p w:rsidRDefault="00E06E8E" w:rsidP="00E06E8E" w:rsidR="00E06E8E" w:rsidRPr="00EC6792">
      <w:pPr>
        <w:pStyle w:val="Tijeloteksta"/>
        <w:ind w:firstLine="708"/>
      </w:pPr>
      <w:r w:rsidRPr="00EC6792">
        <w:t xml:space="preserve">Iz potvrde Fine od </w:t>
      </w:r>
      <w:r w:rsidR="00490E03" w:rsidRPr="00EC6792">
        <w:t>9</w:t>
      </w:r>
      <w:r w:rsidRPr="00EC6792">
        <w:t>. listopada 2018. (list 1</w:t>
      </w:r>
      <w:r w:rsidR="00490E03" w:rsidRPr="00EC6792">
        <w:t>4</w:t>
      </w:r>
      <w:r w:rsidRPr="00EC6792">
        <w:t xml:space="preserve">. spisa) sud je utvrdio kako je dužnik na dan </w:t>
      </w:r>
      <w:r w:rsidR="00490E03" w:rsidRPr="00EC6792">
        <w:t>5</w:t>
      </w:r>
      <w:r w:rsidRPr="00EC6792">
        <w:t xml:space="preserve">. listopada 2018. u Očevidniku redoslijeda osnova za plaćanje imao neizvršene osnove za plaćanje u neprekinutom razdoblju od </w:t>
      </w:r>
      <w:r w:rsidR="00490E03" w:rsidRPr="00EC6792">
        <w:t>593 dana u iznosu od 57.812,36 kn.</w:t>
      </w:r>
    </w:p>
    <w:p w:rsidRDefault="00E06E8E" w:rsidP="0051436B" w:rsidR="0051436B" w:rsidRPr="00EC6792">
      <w:pPr>
        <w:ind w:firstLine="708"/>
        <w:jc w:val="both"/>
      </w:pPr>
      <w:r w:rsidRPr="00EC6792">
        <w:t>U konkretnom slučaju, sud je prihvatio predlagateljeve tvrdnje o neprekinutom razdoblju evidentiranih neizvršenih osnova za plaćanje koji su zavedeni u Očevidniku  redoslijeda osnova za plaćanje.</w:t>
      </w:r>
    </w:p>
    <w:p w:rsidRDefault="0051436B" w:rsidP="0051436B" w:rsidR="0051436B" w:rsidRPr="00EC6792">
      <w:pPr>
        <w:ind w:firstLine="708"/>
        <w:jc w:val="both"/>
      </w:pPr>
      <w:r w:rsidRPr="00EC6792">
        <w:t xml:space="preserve">Imajući sve navedeno u vidu,  kao i okolnost da je sud primjenom odredbe čl. 11. st. 3. SZ-a pribavio Uvjerenje Stanice za tehnički pregled vozila, Centar za vozila Hrvatske d.d. od </w:t>
      </w:r>
      <w:r w:rsidR="00490E03" w:rsidRPr="00EC6792">
        <w:t>15</w:t>
      </w:r>
      <w:r w:rsidRPr="00EC6792">
        <w:t xml:space="preserve">. </w:t>
      </w:r>
      <w:r w:rsidR="00490E03" w:rsidRPr="00EC6792">
        <w:t>listopada</w:t>
      </w:r>
      <w:r w:rsidRPr="00EC6792">
        <w:t xml:space="preserve"> 2018., iz kojeg proizlazi da dužnik prema službenoj evidenciji registracije cestovnih vozila nije evidentiran kao vlasnik vozila (list </w:t>
      </w:r>
      <w:r w:rsidR="00490E03" w:rsidRPr="00EC6792">
        <w:t>17.</w:t>
      </w:r>
      <w:r w:rsidR="0087596A" w:rsidRPr="00EC6792">
        <w:t xml:space="preserve"> </w:t>
      </w:r>
      <w:r w:rsidRPr="00EC6792">
        <w:t xml:space="preserve">spisa), kao i da dužnik nije u posjedu nekretnina (list </w:t>
      </w:r>
      <w:r w:rsidR="00490E03" w:rsidRPr="00EC6792">
        <w:t>12.</w:t>
      </w:r>
      <w:r w:rsidRPr="00EC6792">
        <w:t xml:space="preserve"> spisa), 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51436B" w:rsidP="0051436B" w:rsidR="0051436B" w:rsidRPr="00EC6792">
      <w:pPr>
        <w:ind w:firstLine="708"/>
        <w:jc w:val="both"/>
      </w:pPr>
      <w:r w:rsidRPr="00EC6792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51436B" w:rsidP="0051436B" w:rsidR="0051436B" w:rsidRPr="00EC6792">
      <w:pPr>
        <w:ind w:firstLine="708"/>
        <w:jc w:val="both"/>
      </w:pPr>
      <w:r w:rsidRPr="00EC679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51436B" w:rsidP="0051436B" w:rsidR="0051436B" w:rsidRPr="00EC6792">
      <w:pPr>
        <w:ind w:firstLine="708"/>
        <w:jc w:val="both"/>
      </w:pPr>
      <w:r w:rsidRPr="00EC6792">
        <w:t xml:space="preserve">Imajući u vidu navedeno,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362622" w:rsidP="0087596A" w:rsidR="00362622">
      <w:pPr>
        <w:jc w:val="center"/>
      </w:pPr>
    </w:p>
    <w:p w:rsidRDefault="00362622" w:rsidP="0087596A" w:rsidR="00362622">
      <w:pPr>
        <w:jc w:val="center"/>
      </w:pPr>
    </w:p>
    <w:p w:rsidRDefault="00C12410" w:rsidP="0087596A" w:rsidR="00C12410" w:rsidRPr="00EC6792">
      <w:pPr>
        <w:jc w:val="center"/>
      </w:pPr>
      <w:r w:rsidRPr="00EC6792">
        <w:t>Zagreb</w:t>
      </w:r>
      <w:r w:rsidR="00FE39A2" w:rsidRPr="00EC6792">
        <w:t xml:space="preserve">, </w:t>
      </w:r>
      <w:r w:rsidR="00FB7374" w:rsidRPr="00EC6792">
        <w:t>1</w:t>
      </w:r>
      <w:r w:rsidR="00490E03" w:rsidRPr="00EC6792">
        <w:t>6</w:t>
      </w:r>
      <w:r w:rsidR="00FE39A2" w:rsidRPr="00EC6792">
        <w:t>. siječnja</w:t>
      </w:r>
      <w:r w:rsidR="00774DCD" w:rsidRPr="00EC6792">
        <w:t xml:space="preserve"> </w:t>
      </w:r>
      <w:r w:rsidR="00A734D0" w:rsidRPr="00EC6792">
        <w:t>201</w:t>
      </w:r>
      <w:r w:rsidR="00FE39A2" w:rsidRPr="00EC6792">
        <w:t>9</w:t>
      </w:r>
      <w:r w:rsidRPr="00EC6792">
        <w:t>.</w:t>
      </w:r>
    </w:p>
    <w:p w:rsidRDefault="0087596A" w:rsidP="0087596A" w:rsidR="0087596A" w:rsidRPr="00EC6792">
      <w:pPr>
        <w:jc w:val="center"/>
      </w:pPr>
    </w:p>
    <w:p w:rsidRDefault="00C12410" w:rsidP="00363447" w:rsidR="00C12410" w:rsidRPr="00EC6792">
      <w:pPr>
        <w:jc w:val="right"/>
      </w:pPr>
      <w:r w:rsidRPr="00EC6792">
        <w:t>Su</w:t>
      </w:r>
      <w:r w:rsidR="00FE39A2" w:rsidRPr="00EC6792">
        <w:t>tkinja</w:t>
      </w:r>
      <w:r w:rsidRPr="00EC6792">
        <w:t>:</w:t>
      </w:r>
    </w:p>
    <w:p w:rsidRDefault="00363447" w:rsidP="00EF6D8B" w:rsidR="00362622">
      <w:pPr>
        <w:jc w:val="right"/>
      </w:pPr>
      <w:r w:rsidRPr="00EC6792">
        <w:t xml:space="preserve"> </w:t>
      </w:r>
      <w:r w:rsidR="00FE39A2" w:rsidRPr="00EC6792">
        <w:t>Maja Praljak</w:t>
      </w:r>
      <w:r w:rsidR="00362622">
        <w:t>, v.r.</w:t>
      </w:r>
    </w:p>
    <w:p w:rsidRDefault="00362622" w:rsidP="00EF6D8B" w:rsidR="00362622">
      <w:pPr>
        <w:jc w:val="right"/>
      </w:pPr>
    </w:p>
    <w:p w:rsidRDefault="00362622" w:rsidR="00362622">
      <w:r>
        <w:t>Za točnost otpravka-ovlašteni službenik:</w:t>
      </w:r>
    </w:p>
    <w:p w:rsidRDefault="00362622" w:rsidR="00362622">
      <w:r>
        <w:t>Nikolina Krunić</w:t>
      </w:r>
    </w:p>
    <w:p w:rsidRDefault="00C12410" w:rsidP="00EF6D8B" w:rsidR="00B15477" w:rsidRPr="00EC6792">
      <w:pPr>
        <w:jc w:val="right"/>
      </w:pPr>
      <w:r w:rsidRPr="00EC6792">
        <w:t xml:space="preserve"> </w:t>
      </w:r>
    </w:p>
    <w:p w:rsidRDefault="00D73F78" w:rsidP="00C12410" w:rsidR="00D73F78" w:rsidRPr="00EC6792"/>
    <w:p w:rsidRDefault="00C12410" w:rsidP="00C12410" w:rsidR="00C12410" w:rsidRPr="00EC6792">
      <w:r w:rsidRPr="00EC6792">
        <w:t>Uputa o pravnom lijeku:</w:t>
      </w:r>
    </w:p>
    <w:p w:rsidRDefault="00C12410" w:rsidP="00363447" w:rsidR="005448EA" w:rsidRPr="00EC6792">
      <w:pPr>
        <w:jc w:val="both"/>
      </w:pPr>
      <w:r w:rsidRPr="00EC6792">
        <w:t>Protiv točke I i II ovog rješenja  žalbu može podnijeti osoba koja je bila zastupnik po zakonu dužnika pravne osobe do dana nastupanja pravnih posljedica otvaranja stečajnog postupka.</w:t>
      </w:r>
      <w:r w:rsidR="00363447" w:rsidRPr="00EC6792">
        <w:t xml:space="preserve"> </w:t>
      </w:r>
      <w:r w:rsidRPr="00EC6792">
        <w:t>Protiv točke III i IV ovog rješenja može se izjaviti žalba. Žalba se podnosi ovom sudu u 2 primjerka za Visoki trgovački sud RH u roku od 8 dana, od dana dostave rješenja.</w:t>
      </w:r>
    </w:p>
    <w:p w:rsidRDefault="00D73F78" w:rsidP="00C12410" w:rsidR="00D73F78"/>
    <w:p w:rsidRDefault="00362622" w:rsidP="00C12410" w:rsidR="00362622" w:rsidRPr="00EC6792"/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490E03">
      <w:t>1770</w:t>
    </w:r>
    <w:r w:rsidR="006E7CBC">
      <w:t>/1</w:t>
    </w:r>
    <w:r w:rsidR="00490E03">
      <w:t>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E61761"/>
    <w:multiLevelType w:val="hybridMultilevel"/>
    <w:tmpl w:val="0298C924"/>
    <w:lvl w:tplc="B34261E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0CAE"/>
    <w:rsid w:val="00091482"/>
    <w:rsid w:val="000A4792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17FC"/>
    <w:rsid w:val="00362622"/>
    <w:rsid w:val="00363447"/>
    <w:rsid w:val="00372077"/>
    <w:rsid w:val="0038259F"/>
    <w:rsid w:val="00392E4D"/>
    <w:rsid w:val="003A6824"/>
    <w:rsid w:val="003A7D16"/>
    <w:rsid w:val="003C4904"/>
    <w:rsid w:val="003E40BC"/>
    <w:rsid w:val="00410190"/>
    <w:rsid w:val="00470722"/>
    <w:rsid w:val="00471353"/>
    <w:rsid w:val="00490E03"/>
    <w:rsid w:val="004963DC"/>
    <w:rsid w:val="004971B3"/>
    <w:rsid w:val="004B3FA4"/>
    <w:rsid w:val="004B5A59"/>
    <w:rsid w:val="004C5B58"/>
    <w:rsid w:val="004D2496"/>
    <w:rsid w:val="004D34E6"/>
    <w:rsid w:val="004E2A3A"/>
    <w:rsid w:val="0051436B"/>
    <w:rsid w:val="00515B7F"/>
    <w:rsid w:val="0051697E"/>
    <w:rsid w:val="005224DC"/>
    <w:rsid w:val="00522E07"/>
    <w:rsid w:val="00526255"/>
    <w:rsid w:val="0053410A"/>
    <w:rsid w:val="0053569B"/>
    <w:rsid w:val="005448EA"/>
    <w:rsid w:val="005A2B10"/>
    <w:rsid w:val="005E103E"/>
    <w:rsid w:val="00603A21"/>
    <w:rsid w:val="00610C1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2E6D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44713"/>
    <w:rsid w:val="0086090D"/>
    <w:rsid w:val="008622C8"/>
    <w:rsid w:val="0087596A"/>
    <w:rsid w:val="008914FD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35620"/>
    <w:rsid w:val="00A4707E"/>
    <w:rsid w:val="00A734D0"/>
    <w:rsid w:val="00A85B02"/>
    <w:rsid w:val="00A93839"/>
    <w:rsid w:val="00A93B63"/>
    <w:rsid w:val="00AB0902"/>
    <w:rsid w:val="00AD1CFD"/>
    <w:rsid w:val="00AE30AB"/>
    <w:rsid w:val="00AE4138"/>
    <w:rsid w:val="00AF142B"/>
    <w:rsid w:val="00AF1D71"/>
    <w:rsid w:val="00B12FFA"/>
    <w:rsid w:val="00B15477"/>
    <w:rsid w:val="00B1636B"/>
    <w:rsid w:val="00B6336F"/>
    <w:rsid w:val="00B8024A"/>
    <w:rsid w:val="00BB5337"/>
    <w:rsid w:val="00BC5BDA"/>
    <w:rsid w:val="00BD17D3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07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4312A"/>
    <w:rsid w:val="00D73F78"/>
    <w:rsid w:val="00D85CC6"/>
    <w:rsid w:val="00D90448"/>
    <w:rsid w:val="00DC268C"/>
    <w:rsid w:val="00DC7C75"/>
    <w:rsid w:val="00DE52A0"/>
    <w:rsid w:val="00E06E8E"/>
    <w:rsid w:val="00E23F79"/>
    <w:rsid w:val="00E46026"/>
    <w:rsid w:val="00E67E76"/>
    <w:rsid w:val="00E92D41"/>
    <w:rsid w:val="00EB51F8"/>
    <w:rsid w:val="00EC4C7F"/>
    <w:rsid w:val="00EC6792"/>
    <w:rsid w:val="00EF6D8B"/>
    <w:rsid w:val="00F0775C"/>
    <w:rsid w:val="00F13D22"/>
    <w:rsid w:val="00F24636"/>
    <w:rsid w:val="00F304CF"/>
    <w:rsid w:val="00F51E11"/>
    <w:rsid w:val="00F55247"/>
    <w:rsid w:val="00F5530A"/>
    <w:rsid w:val="00F61CF3"/>
    <w:rsid w:val="00F81E5D"/>
    <w:rsid w:val="00FB7374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6090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2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6090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2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29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St-1770/2017-17</izvorni_sadrzaj>
    <derivirana_varijabla naziv="DomainObject.Oznaka_1">St-1770/2017-17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St-1770/2017</izvorni_sadrzaj>
    <derivirana_varijabla naziv="DomainObject.Predmet.OznakaBroj_1">St-1770/2017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BION - DA j.d.o.o. zastupanog po punomoćniku Damir Biondić</izvorni_sadrzaj>
    <derivirana_varijabla naziv="DomainObject.Predmet.ProtustrankaFormated_1">  BION - DA j.d.o.o. zastupanog po punomoćniku Damir Biondić</derivirana_varijabla>
  </DomainObject.Predmet.ProtustrankaFormated>
  <DomainObject.Predmet.ProtustrankaFormatedOIB>
    <izvorni_sadrzaj>  BION - DA j.d.o.o., OIB 57381382834 zastupanog po punomoćniku Damir Biondić</izvorni_sadrzaj>
    <derivirana_varijabla naziv="DomainObject.Predmet.ProtustrankaFormatedOIB_1">  BION - DA j.d.o.o., OIB 57381382834 zastupanog po punomoćniku Damir Biondić</derivirana_varijabla>
  </DomainObject.Predmet.ProtustrankaFormatedOIB>
  <DomainObject.Predmet.ProtustrankaFormatedWithAdress>
    <izvorni_sadrzaj> BION - DA j.d.o.o., Trg Kralja Tomislava 2, 47250 Duga Resa zastupanog po punomoćniku Damir Biondić</izvorni_sadrzaj>
    <derivirana_varijabla naziv="DomainObject.Predmet.ProtustrankaFormatedWithAdress_1"> BION - DA j.d.o.o., Trg Kralja Tomislava 2, 47250 Duga Resa zastupanog po punomoćniku Damir Biondić</derivirana_varijabla>
  </DomainObject.Predmet.ProtustrankaFormatedWithAdress>
  <DomainObject.Predmet.ProtustrankaFormatedWithAdressOIB>
    <izvorni_sadrzaj> BION - DA j.d.o.o., OIB 57381382834, Trg Kralja Tomislava 2, 47250 Duga Resa zastupanog po punomoćniku Damir Biondić</izvorni_sadrzaj>
    <derivirana_varijabla naziv="DomainObject.Predmet.ProtustrankaFormatedWithAdressOIB_1"> BION - DA j.d.o.o., OIB 57381382834, Trg Kralja Tomislava 2, 47250 Duga Resa zastupanog po punomoćniku Damir Biondić</derivirana_varijabla>
  </DomainObject.Predmet.ProtustrankaFormatedWithAdressOIB>
  <DomainObject.Predmet.ProtustrankaWithAdress>
    <izvorni_sadrzaj>BION - DA j.d.o.o. Trg Kralja Tomislava 2, 47250 Duga Resa</izvorni_sadrzaj>
    <derivirana_varijabla naziv="DomainObject.Predmet.ProtustrankaWithAdress_1">BION - DA j.d.o.o. Trg Kralja Tomislava 2, 47250 Duga Resa</derivirana_varijabla>
  </DomainObject.Predmet.ProtustrankaWithAdress>
  <DomainObject.Predmet.ProtustrankaWithAdressOIB>
    <izvorni_sadrzaj>BION - DA j.d.o.o., OIB 57381382834, Trg Kralja Tomislava 2, 47250 Duga Resa</izvorni_sadrzaj>
    <derivirana_varijabla naziv="DomainObject.Predmet.ProtustrankaWithAdressOIB_1">BION - DA j.d.o.o., OIB 57381382834, Trg Kralja Tomislava 2, 47250 Duga Resa</derivirana_varijabla>
  </DomainObject.Predmet.ProtustrankaWithAdressOIB>
  <DomainObject.Predmet.ProtustrankaNazivFormated>
    <izvorni_sadrzaj>BION - DA j.d.o.o.</izvorni_sadrzaj>
    <derivirana_varijabla naziv="DomainObject.Predmet.ProtustrankaNazivFormated_1">BION - DA j.d.o.o.</derivirana_varijabla>
  </DomainObject.Predmet.ProtustrankaNazivFormated>
  <DomainObject.Predmet.ProtustrankaNazivFormatedOIB>
    <izvorni_sadrzaj>BION - DA j.d.o.o., OIB 57381382834</izvorni_sadrzaj>
    <derivirana_varijabla naziv="DomainObject.Predmet.ProtustrankaNazivFormatedOIB_1">BION - DA j.d.o.o., OIB 57381382834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BION - DA j.d.o.o. zastupanog po punomoćniku Damir Biondić</item>
    </izvorni_sadrzaj>
    <derivirana_varijabla naziv="DomainObject.Predmet.ProtuStrankaListFormated_1">
      <item>BION - DA j.d.o.o. zastupanog po punomoćniku Damir Biondić</item>
    </derivirana_varijabla>
  </DomainObject.Predmet.ProtuStrankaListFormated>
  <DomainObject.Predmet.ProtuStrankaListFormatedOIB>
    <izvorni_sadrzaj>
      <item>BION - DA j.d.o.o., OIB 57381382834 zastupanog po punomoćniku Damir Biondić</item>
    </izvorni_sadrzaj>
    <derivirana_varijabla naziv="DomainObject.Predmet.ProtuStrankaListFormatedOIB_1">
      <item>BION - DA j.d.o.o., OIB 57381382834 zastupanog po punomoćniku Damir Biondić</item>
    </derivirana_varijabla>
  </DomainObject.Predmet.ProtuStrankaListFormatedOIB>
  <DomainObject.Predmet.ProtuStrankaListFormatedWithAdress>
    <izvorni_sadrzaj>
      <item>BION - DA j.d.o.o., Trg Kralja Tomislava 2, 47250 Duga Resa zastupanog po punomoćniku Damir Biondić</item>
    </izvorni_sadrzaj>
    <derivirana_varijabla naziv="DomainObject.Predmet.ProtuStrankaListFormatedWithAdress_1">
      <item>BION - DA j.d.o.o., Trg Kralja Tomislava 2, 47250 Duga Resa zastupanog po punomoćniku Damir Biondić</item>
    </derivirana_varijabla>
  </DomainObject.Predmet.ProtuStrankaListFormatedWithAdress>
  <DomainObject.Predmet.ProtuStrankaListFormatedWithAdressOIB>
    <izvorni_sadrzaj>
      <item>BION - DA j.d.o.o., OIB 57381382834, Trg Kralja Tomislava 2, 47250 Duga Resa zastupanog po punomoćniku Damir Biondić</item>
    </izvorni_sadrzaj>
    <derivirana_varijabla naziv="DomainObject.Predmet.ProtuStrankaListFormatedWithAdressOIB_1">
      <item>BION - DA j.d.o.o., OIB 57381382834, Trg Kralja Tomislava 2, 47250 Duga Resa zastupanog po punomoćniku Damir Biondić</item>
    </derivirana_varijabla>
  </DomainObject.Predmet.ProtuStrankaListFormatedWithAdressOIB>
  <DomainObject.Predmet.ProtuStrankaListNazivFormated>
    <izvorni_sadrzaj>
      <item>BION - DA j.d.o.o.</item>
    </izvorni_sadrzaj>
    <derivirana_varijabla naziv="DomainObject.Predmet.ProtuStrankaListNazivFormated_1">
      <item>BION - DA j.d.o.o.</item>
    </derivirana_varijabla>
  </DomainObject.Predmet.ProtuStrankaListNazivFormated>
  <DomainObject.Predmet.ProtuStrankaListNazivFormatedOIB>
    <izvorni_sadrzaj>
      <item>BION - DA j.d.o.o., OIB 57381382834</item>
    </izvorni_sadrzaj>
    <derivirana_varijabla naziv="DomainObject.Predmet.ProtuStrankaListNazivFormatedOIB_1">
      <item>BION - DA j.d.o.o., OIB 57381382834</item>
    </derivirana_varijabla>
  </DomainObject.Predmet.ProtuStrankaListNazivFormatedOIB>
  <DomainObject.Predmet.OstaliListFormated>
    <izvorni_sadrzaj>
      <item>Damir Biondić punomoćnik sudionika u postupku BION - DA j.d.o.o.</item>
      <item>Addiko bank d.d.</item>
    </izvorni_sadrzaj>
    <derivirana_varijabla naziv="DomainObject.Predmet.OstaliListFormated_1">
      <item>Damir Biondić punomoćnik sudionika u postupku BION - DA j.d.o.o.</item>
      <item>Addiko bank d.d.</item>
    </derivirana_varijabla>
  </DomainObject.Predmet.OstaliListFormated>
  <DomainObject.Predmet.OstaliListFormatedOIB>
    <izvorni_sadrzaj>
      <item>Damir Biondić, OIB 16475619595 punomoćnik sudionika u postupku BION - DA j.d.o.o.</item>
      <item>Addiko bank d.d., OIB 51097145980</item>
    </izvorni_sadrzaj>
    <derivirana_varijabla naziv="DomainObject.Predmet.OstaliListFormatedOIB_1">
      <item>Damir Biondić, OIB 16475619595 punomoćnik sudionika u postupku BION - DA j.d.o.o.</item>
      <item>Addiko bank d.d., OIB 51097145980</item>
    </derivirana_varijabla>
  </DomainObject.Predmet.OstaliListFormatedOIB>
  <DomainObject.Predmet.OstaliListFormatedWithAdress>
    <izvorni_sadrzaj>
      <item>Damir Biondić, Trg kralja Tomislava 2, 47250 Duga Resa punomoćnik sudionika u postupku BION - DA j.d.o.o.</item>
      <item>Addiko bank d.d., Dunajska Cesta 117, Ljubljana</item>
    </izvorni_sadrzaj>
    <derivirana_varijabla naziv="DomainObject.Predmet.OstaliListFormatedWithAdress_1">
      <item>Damir Biondić, Trg kralja Tomislava 2, 47250 Duga Resa punomoćnik sudionika u postupku BION - DA j.d.o.o.</item>
      <item>Addiko bank d.d., Dunajska Cesta 117, Ljubljana</item>
    </derivirana_varijabla>
  </DomainObject.Predmet.OstaliListFormatedWithAdress>
  <DomainObject.Predmet.OstaliListFormatedWithAdressOIB>
    <izvorni_sadrzaj>
      <item>Damir Biondić, OIB 16475619595, Trg kralja Tomislava 2, 47250 Duga Resa punomoćnik sudionika u postupku BION - DA j.d.o.o.</item>
      <item>Addiko bank d.d., OIB 51097145980, Dunajska Cesta 117, Ljubljana</item>
    </izvorni_sadrzaj>
    <derivirana_varijabla naziv="DomainObject.Predmet.OstaliListFormatedWithAdressOIB_1">
      <item>Damir Biondić, OIB 16475619595, Trg kralja Tomislava 2, 47250 Duga Resa punomoćnik sudionika u postupku BION - DA j.d.o.o.</item>
      <item>Addiko bank d.d., OIB 51097145980, Dunajska Cesta 117, Ljubljana</item>
    </derivirana_varijabla>
  </DomainObject.Predmet.OstaliListFormatedWithAdressOIB>
  <DomainObject.Predmet.OstaliListNazivFormated>
    <izvorni_sadrzaj>
      <item>Damir Biondić</item>
      <item>Addiko bank d.d.</item>
    </izvorni_sadrzaj>
    <derivirana_varijabla naziv="DomainObject.Predmet.OstaliListNazivFormated_1">
      <item>Damir Biondić</item>
      <item>Addiko bank d.d.</item>
    </derivirana_varijabla>
  </DomainObject.Predmet.OstaliListNazivFormated>
  <DomainObject.Predmet.OstaliListNazivFormatedOIB>
    <izvorni_sadrzaj>
      <item>Damir Biondić, OIB 16475619595</item>
      <item>Addiko bank d.d., OIB 51097145980</item>
    </izvorni_sadrzaj>
    <derivirana_varijabla naziv="DomainObject.Predmet.OstaliListNazivFormatedOIB_1">
      <item>Damir Biondić, OIB 16475619595</item>
      <item>Addiko bank d.d., OIB 51097145980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St-1770/2017-17</izvorni_sadrzaj>
    <derivirana_varijabla naziv="DomainObject.PoslovniBrojDokumenta_1">St-1770/2017-17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BION - DA j.d.o.o.</izvorni_sadrzaj>
    <derivirana_varijabla naziv="DomainObject.Predmet.ProtustrankaIDrugi_1">BION - DA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BION - DA j.d.o.o., OIB 57381382834, Trg Kralja Tomislava 2, 47250 Duga Resa</izvorni_sadrzaj>
    <derivirana_varijabla naziv="DomainObject.Predmet.ProtustrankaIDrugiAdressOIB_1">BION - DA j.d.o.o., OIB 57381382834, Trg Kralja Tomislava 2,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BION - DA j.d.o.o.</item>
      <item>Damir Biondić</item>
      <item>Addiko bank d.d.</item>
    </izvorni_sadrzaj>
    <derivirana_varijabla naziv="DomainObject.Predmet.SudioniciListNaziv_1">
      <item>FINA regionalni centar Zagreb, podružnica Karlovac</item>
      <item>BION - DA j.d.o.o.</item>
      <item>Damir Biondić</item>
      <item>Addiko bank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BION - DA j.d.o.o., OIB 57381382834, Trg Kralja Tomislava 2,47250 Duga Resa</item>
      <item>Damir Biondić, OIB 16475619595, Trg kralja Tomislava 2,47250 Duga Resa</item>
      <item>Addiko bank d.d., OIB 51097145980, Dunajska Cesta 117,Ljubljana</item>
    </izvorni_sadrzaj>
    <derivirana_varijabla naziv="DomainObject.Predmet.SudioniciListAdressOIB_1">
      <item>FINA regionalni centar Zagreb, podružnica Karlovac, OIB 85821130368, Vitezovićeva 1,47000 Karlovac</item>
      <item>BION - DA j.d.o.o., OIB 57381382834, Trg Kralja Tomislava 2,47250 Duga Resa</item>
      <item>Damir Biondić, OIB 16475619595, Trg kralja Tomislava 2,47250 Duga Resa</item>
      <item>Addiko bank d.d., OIB 51097145980, Dunajska Cesta 117,Ljubljana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57381382834</item>
      <item>, OIB 16475619595</item>
      <item>, OIB 51097145980</item>
    </izvorni_sadrzaj>
    <derivirana_varijabla naziv="DomainObject.Predmet.SudioniciListNazivOIB_1">
      <item>, OIB 85821130368</item>
      <item>, OIB 57381382834</item>
      <item>, OIB 16475619595</item>
      <item>, OIB 51097145980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St-1770/2017-14</izvorni_sadrzaj>
    <derivirana_varijabla naziv="DomainObject.PredzadnjaOdlukaIzPredmeta.Oznaka_1">St-1770/2017-14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7A858-A109-4562-AC99-9FEBB4ABF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4598</properties:Characters>
  <properties:Lines>95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2019-01-15T14:06:00Z</dcterms:created>
  <dc:creator>gzubak</dc:creator>
  <cp:lastModifiedBy>Nikolina Krunić</cp:lastModifiedBy>
  <cp:lastPrinted>2019-01-16T09:45:00Z</cp:lastPrinted>
  <dcterms:modified xmlns:xsi="http://www.w3.org/2001/XMLSchema-instance" xsi:type="dcterms:W3CDTF">2019-01-16T09:58:00Z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St-1770/2017-17 / Odluka - Rješenje - otvaranje i zaključenje stečajnog postupka (čl. 132) (7._Rješenje-čl._132._st._2._SZ-a._sz-a)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