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4a20" w14:paraId="49f4a20" w:rsidRDefault="00B60270" w:rsidP="005457E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E1007C">
        <w:t>3</w:t>
      </w:r>
      <w:r w:rsidR="00152E65">
        <w:t>8</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8A4BCA">
        <w:t>EVEN</w:t>
      </w:r>
      <w:r w:rsidR="00E1007C">
        <w:t xml:space="preserve"> d.o.o.</w:t>
      </w:r>
      <w:r w:rsidR="00F727DD">
        <w:t>,</w:t>
      </w:r>
      <w:r w:rsidR="003F3A6F">
        <w:t xml:space="preserve"> </w:t>
      </w:r>
      <w:r w:rsidR="00E1007C">
        <w:t>Zagreb</w:t>
      </w:r>
      <w:r w:rsidR="003F3A6F">
        <w:t xml:space="preserve">, </w:t>
      </w:r>
      <w:r w:rsidR="008A4BCA">
        <w:t>Črnomerec 63</w:t>
      </w:r>
      <w:r w:rsidR="003F3A6F">
        <w:t xml:space="preserve">, OIB: </w:t>
      </w:r>
      <w:r w:rsidR="00200D62">
        <w:t>8</w:t>
      </w:r>
      <w:r w:rsidR="008A4BCA">
        <w:t>7080896548</w:t>
      </w:r>
      <w:r w:rsidRPr="00B60270">
        <w:t xml:space="preserve">, dana </w:t>
      </w:r>
      <w:r w:rsidR="005E258C">
        <w:t>2</w:t>
      </w:r>
      <w:r w:rsidR="002675C4">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2675C4">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4D6D97">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4D6D97" w:rsidP="00B60270" w:rsidR="004D6D97">
      <w:pPr>
        <w:jc w:val="both"/>
      </w:pPr>
    </w:p>
    <w:p w:rsidRDefault="004D6D97" w:rsidP="004A36CD" w:rsidR="004D6D97">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4D6D97" w:rsidP="00B60270" w:rsidR="004D6D97"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E1007C">
      <w:t>3</w:t>
    </w:r>
    <w:r w:rsidR="008A4BCA">
      <w:t>8</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3356C"/>
    <w:rsid w:val="00152E65"/>
    <w:rsid w:val="00185967"/>
    <w:rsid w:val="001B6D77"/>
    <w:rsid w:val="00200D62"/>
    <w:rsid w:val="00227825"/>
    <w:rsid w:val="002450E7"/>
    <w:rsid w:val="002675C4"/>
    <w:rsid w:val="002A0E56"/>
    <w:rsid w:val="002C24C5"/>
    <w:rsid w:val="002D02D7"/>
    <w:rsid w:val="003066AC"/>
    <w:rsid w:val="00314BA0"/>
    <w:rsid w:val="0033442E"/>
    <w:rsid w:val="003E38ED"/>
    <w:rsid w:val="003F3A6F"/>
    <w:rsid w:val="00421D58"/>
    <w:rsid w:val="00424587"/>
    <w:rsid w:val="004377B5"/>
    <w:rsid w:val="004A3F8A"/>
    <w:rsid w:val="004D6D97"/>
    <w:rsid w:val="00513715"/>
    <w:rsid w:val="005436B7"/>
    <w:rsid w:val="005457EA"/>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A4BCA"/>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93BBB"/>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4D6D97"/>
    <w:rPr>
      <w:color w:val="808080"/>
      <w:bdr w:space="0" w:sz="0" w:color="auto" w:val="none"/>
      <w:shd w:fill="auto" w:color="auto" w:val="clear"/>
    </w:rPr>
  </w:style>
  <w:style w:customStyle="true" w:styleId="eSPISCCParagraphDefaultFont" w:type="character">
    <w:name w:val="eSPIS_CC_Paragraph Default Font"/>
    <w:basedOn w:val="Zadanifontodlomka"/>
    <w:rsid w:val="004D6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D97"/>
    <w:rPr>
      <w:bdr w:space="0" w:sz="0" w:color="auto" w:val="none"/>
      <w:shd w:fill="FFFFCC" w:color="auto" w:val="clear"/>
      <w:lang w:val="hr-HR"/>
    </w:rPr>
  </w:style>
  <w:style w:customStyle="true" w:styleId="PozadinaSvijetloCrvena" w:type="character">
    <w:name w:val="Pozadina_SvijetloCrvena"/>
    <w:basedOn w:val="eSPISCCParagraphDefaultFont"/>
    <w:rsid w:val="004D6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D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4D6D97"/>
    <w:rPr>
      <w:color w:val="808080"/>
      <w:bdr w:color="auto" w:space="0" w:sz="0" w:val="none"/>
      <w:shd w:color="auto" w:fill="auto" w:val="clear"/>
    </w:rPr>
  </w:style>
  <w:style w:customStyle="1" w:styleId="eSPISCCParagraphDefaultFont" w:type="character">
    <w:name w:val="eSPIS_CC_Paragraph Default Font"/>
    <w:basedOn w:val="Zadanifontodlomka"/>
    <w:rsid w:val="004D6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D97"/>
    <w:rPr>
      <w:bdr w:color="auto" w:space="0" w:sz="0" w:val="none"/>
      <w:shd w:color="auto" w:fill="FFFFCC" w:val="clear"/>
      <w:lang w:val="hr-HR"/>
    </w:rPr>
  </w:style>
  <w:style w:customStyle="1" w:styleId="PozadinaSvijetloCrvena" w:type="character">
    <w:name w:val="Pozadina_SvijetloCrvena"/>
    <w:basedOn w:val="eSPISCCParagraphDefaultFont"/>
    <w:rsid w:val="004D6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D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St-1238/2018</izvorni_sadrzaj>
    <derivirana_varijabla naziv="DomainObject.Predmet.OznakaBroj_1">St-1238/2018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EVEN d.o.o. zastupanog po punomoćniku Adriána Farkas</izvorni_sadrzaj>
    <derivirana_varijabla naziv="DomainObject.Predmet.ProtustrankaFormated_1">  EVEN d.o.o. zastupanog po punomoćniku Adriána Farkas</derivirana_varijabla>
  </DomainObject.Predmet.ProtustrankaFormated>
  <DomainObject.Predmet.ProtustrankaFormatedOIB>
    <izvorni_sadrzaj>  EVEN d.o.o., OIB 87080896548 zastupanog po punomoćniku Adriána Farkas</izvorni_sadrzaj>
    <derivirana_varijabla naziv="DomainObject.Predmet.ProtustrankaFormatedOIB_1">  EVEN d.o.o., OIB 87080896548 zastupanog po punomoćniku Adriána Farkas</derivirana_varijabla>
  </DomainObject.Predmet.ProtustrankaFormatedOIB>
  <DomainObject.Predmet.ProtustrankaFormatedWithAdress>
    <izvorni_sadrzaj> EVEN d.o.o., Črnomerec 63, 10000 Zagreb zastupanog po punomoćniku Adriána Farkas</izvorni_sadrzaj>
    <derivirana_varijabla naziv="DomainObject.Predmet.ProtustrankaFormatedWithAdress_1"> EVEN d.o.o., Črnomerec 63, 10000 Zagreb zastupanog po punomoćniku Adriána Farkas</derivirana_varijabla>
  </DomainObject.Predmet.ProtustrankaFormatedWithAdress>
  <DomainObject.Predmet.ProtustrankaFormatedWithAdressOIB>
    <izvorni_sadrzaj> EVEN d.o.o., OIB 87080896548, Črnomerec 63, 10000 Zagreb zastupanog po punomoćniku Adriána Farkas</izvorni_sadrzaj>
    <derivirana_varijabla naziv="DomainObject.Predmet.ProtustrankaFormatedWithAdressOIB_1"> EVEN d.o.o., OIB 87080896548, Črnomerec 63, 10000 Zagreb zastupanog po punomoćniku Adriána Farkas</derivirana_varijabla>
  </DomainObject.Predmet.ProtustrankaFormatedWithAdressOIB>
  <DomainObject.Predmet.ProtustrankaWithAdress>
    <izvorni_sadrzaj>EVEN d.o.o. Črnomerec 63, 10000 Zagreb</izvorni_sadrzaj>
    <derivirana_varijabla naziv="DomainObject.Predmet.ProtustrankaWithAdress_1">EVEN d.o.o. Črnomerec 63, 10000 Zagreb</derivirana_varijabla>
  </DomainObject.Predmet.ProtustrankaWithAdress>
  <DomainObject.Predmet.ProtustrankaWithAdressOIB>
    <izvorni_sadrzaj>EVEN d.o.o., OIB 87080896548, Črnomerec 63, 10000 Zagreb</izvorni_sadrzaj>
    <derivirana_varijabla naziv="DomainObject.Predmet.ProtustrankaWithAdressOIB_1">EVEN d.o.o., OIB 87080896548, Črnomerec 63, 10000 Zagreb</derivirana_varijabla>
  </DomainObject.Predmet.ProtustrankaWithAdressOIB>
  <DomainObject.Predmet.ProtustrankaNazivFormated>
    <izvorni_sadrzaj>EVEN d.o.o.</izvorni_sadrzaj>
    <derivirana_varijabla naziv="DomainObject.Predmet.ProtustrankaNazivFormated_1">EVEN d.o.o.</derivirana_varijabla>
  </DomainObject.Predmet.ProtustrankaNazivFormated>
  <DomainObject.Predmet.ProtustrankaNazivFormatedOIB>
    <izvorni_sadrzaj>EVEN d.o.o., OIB 87080896548</izvorni_sadrzaj>
    <derivirana_varijabla naziv="DomainObject.Predmet.ProtustrankaNazivFormatedOIB_1">EVEN d.o.o., OIB 87080896548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EVEN d.o.o. zastupanog po punomoćniku Adriána Farkas</item>
    </izvorni_sadrzaj>
    <derivirana_varijabla naziv="DomainObject.Predmet.ProtuStrankaListFormated_1">
      <item>EVEN d.o.o. zastupanog po punomoćniku Adriána Farkas</item>
    </derivirana_varijabla>
  </DomainObject.Predmet.ProtuStrankaListFormated>
  <DomainObject.Predmet.ProtuStrankaListFormatedOIB>
    <izvorni_sadrzaj>
      <item>EVEN d.o.o., OIB 87080896548 zastupanog po punomoćniku Adriána Farkas</item>
    </izvorni_sadrzaj>
    <derivirana_varijabla naziv="DomainObject.Predmet.ProtuStrankaListFormatedOIB_1">
      <item>EVEN d.o.o., OIB 87080896548 zastupanog po punomoćniku Adriána Farkas</item>
    </derivirana_varijabla>
  </DomainObject.Predmet.ProtuStrankaListFormatedOIB>
  <DomainObject.Predmet.ProtuStrankaListFormatedWithAdress>
    <izvorni_sadrzaj>
      <item>EVEN d.o.o., Črnomerec 63, 10000 Zagreb zastupanog po punomoćniku Adriána Farkas</item>
    </izvorni_sadrzaj>
    <derivirana_varijabla naziv="DomainObject.Predmet.ProtuStrankaListFormatedWithAdress_1">
      <item>EVEN d.o.o., Črnomerec 63, 10000 Zagreb zastupanog po punomoćniku Adriána Farkas</item>
    </derivirana_varijabla>
  </DomainObject.Predmet.ProtuStrankaListFormatedWithAdress>
  <DomainObject.Predmet.ProtuStrankaListFormatedWithAdressOIB>
    <izvorni_sadrzaj>
      <item>EVEN d.o.o., OIB 87080896548, Črnomerec 63, 10000 Zagreb zastupanog po punomoćniku Adriána Farkas</item>
    </izvorni_sadrzaj>
    <derivirana_varijabla naziv="DomainObject.Predmet.ProtuStrankaListFormatedWithAdressOIB_1">
      <item>EVEN d.o.o., OIB 87080896548, Črnomerec 63, 10000 Zagreb zastupanog po punomoćniku Adriána Farkas</item>
    </derivirana_varijabla>
  </DomainObject.Predmet.ProtuStrankaListFormatedWithAdressOIB>
  <DomainObject.Predmet.ProtuStrankaListNazivFormated>
    <izvorni_sadrzaj>
      <item>EVEN d.o.o.</item>
    </izvorni_sadrzaj>
    <derivirana_varijabla naziv="DomainObject.Predmet.ProtuStrankaListNazivFormated_1">
      <item>EVEN d.o.o.</item>
    </derivirana_varijabla>
  </DomainObject.Predmet.ProtuStrankaListNazivFormated>
  <DomainObject.Predmet.ProtuStrankaListNazivFormatedOIB>
    <izvorni_sadrzaj>
      <item>EVEN d.o.o., OIB 87080896548</item>
    </izvorni_sadrzaj>
    <derivirana_varijabla naziv="DomainObject.Predmet.ProtuStrankaListNazivFormatedOIB_1">
      <item>EVEN d.o.o., OIB 87080896548</item>
    </derivirana_varijabla>
  </DomainObject.Predmet.ProtuStrankaListNazivFormatedOIB>
  <DomainObject.Predmet.OstaliListFormated>
    <izvorni_sadrzaj>
      <item>Adriána Farkas punomoćnik sudionika u postupku EVEN d.o.o.</item>
    </izvorni_sadrzaj>
    <derivirana_varijabla naziv="DomainObject.Predmet.OstaliListFormated_1">
      <item>Adriána Farkas punomoćnik sudionika u postupku EVEN d.o.o.</item>
    </derivirana_varijabla>
  </DomainObject.Predmet.OstaliListFormated>
  <DomainObject.Predmet.OstaliListFormatedOIB>
    <izvorni_sadrzaj>
      <item>Adriána Farkas, OIB 85789522906 punomoćnik sudionika u postupku EVEN d.o.o.</item>
    </izvorni_sadrzaj>
    <derivirana_varijabla naziv="DomainObject.Predmet.OstaliListFormatedOIB_1">
      <item>Adriána Farkas, OIB 85789522906 punomoćnik sudionika u postupku EVEN d.o.o.</item>
    </derivirana_varijabla>
  </DomainObject.Predmet.OstaliListFormatedOIB>
  <DomainObject.Predmet.OstaliListFormatedWithAdress>
    <izvorni_sadrzaj>
      <item>Adriána Farkas, Hösök Tere 27/A, Mezöcsát punomoćnik sudionika u postupku EVEN d.o.o.</item>
    </izvorni_sadrzaj>
    <derivirana_varijabla naziv="DomainObject.Predmet.OstaliListFormatedWithAdress_1">
      <item>Adriána Farkas, Hösök Tere 27/A, Mezöcsát punomoćnik sudionika u postupku EVEN d.o.o.</item>
    </derivirana_varijabla>
  </DomainObject.Predmet.OstaliListFormatedWithAdress>
  <DomainObject.Predmet.OstaliListFormatedWithAdressOIB>
    <izvorni_sadrzaj>
      <item>Adriána Farkas, OIB 85789522906, Hösök Tere 27/A, Mezöcsát punomoćnik sudionika u postupku EVEN d.o.o.</item>
    </izvorni_sadrzaj>
    <derivirana_varijabla naziv="DomainObject.Predmet.OstaliListFormatedWithAdressOIB_1">
      <item>Adriána Farkas, OIB 85789522906, Hösök Tere 27/A, Mezöcsát punomoćnik sudionika u postupku EVEN d.o.o.</item>
    </derivirana_varijabla>
  </DomainObject.Predmet.OstaliListFormatedWithAdressOIB>
  <DomainObject.Predmet.OstaliListNazivFormated>
    <izvorni_sadrzaj>
      <item>Adriána Farkas</item>
    </izvorni_sadrzaj>
    <derivirana_varijabla naziv="DomainObject.Predmet.OstaliListNazivFormated_1">
      <item>Adriána Farkas</item>
    </derivirana_varijabla>
  </DomainObject.Predmet.OstaliListNazivFormated>
  <DomainObject.Predmet.OstaliListNazivFormatedOIB>
    <izvorni_sadrzaj>
      <item>Adriána Farkas, OIB 85789522906</item>
    </izvorni_sadrzaj>
    <derivirana_varijabla naziv="DomainObject.Predmet.OstaliListNazivFormatedOIB_1">
      <item>Adriána Farkas, OIB 85789522906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EVEN d.o.o.</izvorni_sadrzaj>
    <derivirana_varijabla naziv="DomainObject.Predmet.ProtustrankaIDrugi_1">EVEN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EVEN d.o.o., OIB 87080896548, Črnomerec 63, 10000 Zagreb</izvorni_sadrzaj>
    <derivirana_varijabla naziv="DomainObject.Predmet.ProtustrankaIDrugiAdressOIB_1">EVEN d.o.o., OIB 87080896548, Črnomerec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EVEN d.o.o.</item>
      <item>Adriána Farkas</item>
    </izvorni_sadrzaj>
    <derivirana_varijabla naziv="DomainObject.Predmet.SudioniciListNaziv_1">
      <item>FINA Regionalni centar Zagreb</item>
      <item>EVEN d.o.o.</item>
      <item>Adriána Farkas</item>
    </derivirana_varijabla>
  </DomainObject.Predmet.SudioniciListNaziv>
  <DomainObject.Predmet.SudioniciListAdressOIB>
    <izvorni_sadrzaj>
      <item>FINA Regionalni centar Zagreb, OIB 85821130368, Trg svibanjskih žrtava 1995. br. 1,10000 Zagreb</item>
      <item>EVEN d.o.o., OIB 87080896548, Črnomerec 63,10000 Zagreb</item>
      <item>Adriána Farkas, OIB 85789522906, Hösök Tere 27/A,Mezöcsát</item>
    </izvorni_sadrzaj>
    <derivirana_varijabla naziv="DomainObject.Predmet.SudioniciListAdressOIB_1">
      <item>FINA Regionalni centar Zagreb, OIB 85821130368, Trg svibanjskih žrtava 1995. br. 1,10000 Zagreb</item>
      <item>EVEN d.o.o., OIB 87080896548, Črnomerec 63,10000 Zagreb</item>
      <item>Adriána Farkas, OIB 85789522906, Hösök Tere 27/A,Mezöcsát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87080896548</item>
      <item>, OIB 85789522906</item>
    </izvorni_sadrzaj>
    <derivirana_varijabla naziv="DomainObject.Predmet.SudioniciListNazivOIB_1">
      <item>, OIB 85821130368</item>
      <item>, OIB 87080896548</item>
      <item>, OIB 85789522906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2031</properties:Characters>
  <properties:Lines>52</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2018-08-24T08:56:00Z</dcterms:created>
  <dc:creator>Maja Malec</dc:creator>
  <cp:lastModifiedBy>Marijana Blažun</cp:lastModifiedBy>
  <cp:lastPrinted>2018-08-28T12:14:00Z</cp:lastPrinted>
  <dcterms:modified xmlns:xsi="http://www.w3.org/2001/XMLSchema-instance" xsi:type="dcterms:W3CDTF">2018-08-28T12:15:00Z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(St-1238-18 Zaključak.docx)</vt:lpwstr>
  </prop:property>
  <prop:property name="CC_coloring" pid="4" fmtid="{D5CDD505-2E9C-101B-9397-08002B2CF9AE}">
    <vt:bool>false</vt:bool>
  </prop:property>
  <prop:property name="BrojStranica" pid="5" fmtid="{D5CDD505-2E9C-101B-9397-08002B2CF9AE}">
    <vt:i4>2</vt:i4>
  </prop:property>
</prop:Properties>
</file>