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dab10" w14:paraId="f8dab10" w:rsidRDefault="00E22A64" w:rsidP="00C62681" w:rsidR="00A92FB6" w:rsidRPr="007F6235">
      <w:pPr>
        <w15:collapsed w:val="false"/>
        <w:rPr>
          <w:rFonts w:hAnsi="Book Antiqua" w:ascii="Book Antiqua"/>
          <w:b/>
          <w:sz w:val="22"/>
          <w:szCs w:val="22"/>
        </w:rPr>
      </w:pPr>
      <w:bookmarkStart w:name="_GoBack" w:id="0"/>
      <w:bookmarkEnd w:id="0"/>
      <w:r>
        <w:rPr>
          <w:rFonts w:hAnsi="Book Antiqua" w:ascii="Book Antiqua"/>
          <w:b/>
          <w:sz w:val="22"/>
          <w:szCs w:val="22"/>
        </w:rPr>
        <w:t xml:space="preserve">               </w:t>
      </w:r>
      <w:r>
        <w:rPr>
          <w:rFonts w:hAnsi="Book Antiqua" w:ascii="Book Antiqua"/>
          <w:noProof/>
          <w:color w:val="0000FF"/>
          <w:sz w:val="20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97E" w:rsidP="00AB197E" w:rsidR="00AB197E" w:rsidRPr="007F6235">
      <w:pPr>
        <w:jc w:val="both"/>
        <w:rPr>
          <w:rFonts w:hAnsi="Book Antiqua" w:ascii="Book Antiqua"/>
          <w:b/>
          <w:sz w:val="22"/>
          <w:szCs w:val="22"/>
        </w:rPr>
      </w:pPr>
    </w:p>
    <w:p w:rsidRDefault="00AB197E" w:rsidP="00AB197E" w:rsidR="00A92FB6" w:rsidRPr="007F6235">
      <w:pPr>
        <w:jc w:val="both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REPUBLIKA HRVATSKA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TRGOVAČKI SUD U SPLITU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STALNA SLUŽBA U DUBROVNIKU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Dubrovnik, dr. Ante Starčevića 23</w:t>
      </w:r>
    </w:p>
    <w:p w:rsidRDefault="002E3C71" w:rsidP="00C62681" w:rsidR="00C62681" w:rsidRPr="007F6235">
      <w:pPr>
        <w:jc w:val="right"/>
        <w:rPr>
          <w:rFonts w:hAnsi="Book Antiqua" w:ascii="Book Antiqua"/>
          <w:b/>
          <w:sz w:val="22"/>
          <w:szCs w:val="22"/>
        </w:rPr>
      </w:pPr>
      <w:proofErr w:type="spellStart"/>
      <w:r w:rsidRPr="007F6235">
        <w:rPr>
          <w:rFonts w:hAnsi="Book Antiqua" w:ascii="Book Antiqua"/>
          <w:b/>
          <w:sz w:val="22"/>
          <w:szCs w:val="22"/>
        </w:rPr>
        <w:t>Posl</w:t>
      </w:r>
      <w:proofErr w:type="spellEnd"/>
      <w:r w:rsidRPr="007F6235">
        <w:rPr>
          <w:rFonts w:hAnsi="Book Antiqua" w:ascii="Book Antiqua"/>
          <w:b/>
          <w:sz w:val="22"/>
          <w:szCs w:val="22"/>
        </w:rPr>
        <w:t xml:space="preserve">. br. 18 </w:t>
      </w:r>
      <w:r w:rsidR="000662E4">
        <w:rPr>
          <w:rFonts w:hAnsi="Book Antiqua" w:ascii="Book Antiqua"/>
          <w:b/>
          <w:sz w:val="22"/>
          <w:szCs w:val="22"/>
        </w:rPr>
        <w:t>St</w:t>
      </w:r>
      <w:r w:rsidR="00C62681" w:rsidRPr="007F6235">
        <w:rPr>
          <w:rFonts w:hAnsi="Book Antiqua" w:ascii="Book Antiqua"/>
          <w:b/>
          <w:sz w:val="22"/>
          <w:szCs w:val="22"/>
        </w:rPr>
        <w:t>-</w:t>
      </w:r>
      <w:r w:rsidR="005834F4">
        <w:rPr>
          <w:rFonts w:hAnsi="Book Antiqua" w:ascii="Book Antiqua"/>
          <w:b/>
          <w:sz w:val="22"/>
          <w:szCs w:val="22"/>
        </w:rPr>
        <w:t>545</w:t>
      </w:r>
      <w:r w:rsidR="006B056F">
        <w:rPr>
          <w:rFonts w:hAnsi="Book Antiqua" w:ascii="Book Antiqua"/>
          <w:b/>
          <w:sz w:val="22"/>
          <w:szCs w:val="22"/>
        </w:rPr>
        <w:t>/1</w:t>
      </w:r>
      <w:r w:rsidR="005834F4">
        <w:rPr>
          <w:rFonts w:hAnsi="Book Antiqua" w:ascii="Book Antiqua"/>
          <w:b/>
          <w:sz w:val="22"/>
          <w:szCs w:val="22"/>
        </w:rPr>
        <w:t>7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jc w:val="center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R J E Š E N J E</w:t>
      </w:r>
    </w:p>
    <w:p w:rsidRDefault="00C62681" w:rsidP="00C62681" w:rsidR="00C62681" w:rsidRPr="007F6235">
      <w:pPr>
        <w:rPr>
          <w:rFonts w:hAnsi="Book Antiqua" w:ascii="Book Antiqua"/>
          <w:sz w:val="22"/>
          <w:szCs w:val="22"/>
        </w:rPr>
      </w:pPr>
    </w:p>
    <w:p w:rsidRDefault="000662E4" w:rsidP="007B2C2E" w:rsidR="000662E4" w:rsidRPr="000662E4">
      <w:pPr>
        <w:jc w:val="both"/>
        <w:rPr>
          <w:rFonts w:hAnsi="Book Antiqua" w:ascii="Book Antiqua"/>
          <w:sz w:val="22"/>
          <w:szCs w:val="22"/>
        </w:rPr>
      </w:pPr>
      <w:r w:rsidRPr="000662E4">
        <w:rPr>
          <w:rFonts w:hAnsi="Book Antiqua" w:ascii="Book Antiqua"/>
          <w:sz w:val="22"/>
          <w:szCs w:val="22"/>
        </w:rPr>
        <w:t>Trgovački sud u Splitu, po sucu tog suda Katarini Franković</w:t>
      </w:r>
      <w:r w:rsidR="007B2C2E">
        <w:rPr>
          <w:rFonts w:hAnsi="Book Antiqua" w:ascii="Book Antiqua"/>
          <w:sz w:val="22"/>
          <w:szCs w:val="22"/>
        </w:rPr>
        <w:t xml:space="preserve">, kao sucu pojedincu u </w:t>
      </w:r>
      <w:r w:rsidRPr="000662E4">
        <w:rPr>
          <w:rFonts w:hAnsi="Book Antiqua" w:ascii="Book Antiqua"/>
          <w:sz w:val="22"/>
          <w:szCs w:val="22"/>
        </w:rPr>
        <w:t>stečajno</w:t>
      </w:r>
      <w:r w:rsidR="007B2C2E">
        <w:rPr>
          <w:rFonts w:hAnsi="Book Antiqua" w:ascii="Book Antiqua"/>
          <w:sz w:val="22"/>
          <w:szCs w:val="22"/>
        </w:rPr>
        <w:t>m</w:t>
      </w:r>
      <w:r w:rsidRPr="000662E4">
        <w:rPr>
          <w:rFonts w:hAnsi="Book Antiqua" w:ascii="Book Antiqua"/>
          <w:sz w:val="22"/>
          <w:szCs w:val="22"/>
        </w:rPr>
        <w:t xml:space="preserve"> postupk</w:t>
      </w:r>
      <w:r w:rsidR="007B2C2E">
        <w:rPr>
          <w:rFonts w:hAnsi="Book Antiqua" w:ascii="Book Antiqua"/>
          <w:sz w:val="22"/>
          <w:szCs w:val="22"/>
        </w:rPr>
        <w:t>u</w:t>
      </w:r>
      <w:r w:rsidRPr="000662E4">
        <w:rPr>
          <w:rFonts w:hAnsi="Book Antiqua" w:ascii="Book Antiqua"/>
          <w:sz w:val="22"/>
          <w:szCs w:val="22"/>
        </w:rPr>
        <w:t xml:space="preserve"> nad dužnikom </w:t>
      </w:r>
      <w:r w:rsidR="005834F4" w:rsidRPr="005834F4">
        <w:rPr>
          <w:rFonts w:hAnsi="Book Antiqua" w:ascii="Book Antiqua"/>
          <w:sz w:val="22"/>
          <w:szCs w:val="22"/>
        </w:rPr>
        <w:t xml:space="preserve">METAL COLOR BATINOVIĆ d.o.o. u stečaju, Metković, Splitska </w:t>
      </w:r>
      <w:proofErr w:type="spellStart"/>
      <w:r w:rsidR="005834F4" w:rsidRPr="005834F4">
        <w:rPr>
          <w:rFonts w:hAnsi="Book Antiqua" w:ascii="Book Antiqua"/>
          <w:sz w:val="22"/>
          <w:szCs w:val="22"/>
        </w:rPr>
        <w:t>bb</w:t>
      </w:r>
      <w:proofErr w:type="spellEnd"/>
      <w:r w:rsidR="005834F4" w:rsidRPr="005834F4">
        <w:rPr>
          <w:rFonts w:hAnsi="Book Antiqua" w:ascii="Book Antiqua"/>
          <w:sz w:val="22"/>
          <w:szCs w:val="22"/>
        </w:rPr>
        <w:t>, OIB: 47513570121</w:t>
      </w:r>
      <w:r w:rsidRPr="000662E4">
        <w:rPr>
          <w:rFonts w:hAnsi="Book Antiqua" w:ascii="Book Antiqua"/>
          <w:sz w:val="22"/>
          <w:szCs w:val="22"/>
        </w:rPr>
        <w:t xml:space="preserve"> dana </w:t>
      </w:r>
      <w:r w:rsidR="00404D8A">
        <w:rPr>
          <w:rFonts w:hAnsi="Book Antiqua" w:ascii="Book Antiqua"/>
          <w:sz w:val="22"/>
          <w:szCs w:val="22"/>
        </w:rPr>
        <w:t>2</w:t>
      </w:r>
      <w:r w:rsidR="005834F4">
        <w:rPr>
          <w:rFonts w:hAnsi="Book Antiqua" w:ascii="Book Antiqua"/>
          <w:sz w:val="22"/>
          <w:szCs w:val="22"/>
        </w:rPr>
        <w:t>9</w:t>
      </w:r>
      <w:r w:rsidRPr="000662E4">
        <w:rPr>
          <w:rFonts w:hAnsi="Book Antiqua" w:ascii="Book Antiqua"/>
          <w:sz w:val="22"/>
          <w:szCs w:val="22"/>
        </w:rPr>
        <w:t xml:space="preserve">. </w:t>
      </w:r>
      <w:r w:rsidR="005834F4">
        <w:rPr>
          <w:rFonts w:hAnsi="Book Antiqua" w:ascii="Book Antiqua"/>
          <w:sz w:val="22"/>
          <w:szCs w:val="22"/>
        </w:rPr>
        <w:t>studenog</w:t>
      </w:r>
      <w:r>
        <w:rPr>
          <w:rFonts w:hAnsi="Book Antiqua" w:ascii="Book Antiqua"/>
          <w:sz w:val="22"/>
          <w:szCs w:val="22"/>
        </w:rPr>
        <w:t xml:space="preserve"> 201</w:t>
      </w:r>
      <w:r w:rsidR="006C357E">
        <w:rPr>
          <w:rFonts w:hAnsi="Book Antiqua" w:ascii="Book Antiqua"/>
          <w:sz w:val="22"/>
          <w:szCs w:val="22"/>
        </w:rPr>
        <w:t>7</w:t>
      </w:r>
      <w:r w:rsidRPr="000662E4">
        <w:rPr>
          <w:rFonts w:hAnsi="Book Antiqua" w:ascii="Book Antiqua"/>
          <w:sz w:val="22"/>
          <w:szCs w:val="22"/>
        </w:rPr>
        <w:t>. godine</w:t>
      </w:r>
    </w:p>
    <w:p w:rsidRDefault="00C62681" w:rsidP="00EF0F2E" w:rsidR="00C62681" w:rsidRPr="007F6235">
      <w:pPr>
        <w:ind w:firstLine="708"/>
        <w:jc w:val="both"/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jc w:val="center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r i j e š i o    j e</w:t>
      </w:r>
    </w:p>
    <w:p w:rsidRDefault="002E3C71" w:rsidP="00C62681" w:rsidR="00C62681" w:rsidRPr="007F6235">
      <w:pPr>
        <w:rPr>
          <w:rFonts w:hAnsi="Book Antiqua" w:ascii="Book Antiqua"/>
          <w:sz w:val="22"/>
          <w:szCs w:val="22"/>
        </w:rPr>
      </w:pPr>
      <w:r w:rsidRPr="007F6235">
        <w:rPr>
          <w:rFonts w:hAnsi="Book Antiqua" w:ascii="Book Antiqua"/>
          <w:sz w:val="22"/>
          <w:szCs w:val="22"/>
        </w:rPr>
        <w:t xml:space="preserve"> </w:t>
      </w:r>
    </w:p>
    <w:p w:rsidRDefault="009C70F3" w:rsidP="006A00C2" w:rsidR="006A00C2">
      <w:pPr>
        <w:ind w:firstLine="696" w:left="12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Izvještajno ročište</w:t>
      </w:r>
      <w:r w:rsidR="006A00C2">
        <w:rPr>
          <w:rFonts w:hAnsi="Book Antiqua" w:ascii="Book Antiqua"/>
          <w:sz w:val="22"/>
          <w:szCs w:val="22"/>
        </w:rPr>
        <w:t xml:space="preserve"> </w:t>
      </w:r>
      <w:r w:rsidR="006A00C2" w:rsidRPr="006A00C2">
        <w:rPr>
          <w:rFonts w:hAnsi="Book Antiqua" w:ascii="Book Antiqua"/>
          <w:sz w:val="22"/>
          <w:szCs w:val="22"/>
        </w:rPr>
        <w:t xml:space="preserve">zakazuje se za dan </w:t>
      </w:r>
      <w:r w:rsidR="005834F4">
        <w:rPr>
          <w:rFonts w:hAnsi="Book Antiqua" w:ascii="Book Antiqua"/>
          <w:b/>
          <w:sz w:val="22"/>
          <w:szCs w:val="22"/>
          <w:u w:val="single"/>
        </w:rPr>
        <w:t>17</w:t>
      </w:r>
      <w:r w:rsidR="006A00C2" w:rsidRPr="006C357E">
        <w:rPr>
          <w:rFonts w:hAnsi="Book Antiqua" w:ascii="Book Antiqua"/>
          <w:b/>
          <w:sz w:val="22"/>
          <w:szCs w:val="22"/>
          <w:u w:val="single"/>
        </w:rPr>
        <w:t xml:space="preserve">. </w:t>
      </w:r>
      <w:r w:rsidR="005834F4">
        <w:rPr>
          <w:rFonts w:hAnsi="Book Antiqua" w:ascii="Book Antiqua"/>
          <w:b/>
          <w:sz w:val="22"/>
          <w:szCs w:val="22"/>
          <w:u w:val="single"/>
        </w:rPr>
        <w:t>siječnja</w:t>
      </w:r>
      <w:r w:rsidR="006A00C2" w:rsidRPr="006C357E">
        <w:rPr>
          <w:rFonts w:hAnsi="Book Antiqua" w:ascii="Book Antiqua"/>
          <w:b/>
          <w:sz w:val="22"/>
          <w:szCs w:val="22"/>
          <w:u w:val="single"/>
        </w:rPr>
        <w:t xml:space="preserve"> 201</w:t>
      </w:r>
      <w:r w:rsidR="005834F4">
        <w:rPr>
          <w:rFonts w:hAnsi="Book Antiqua" w:ascii="Book Antiqua"/>
          <w:b/>
          <w:sz w:val="22"/>
          <w:szCs w:val="22"/>
          <w:u w:val="single"/>
        </w:rPr>
        <w:t>8</w:t>
      </w:r>
      <w:r w:rsidR="006A00C2" w:rsidRPr="006C357E">
        <w:rPr>
          <w:rFonts w:hAnsi="Book Antiqua" w:ascii="Book Antiqua"/>
          <w:b/>
          <w:sz w:val="22"/>
          <w:szCs w:val="22"/>
          <w:u w:val="single"/>
        </w:rPr>
        <w:t xml:space="preserve">. godine u </w:t>
      </w:r>
      <w:r w:rsidR="005834F4">
        <w:rPr>
          <w:rFonts w:hAnsi="Book Antiqua" w:ascii="Book Antiqua"/>
          <w:b/>
          <w:sz w:val="22"/>
          <w:szCs w:val="22"/>
          <w:u w:val="single"/>
        </w:rPr>
        <w:t>13</w:t>
      </w:r>
      <w:r w:rsidR="006A00C2" w:rsidRPr="006C357E">
        <w:rPr>
          <w:rFonts w:hAnsi="Book Antiqua" w:ascii="Book Antiqua"/>
          <w:b/>
          <w:sz w:val="22"/>
          <w:szCs w:val="22"/>
          <w:u w:val="single"/>
        </w:rPr>
        <w:t>,</w:t>
      </w:r>
      <w:r w:rsidR="005834F4">
        <w:rPr>
          <w:rFonts w:hAnsi="Book Antiqua" w:ascii="Book Antiqua"/>
          <w:b/>
          <w:sz w:val="22"/>
          <w:szCs w:val="22"/>
          <w:u w:val="single"/>
        </w:rPr>
        <w:t>00</w:t>
      </w:r>
      <w:r w:rsidR="006A00C2" w:rsidRPr="006C357E">
        <w:rPr>
          <w:rFonts w:hAnsi="Book Antiqua" w:ascii="Book Antiqua"/>
          <w:b/>
          <w:sz w:val="22"/>
          <w:szCs w:val="22"/>
          <w:u w:val="single"/>
        </w:rPr>
        <w:t xml:space="preserve"> sati</w:t>
      </w:r>
      <w:r w:rsidR="006A00C2" w:rsidRPr="006A00C2">
        <w:rPr>
          <w:rFonts w:hAnsi="Book Antiqua" w:ascii="Book Antiqua"/>
          <w:sz w:val="22"/>
          <w:szCs w:val="22"/>
        </w:rPr>
        <w:t>, sve u zgradi ovog suda u Dubrovniku, Dr. A. Starčevića 23</w:t>
      </w:r>
      <w:r>
        <w:rPr>
          <w:rFonts w:hAnsi="Book Antiqua" w:ascii="Book Antiqua"/>
          <w:sz w:val="22"/>
          <w:szCs w:val="22"/>
        </w:rPr>
        <w:t>/ I kat</w:t>
      </w:r>
      <w:r w:rsidR="006A00C2" w:rsidRPr="006A00C2">
        <w:rPr>
          <w:rFonts w:hAnsi="Book Antiqua" w:ascii="Book Antiqua"/>
          <w:sz w:val="22"/>
          <w:szCs w:val="22"/>
        </w:rPr>
        <w:t xml:space="preserve">, sudnica </w:t>
      </w:r>
      <w:r w:rsidR="005834F4">
        <w:rPr>
          <w:rFonts w:hAnsi="Book Antiqua" w:ascii="Book Antiqua"/>
          <w:sz w:val="22"/>
          <w:szCs w:val="22"/>
        </w:rPr>
        <w:t>2</w:t>
      </w:r>
      <w:r w:rsidR="006A00C2">
        <w:rPr>
          <w:rFonts w:hAnsi="Book Antiqua" w:ascii="Book Antiqua"/>
          <w:sz w:val="22"/>
          <w:szCs w:val="22"/>
        </w:rPr>
        <w:t>.</w:t>
      </w:r>
      <w:r w:rsidR="00006E39">
        <w:rPr>
          <w:rFonts w:hAnsi="Book Antiqua" w:ascii="Book Antiqua"/>
          <w:sz w:val="22"/>
          <w:szCs w:val="22"/>
        </w:rPr>
        <w:t xml:space="preserve"> </w:t>
      </w:r>
    </w:p>
    <w:p w:rsidRDefault="006A00C2" w:rsidP="006A00C2" w:rsidR="006A00C2">
      <w:pPr>
        <w:ind w:firstLine="696" w:left="12"/>
        <w:jc w:val="both"/>
        <w:rPr>
          <w:rFonts w:hAnsi="Book Antiqua" w:ascii="Book Antiqua"/>
          <w:sz w:val="22"/>
          <w:szCs w:val="22"/>
        </w:rPr>
      </w:pPr>
    </w:p>
    <w:p w:rsidRDefault="006A00C2" w:rsidP="006A00C2" w:rsidR="006A00C2">
      <w:pPr>
        <w:jc w:val="center"/>
        <w:rPr>
          <w:rFonts w:hAnsi="Book Antiqua" w:ascii="Book Antiqua"/>
          <w:b/>
          <w:sz w:val="22"/>
          <w:szCs w:val="22"/>
        </w:rPr>
      </w:pPr>
      <w:r w:rsidRPr="006A00C2">
        <w:rPr>
          <w:rFonts w:hAnsi="Book Antiqua" w:ascii="Book Antiqua"/>
          <w:b/>
          <w:sz w:val="22"/>
          <w:szCs w:val="22"/>
        </w:rPr>
        <w:t>Obrazloženje</w:t>
      </w:r>
    </w:p>
    <w:p w:rsidRDefault="006A00C2" w:rsidP="006A00C2" w:rsidR="006A00C2">
      <w:pPr>
        <w:rPr>
          <w:rFonts w:hAnsi="Book Antiqua" w:ascii="Book Antiqua"/>
          <w:b/>
          <w:sz w:val="22"/>
          <w:szCs w:val="22"/>
        </w:rPr>
      </w:pPr>
    </w:p>
    <w:p w:rsidRDefault="009C70F3" w:rsidP="009C70F3" w:rsidR="009C70F3">
      <w:pPr>
        <w:ind w:firstLine="70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I</w:t>
      </w:r>
      <w:r w:rsidR="00006E39">
        <w:rPr>
          <w:rFonts w:hAnsi="Book Antiqua" w:ascii="Book Antiqua"/>
          <w:sz w:val="22"/>
          <w:szCs w:val="22"/>
        </w:rPr>
        <w:t>spitno ročište</w:t>
      </w:r>
      <w:r>
        <w:rPr>
          <w:rFonts w:hAnsi="Book Antiqua" w:ascii="Book Antiqua"/>
          <w:sz w:val="22"/>
          <w:szCs w:val="22"/>
        </w:rPr>
        <w:t xml:space="preserve"> u ovom stečajnom predmetu je bilo</w:t>
      </w:r>
      <w:r w:rsidR="00006E39">
        <w:rPr>
          <w:rFonts w:hAnsi="Book Antiqua" w:ascii="Book Antiqua"/>
          <w:sz w:val="22"/>
          <w:szCs w:val="22"/>
        </w:rPr>
        <w:t xml:space="preserve"> </w:t>
      </w:r>
      <w:r>
        <w:rPr>
          <w:rFonts w:hAnsi="Book Antiqua" w:ascii="Book Antiqua"/>
          <w:sz w:val="22"/>
          <w:szCs w:val="22"/>
        </w:rPr>
        <w:t>održano dana</w:t>
      </w:r>
      <w:r w:rsidR="00006E39">
        <w:rPr>
          <w:rFonts w:hAnsi="Book Antiqua" w:ascii="Book Antiqua"/>
          <w:sz w:val="22"/>
          <w:szCs w:val="22"/>
        </w:rPr>
        <w:t xml:space="preserve"> </w:t>
      </w:r>
      <w:r>
        <w:rPr>
          <w:rFonts w:hAnsi="Book Antiqua" w:ascii="Book Antiqua"/>
          <w:sz w:val="22"/>
          <w:szCs w:val="22"/>
        </w:rPr>
        <w:t>2</w:t>
      </w:r>
      <w:r w:rsidR="005834F4">
        <w:rPr>
          <w:rFonts w:hAnsi="Book Antiqua" w:ascii="Book Antiqua"/>
          <w:sz w:val="22"/>
          <w:szCs w:val="22"/>
        </w:rPr>
        <w:t>9</w:t>
      </w:r>
      <w:r w:rsidR="00006E39">
        <w:rPr>
          <w:rFonts w:hAnsi="Book Antiqua" w:ascii="Book Antiqua"/>
          <w:sz w:val="22"/>
          <w:szCs w:val="22"/>
        </w:rPr>
        <w:t xml:space="preserve">. </w:t>
      </w:r>
      <w:r w:rsidR="005834F4">
        <w:rPr>
          <w:rFonts w:hAnsi="Book Antiqua" w:ascii="Book Antiqua"/>
          <w:sz w:val="22"/>
          <w:szCs w:val="22"/>
        </w:rPr>
        <w:t>studenog</w:t>
      </w:r>
      <w:r w:rsidR="006C357E">
        <w:rPr>
          <w:rFonts w:hAnsi="Book Antiqua" w:ascii="Book Antiqua"/>
          <w:sz w:val="22"/>
          <w:szCs w:val="22"/>
        </w:rPr>
        <w:t xml:space="preserve"> 2017</w:t>
      </w:r>
      <w:r w:rsidR="00006E39">
        <w:rPr>
          <w:rFonts w:hAnsi="Book Antiqua" w:ascii="Book Antiqua"/>
          <w:sz w:val="22"/>
          <w:szCs w:val="22"/>
        </w:rPr>
        <w:t>.g.</w:t>
      </w:r>
      <w:r>
        <w:rPr>
          <w:rFonts w:hAnsi="Book Antiqua" w:ascii="Book Antiqua"/>
          <w:sz w:val="22"/>
          <w:szCs w:val="22"/>
        </w:rPr>
        <w:t>, te je bilo predviđeno nakon njega održati izvještajno ročište.</w:t>
      </w:r>
      <w:r w:rsidR="00006E39">
        <w:rPr>
          <w:rFonts w:hAnsi="Book Antiqua" w:ascii="Book Antiqua"/>
          <w:sz w:val="22"/>
          <w:szCs w:val="22"/>
        </w:rPr>
        <w:t xml:space="preserve"> </w:t>
      </w:r>
      <w:r>
        <w:rPr>
          <w:rFonts w:hAnsi="Book Antiqua" w:ascii="Book Antiqua"/>
          <w:sz w:val="22"/>
          <w:szCs w:val="22"/>
        </w:rPr>
        <w:t>Na navedenom</w:t>
      </w:r>
      <w:r w:rsidRPr="009C70F3">
        <w:rPr>
          <w:rFonts w:hAnsi="Book Antiqua" w:ascii="Book Antiqua"/>
          <w:sz w:val="22"/>
          <w:szCs w:val="22"/>
        </w:rPr>
        <w:t xml:space="preserve"> ročištu nije </w:t>
      </w:r>
      <w:r>
        <w:rPr>
          <w:rFonts w:hAnsi="Book Antiqua" w:ascii="Book Antiqua"/>
          <w:sz w:val="22"/>
          <w:szCs w:val="22"/>
        </w:rPr>
        <w:t xml:space="preserve">bio </w:t>
      </w:r>
      <w:r w:rsidRPr="009C70F3">
        <w:rPr>
          <w:rFonts w:hAnsi="Book Antiqua" w:ascii="Book Antiqua"/>
          <w:sz w:val="22"/>
          <w:szCs w:val="22"/>
        </w:rPr>
        <w:t xml:space="preserve">prisutan niti jedan vjerovnik čija je tražbina priznata, već je </w:t>
      </w:r>
      <w:r>
        <w:rPr>
          <w:rFonts w:hAnsi="Book Antiqua" w:ascii="Book Antiqua"/>
          <w:sz w:val="22"/>
          <w:szCs w:val="22"/>
        </w:rPr>
        <w:t xml:space="preserve">bio </w:t>
      </w:r>
      <w:r w:rsidRPr="009C70F3">
        <w:rPr>
          <w:rFonts w:hAnsi="Book Antiqua" w:ascii="Book Antiqua"/>
          <w:sz w:val="22"/>
          <w:szCs w:val="22"/>
        </w:rPr>
        <w:t xml:space="preserve">prisutan </w:t>
      </w:r>
      <w:r w:rsidR="006C357E">
        <w:rPr>
          <w:rFonts w:hAnsi="Book Antiqua" w:ascii="Book Antiqua"/>
          <w:sz w:val="22"/>
          <w:szCs w:val="22"/>
        </w:rPr>
        <w:t>samo stečajni upravitelj</w:t>
      </w:r>
      <w:r w:rsidRPr="009C70F3">
        <w:rPr>
          <w:rFonts w:hAnsi="Book Antiqua" w:ascii="Book Antiqua"/>
          <w:sz w:val="22"/>
          <w:szCs w:val="22"/>
        </w:rPr>
        <w:t xml:space="preserve">, </w:t>
      </w:r>
      <w:r>
        <w:rPr>
          <w:rFonts w:hAnsi="Book Antiqua" w:ascii="Book Antiqua"/>
          <w:sz w:val="22"/>
          <w:szCs w:val="22"/>
        </w:rPr>
        <w:t>pa s toga nije bilo</w:t>
      </w:r>
      <w:r w:rsidRPr="009C70F3">
        <w:rPr>
          <w:rFonts w:hAnsi="Book Antiqua" w:ascii="Book Antiqua"/>
          <w:sz w:val="22"/>
          <w:szCs w:val="22"/>
        </w:rPr>
        <w:t xml:space="preserve"> uvjeta za održavanje izvještajnog ročišta odnosno za donošenje odluka</w:t>
      </w:r>
      <w:r>
        <w:rPr>
          <w:rFonts w:hAnsi="Book Antiqua" w:ascii="Book Antiqua"/>
          <w:sz w:val="22"/>
          <w:szCs w:val="22"/>
        </w:rPr>
        <w:t xml:space="preserve"> na izvještajnom ročištu</w:t>
      </w:r>
      <w:r w:rsidRPr="009C70F3">
        <w:rPr>
          <w:rFonts w:hAnsi="Book Antiqua" w:ascii="Book Antiqua"/>
          <w:sz w:val="22"/>
          <w:szCs w:val="22"/>
        </w:rPr>
        <w:t xml:space="preserve">. Iz toga razloga </w:t>
      </w:r>
      <w:r>
        <w:rPr>
          <w:rFonts w:hAnsi="Book Antiqua" w:ascii="Book Antiqua"/>
          <w:sz w:val="22"/>
          <w:szCs w:val="22"/>
        </w:rPr>
        <w:t xml:space="preserve">a kako bi skupština vjerovnika mogla donijeti odluke potrebne za daljnji tijek postupka ponovno određuje se </w:t>
      </w:r>
      <w:r w:rsidRPr="009C70F3">
        <w:rPr>
          <w:rFonts w:hAnsi="Book Antiqua" w:ascii="Book Antiqua"/>
          <w:sz w:val="22"/>
          <w:szCs w:val="22"/>
        </w:rPr>
        <w:t xml:space="preserve">izvještajno ročište </w:t>
      </w:r>
      <w:r>
        <w:rPr>
          <w:rFonts w:hAnsi="Book Antiqua" w:ascii="Book Antiqua"/>
          <w:sz w:val="22"/>
          <w:szCs w:val="22"/>
        </w:rPr>
        <w:t>kako je navedeno u izreci.</w:t>
      </w:r>
    </w:p>
    <w:p w:rsidRDefault="00A92FB6" w:rsidP="006A00C2" w:rsidR="00A92FB6" w:rsidRPr="006A00C2">
      <w:pPr>
        <w:jc w:val="both"/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jc w:val="center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U Dubrovniku, dana</w:t>
      </w:r>
      <w:r w:rsidR="005B2D65" w:rsidRPr="007F6235">
        <w:rPr>
          <w:rFonts w:hAnsi="Book Antiqua" w:ascii="Book Antiqua"/>
          <w:b/>
          <w:sz w:val="22"/>
          <w:szCs w:val="22"/>
        </w:rPr>
        <w:t xml:space="preserve"> </w:t>
      </w:r>
      <w:r w:rsidR="005834F4">
        <w:rPr>
          <w:rFonts w:hAnsi="Book Antiqua" w:ascii="Book Antiqua"/>
          <w:b/>
          <w:sz w:val="22"/>
          <w:szCs w:val="22"/>
        </w:rPr>
        <w:t>29</w:t>
      </w:r>
      <w:r w:rsidR="005B2D65" w:rsidRPr="007F6235">
        <w:rPr>
          <w:rFonts w:hAnsi="Book Antiqua" w:ascii="Book Antiqua"/>
          <w:b/>
          <w:sz w:val="22"/>
          <w:szCs w:val="22"/>
        </w:rPr>
        <w:t xml:space="preserve">. </w:t>
      </w:r>
      <w:r w:rsidR="005834F4">
        <w:rPr>
          <w:rFonts w:hAnsi="Book Antiqua" w:ascii="Book Antiqua"/>
          <w:b/>
          <w:sz w:val="22"/>
          <w:szCs w:val="22"/>
        </w:rPr>
        <w:t>studenog</w:t>
      </w:r>
      <w:r w:rsidRPr="007F6235">
        <w:rPr>
          <w:rFonts w:hAnsi="Book Antiqua" w:ascii="Book Antiqua"/>
          <w:b/>
          <w:sz w:val="22"/>
          <w:szCs w:val="22"/>
        </w:rPr>
        <w:t xml:space="preserve"> 201</w:t>
      </w:r>
      <w:r w:rsidR="006C357E">
        <w:rPr>
          <w:rFonts w:hAnsi="Book Antiqua" w:ascii="Book Antiqua"/>
          <w:b/>
          <w:sz w:val="22"/>
          <w:szCs w:val="22"/>
        </w:rPr>
        <w:t>7</w:t>
      </w:r>
      <w:r w:rsidRPr="007F6235">
        <w:rPr>
          <w:rFonts w:hAnsi="Book Antiqua" w:ascii="Book Antiqua"/>
          <w:b/>
          <w:sz w:val="22"/>
          <w:szCs w:val="22"/>
        </w:rPr>
        <w:t>. godine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  <w:t>Sudac: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  <w:t>Katarina Franković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551442" w:rsidP="00C62681" w:rsidR="00551442" w:rsidRPr="007F6235">
      <w:pPr>
        <w:rPr>
          <w:rFonts w:hAnsi="Book Antiqua" w:ascii="Book Antiqua"/>
          <w:b/>
          <w:sz w:val="22"/>
          <w:szCs w:val="22"/>
        </w:rPr>
      </w:pPr>
    </w:p>
    <w:p w:rsidRDefault="00B70565" w:rsidP="00B70565" w:rsidR="00B70565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UPUTA O PRAVNOM LIJEKU</w:t>
      </w:r>
      <w:r w:rsidR="00F06D4D" w:rsidRPr="007F6235">
        <w:rPr>
          <w:rFonts w:hAnsi="Book Antiqua" w:ascii="Book Antiqua"/>
          <w:b/>
          <w:sz w:val="22"/>
          <w:szCs w:val="22"/>
        </w:rPr>
        <w:t>:</w:t>
      </w:r>
    </w:p>
    <w:p w:rsidRDefault="00B70565" w:rsidP="00B70565" w:rsidR="00B70565">
      <w:pPr>
        <w:rPr>
          <w:rFonts w:hAnsi="Book Antiqua" w:ascii="Book Antiqua"/>
          <w:sz w:val="22"/>
          <w:szCs w:val="22"/>
        </w:rPr>
      </w:pPr>
      <w:r w:rsidRPr="007F6235">
        <w:rPr>
          <w:rFonts w:hAnsi="Book Antiqua" w:ascii="Book Antiqua"/>
          <w:sz w:val="22"/>
          <w:szCs w:val="22"/>
        </w:rPr>
        <w:t xml:space="preserve">Protiv ovog rješenja nije dopušteno izjaviti žalbu. </w:t>
      </w:r>
    </w:p>
    <w:p w:rsidRDefault="00EF0F2E" w:rsidP="00B70565" w:rsidR="00EF0F2E" w:rsidRPr="007F6235">
      <w:pPr>
        <w:rPr>
          <w:rFonts w:hAnsi="Book Antiqua" w:ascii="Book Antiqua"/>
          <w:sz w:val="22"/>
          <w:szCs w:val="22"/>
        </w:rPr>
      </w:pPr>
    </w:p>
    <w:p w:rsidRDefault="002E3C71" w:rsidP="002E3C71" w:rsidR="002E3C71" w:rsidRPr="007F6235">
      <w:pPr>
        <w:jc w:val="both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DN-a:</w:t>
      </w:r>
    </w:p>
    <w:p w:rsidRDefault="004F0CE4" w:rsidP="004F0CE4" w:rsidR="004F0CE4" w:rsidRPr="004F0CE4">
      <w:pPr>
        <w:rPr>
          <w:rFonts w:hAnsi="Book Antiqua" w:ascii="Book Antiqua"/>
          <w:sz w:val="22"/>
          <w:szCs w:val="22"/>
        </w:rPr>
      </w:pPr>
    </w:p>
    <w:p w:rsidRDefault="004F0CE4" w:rsidP="004F0CE4" w:rsidR="00C1628D">
      <w:pPr>
        <w:rPr>
          <w:rFonts w:hAnsi="Book Antiqua" w:ascii="Book Antiqua"/>
          <w:sz w:val="22"/>
          <w:szCs w:val="22"/>
        </w:rPr>
      </w:pPr>
      <w:r w:rsidRPr="004F0CE4">
        <w:rPr>
          <w:rFonts w:hAnsi="Book Antiqua" w:ascii="Book Antiqua"/>
          <w:sz w:val="22"/>
          <w:szCs w:val="22"/>
        </w:rPr>
        <w:t>-</w:t>
      </w:r>
      <w:r w:rsidRPr="004F0CE4">
        <w:rPr>
          <w:rFonts w:hAnsi="Book Antiqua" w:ascii="Book Antiqua"/>
          <w:sz w:val="22"/>
          <w:szCs w:val="22"/>
        </w:rPr>
        <w:tab/>
        <w:t xml:space="preserve">mrežna </w:t>
      </w:r>
      <w:r w:rsidR="00E1076B">
        <w:rPr>
          <w:rFonts w:hAnsi="Book Antiqua" w:ascii="Book Antiqua"/>
          <w:sz w:val="22"/>
          <w:szCs w:val="22"/>
        </w:rPr>
        <w:t>stranica e-Oglasna ploča sudova</w:t>
      </w:r>
    </w:p>
    <w:p w:rsidRDefault="004F0CE4" w:rsidP="004F0CE4" w:rsidR="004F0CE4" w:rsidRPr="007F6235">
      <w:pPr>
        <w:rPr>
          <w:rFonts w:hAnsi="Book Antiqua" w:ascii="Book Antiqua"/>
          <w:sz w:val="22"/>
          <w:szCs w:val="22"/>
        </w:rPr>
      </w:pPr>
    </w:p>
    <w:sectPr w:rsidR="004F0CE4" w:rsidRPr="007F623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06E39"/>
    <w:rsid w:val="000662E4"/>
    <w:rsid w:val="000A0FF1"/>
    <w:rsid w:val="000C42DC"/>
    <w:rsid w:val="00176463"/>
    <w:rsid w:val="00190243"/>
    <w:rsid w:val="001E147A"/>
    <w:rsid w:val="00227212"/>
    <w:rsid w:val="002500C5"/>
    <w:rsid w:val="00283E7E"/>
    <w:rsid w:val="002D59FB"/>
    <w:rsid w:val="002E3C71"/>
    <w:rsid w:val="00383FE5"/>
    <w:rsid w:val="00404D8A"/>
    <w:rsid w:val="004711AF"/>
    <w:rsid w:val="00492BD5"/>
    <w:rsid w:val="004C1019"/>
    <w:rsid w:val="004F0CE4"/>
    <w:rsid w:val="00551442"/>
    <w:rsid w:val="005834F4"/>
    <w:rsid w:val="005B2D65"/>
    <w:rsid w:val="00625E7D"/>
    <w:rsid w:val="0064669F"/>
    <w:rsid w:val="0066117C"/>
    <w:rsid w:val="00672ABB"/>
    <w:rsid w:val="006A00C2"/>
    <w:rsid w:val="006B056F"/>
    <w:rsid w:val="006C357E"/>
    <w:rsid w:val="006E5474"/>
    <w:rsid w:val="0073567E"/>
    <w:rsid w:val="00772E96"/>
    <w:rsid w:val="007976D6"/>
    <w:rsid w:val="007B2C2E"/>
    <w:rsid w:val="007F6235"/>
    <w:rsid w:val="008438FB"/>
    <w:rsid w:val="008A3A88"/>
    <w:rsid w:val="009302AC"/>
    <w:rsid w:val="00955ACE"/>
    <w:rsid w:val="00965CC7"/>
    <w:rsid w:val="0096678B"/>
    <w:rsid w:val="009710AD"/>
    <w:rsid w:val="009C70F3"/>
    <w:rsid w:val="009D3998"/>
    <w:rsid w:val="009F16F3"/>
    <w:rsid w:val="00A03326"/>
    <w:rsid w:val="00A92FB6"/>
    <w:rsid w:val="00AB197E"/>
    <w:rsid w:val="00AB7C1F"/>
    <w:rsid w:val="00B056F1"/>
    <w:rsid w:val="00B70565"/>
    <w:rsid w:val="00B91E4D"/>
    <w:rsid w:val="00C1628D"/>
    <w:rsid w:val="00C62681"/>
    <w:rsid w:val="00CE3D62"/>
    <w:rsid w:val="00D15E35"/>
    <w:rsid w:val="00D30F28"/>
    <w:rsid w:val="00DC460C"/>
    <w:rsid w:val="00E1076B"/>
    <w:rsid w:val="00E22A64"/>
    <w:rsid w:val="00EC47FF"/>
    <w:rsid w:val="00EF0F2E"/>
    <w:rsid w:val="00F06D4D"/>
    <w:rsid w:val="00F61983"/>
    <w:rsid w:val="00F74822"/>
    <w:rsid w:val="00FA20F5"/>
    <w:rsid w:val="00FD6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D60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60C5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60C5"/>
    <w:rPr>
      <w:rFonts w:hAnsi="Book Antiqua" w:ascii="Book Antiqua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60C5"/>
    <w:rPr>
      <w:rFonts w:cs="Times New Roman" w:hAnsi="Book Antiqua" w:ascii="Book Antiqua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60C5"/>
    <w:rPr>
      <w:rFonts w:cs="Times New Roman" w:hAnsi="Book Antiqua" w:ascii="Book Antiqua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D60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60C5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60C5"/>
    <w:rPr>
      <w:rFonts w:ascii="Book Antiqua" w:hAnsi="Book Antiqua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60C5"/>
    <w:rPr>
      <w:rFonts w:ascii="Book Antiqua" w:cs="Times New Roman" w:hAnsi="Book Antiqua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60C5"/>
    <w:rPr>
      <w:rFonts w:ascii="Book Antiqua" w:cs="Times New Roman" w:hAnsi="Book Antiqua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</izvorni_sadrzaj>
    <derivirana_varijabla naziv="DomainObject.Predmet.Broj_1">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FINe nakon obustave pos. predst.
nagodbe</izvorni_sadrzaj>
    <derivirana_varijabla naziv="DomainObject.Predmet.Opis_1">prijedlog FINe nakon obustave pos. predst.
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St-545/2017</izvorni_sadrzaj>
    <derivirana_varijabla naziv="DomainObject.Predmet.OznakaBroj_1">St-545/2017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METAL COLOR BATINOVIĆ društvo s ograničenom odgovornošću za proizvodnju i trgovinu zastupanog po punomoćniku Dunja Krstulović</izvorni_sadrzaj>
    <derivirana_varijabla naziv="DomainObject.Predmet.ProtustrankaFormated_1">  METAL COLOR BATINOVIĆ društvo s ograničenom odgovornošću za proizvodnju i trgovinu zastupanog po punomoćniku Dunja Krstulović</derivirana_varijabla>
  </DomainObject.Predmet.ProtustrankaFormated>
  <DomainObject.Predmet.ProtustrankaFormatedOIB>
    <izvorni_sadrzaj>  METAL COLOR BATINOVIĆ društvo s ograničenom odgovornošću za proizvodnju i trgovinu, OIB 47513570121 zastupanog po punomoćniku Dunja Krstulović</izvorni_sadrzaj>
    <derivirana_varijabla naziv="DomainObject.Predmet.ProtustrankaFormatedOIB_1">  METAL COLOR BATINOVIĆ društvo s ograničenom odgovornošću za proizvodnju i trgovinu, OIB 47513570121 zastupanog po punomoćniku Dunja Krstulović</derivirana_varijabla>
  </DomainObject.Predmet.ProtustrankaFormatedOIB>
  <DomainObject.Predmet.ProtustrankaFormatedWithAdress>
    <izvorni_sadrzaj> METAL COLOR BATINOVIĆ društvo s ograničenom odgovornošću za proizvodnju i trgovinu, Splitska/bb, 20350 Metković zastupanog po punomoćniku Dunja Krstulović</izvorni_sadrzaj>
    <derivirana_varijabla naziv="DomainObject.Predmet.ProtustrankaFormatedWithAdress_1"> METAL COLOR BATINOVIĆ društvo s ograničenom odgovornošću za proizvodnju i trgovinu, Splitska/bb, 20350 Metković zastupanog po punomoćniku Dunja Krstulović</derivirana_varijabla>
  </DomainObject.Predmet.ProtustrankaFormatedWithAdress>
  <DomainObject.Predmet.ProtustrankaFormatedWithAdressOIB>
    <izvorni_sadrzaj> METAL COLOR BATINOVIĆ društvo s ograničenom odgovornošću za proizvodnju i trgovinu, OIB 47513570121, Splitska/bb, 20350 Metković zastupanog po punomoćniku Dunja Krstulović</izvorni_sadrzaj>
    <derivirana_varijabla naziv="DomainObject.Predmet.ProtustrankaFormatedWithAdressOIB_1"> METAL COLOR BATINOVIĆ društvo s ograničenom odgovornošću za proizvodnju i trgovinu, OIB 47513570121, Splitska/bb, 20350 Metković zastupanog po punomoćniku Dunja Krstulović</derivirana_varijabla>
  </DomainObject.Predmet.ProtustrankaFormatedWithAdressOIB>
  <DomainObject.Predmet.ProtustrankaWithAdress>
    <izvorni_sadrzaj>METAL COLOR BATINOVIĆ društvo s ograničenom odgovornošću za proizvodnju i trgovinu Splitska/bb, 20350 Metković</izvorni_sadrzaj>
    <derivirana_varijabla naziv="DomainObject.Predmet.ProtustrankaWithAdress_1">METAL COLOR BATINOVIĆ društvo s ograničenom odgovornošću za proizvodnju i trgovinu Splitska/bb, 20350 Metković</derivirana_varijabla>
  </DomainObject.Predmet.ProtustrankaWithAdress>
  <DomainObject.Predmet.ProtustrankaWithAdressOIB>
    <izvorni_sadrzaj>METAL COLOR BATINOVIĆ društvo s ograničenom odgovornošću za proizvodnju i trgovinu, OIB 47513570121, Splitska/bb, 20350 Metković</izvorni_sadrzaj>
    <derivirana_varijabla naziv="DomainObject.Predmet.ProtustrankaWithAdressOIB_1">METAL COLOR BATINOVIĆ društvo s ograničenom odgovornošću za proizvodnju i trgovinu, OIB 47513570121, Splitska/bb, 20350 Metković</derivirana_varijabla>
  </DomainObject.Predmet.ProtustrankaWithAdressOIB>
  <DomainObject.Predmet.ProtustrankaNazivFormated>
    <izvorni_sadrzaj>METAL COLOR BATINOVIĆ društvo s ograničenom odgovornošću za proizvodnju i trgovinu</izvorni_sadrzaj>
    <derivirana_varijabla naziv="DomainObject.Predmet.ProtustrankaNazivFormated_1">METAL COLOR BATINOVIĆ društvo s ograničenom odgovornošću za proizvodnju i trgovinu</derivirana_varijabla>
  </DomainObject.Predmet.ProtustrankaNazivFormated>
  <DomainObject.Predmet.ProtustrankaNazivFormatedOIB>
    <izvorni_sadrzaj>METAL COLOR BATINOVIĆ društvo s ograničenom odgovornošću za proizvodnju i trgovinu, OIB 47513570121</izvorni_sadrzaj>
    <derivirana_varijabla naziv="DomainObject.Predmet.ProtustrankaNazivFormatedOIB_1">METAL COLOR BATINOVIĆ društvo s ograničenom odgovornošću za proizvodnju i trgovinu, OIB 47513570121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Nagodbeno vijeće: HR02; FINA, RC Split, Podružnica Dubrovnik</izvorni_sadrzaj>
    <derivirana_varijabla naziv="DomainObject.Predmet.StrankaFormated_1">  FINA, RC Zagreb, Nagodbeno vijeće: HR02; FINA, RC Split, Podružnica Dubrovnik</derivirana_varijabla>
  </DomainObject.Predmet.StrankaFormated>
  <DomainObject.Predmet.StrankaFormatedOIB>
    <izvorni_sadrzaj>  FINA, RC Zagreb, Nagodbeno vijeće: HR02, OIB 85821130368; FINA, RC Split, Podružnica Dubrovnik, OIB 85821130368</izvorni_sadrzaj>
    <derivirana_varijabla naziv="DomainObject.Predmet.StrankaFormatedOIB_1">  FINA, RC Zagreb, Nagodbeno vijeće: HR02, OIB 85821130368; FINA, RC Split, Podružnica Dubrovnik, OIB 85821130368</derivirana_varijabla>
  </DomainObject.Predmet.StrankaFormatedOIB>
  <DomainObject.Predmet.StrankaFormatedWithAdress>
    <izvorni_sadrzaj> FINA, RC Zagreb, Nagodbeno vijeće: HR02, Koturaška 43, 10000 Zagreb; FINA, RC Split, Podružnica Dubrovnik, Vukovarska 2, 20000 Dubrovnik</izvorni_sadrzaj>
    <derivirana_varijabla naziv="DomainObject.Predmet.StrankaFormatedWithAdress_1"> FINA, RC Zagreb, Nagodbeno vijeće: HR02, Koturaška 43, 10000 Zagreb; FINA, RC Split, Podružnica Dubrovnik, Vukovarska 2, 20000 Dubrovnik</derivirana_varijabla>
  </DomainObject.Predmet.StrankaFormatedWithAdress>
  <DomainObject.Predmet.StrankaFormatedWithAdressOIB>
    <izvorni_sadrzaj> FINA, RC Zagreb, Nagodbeno vijeće: HR02, OIB 85821130368, Koturaška 43, 10000 Zagreb; FINA, RC Split, Podružnica Dubrovnik, OIB 85821130368, Vukovarska 2, 20000 Dubrovnik</izvorni_sadrzaj>
    <derivirana_varijabla naziv="DomainObject.Predmet.StrankaFormatedWithAdressOIB_1"> FINA, RC Zagreb, Nagodbeno vijeće: HR02, OIB 85821130368, Koturaška 43, 10000 Zagreb; FINA, RC Split, Podružnica Dubrovnik, OIB 85821130368, Vukovarska 2, 20000 Dubrovnik</derivirana_varijabla>
  </DomainObject.Predmet.StrankaFormatedWithAdressOIB>
  <DomainObject.Predmet.StrankaWithAdress>
    <izvorni_sadrzaj>FINA, RC Zagreb, Nagodbeno vijeće: HR02 Koturaška 43,10000 Zagreb,FINA, RC Split, Podružnica Dubrovnik Vukovarska 2,20000 Dubrovnik</izvorni_sadrzaj>
    <derivirana_varijabla naziv="DomainObject.Predmet.StrankaWithAdress_1">FINA, RC Zagreb, Nagodbeno vijeće: HR02 Koturaška 43,10000 Zagreb,FINA, RC Split, Podružnica Dubrovnik Vukovarska 2,20000 Dubrovnik</derivirana_varijabla>
  </DomainObject.Predmet.StrankaWithAdress>
  <DomainObject.Predmet.StrankaWithAdressOIB>
    <izvorni_sadrzaj>FINA, RC Zagreb, Nagodbeno vijeće: HR02, OIB 85821130368, Koturaška 43,10000 Zagreb,FINA, RC Split, Podružnica Dubrovnik, OIB 85821130368, Vukovarska 2,20000 Dubrovnik</izvorni_sadrzaj>
    <derivirana_varijabla naziv="DomainObject.Predmet.StrankaWithAdressOIB_1">FINA, RC Zagreb, Nagodbeno vijeće: HR02, OIB 85821130368, Koturaška 43,10000 Zagreb,FINA, RC Split, Podružnica Dubrovnik, OIB 85821130368, Vukovarska 2,20000 Dubrovnik</derivirana_varijabla>
  </DomainObject.Predmet.StrankaWithAdressOIB>
  <DomainObject.Predmet.StrankaNazivFormated>
    <izvorni_sadrzaj>FINA, RC Zagreb, Nagodbeno vijeće: HR02,FINA, RC Split, Podružnica Dubrovnik</izvorni_sadrzaj>
    <derivirana_varijabla naziv="DomainObject.Predmet.StrankaNazivFormated_1">FINA, RC Zagreb, Nagodbeno vijeće: HR02,FINA, RC Split, Podružnica Dubrovnik</derivirana_varijabla>
  </DomainObject.Predmet.StrankaNazivFormated>
  <DomainObject.Predmet.StrankaNazivFormatedOIB>
    <izvorni_sadrzaj>FINA, RC Zagreb, Nagodbeno vijeće: HR02, OIB 85821130368,FINA, RC Split, Podružnica Dubrovnik, OIB 85821130368</izvorni_sadrzaj>
    <derivirana_varijabla naziv="DomainObject.Predmet.StrankaNazivFormatedOIB_1">FINA, RC Zagreb, Nagodbeno vijeće: HR02, OIB 85821130368,FINA,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Zagreb, Nagodbeno vijeće: HR02</item>
      <item>FINA, RC Split, Podružnica Dubrovnik</item>
    </izvorni_sadrzaj>
    <derivirana_varijabla naziv="DomainObject.Predmet.StrankaListFormated_1">
      <item>FINA, RC Zagreb, Nagodbeno vijeće: HR02</item>
      <item>FINA, RC Split, Podružnica Dubrovnik</item>
    </derivirana_varijabla>
  </DomainObject.Predmet.StrankaListFormated>
  <DomainObject.Predmet.StrankaListFormatedOIB>
    <izvorni_sadrzaj>
      <item>FINA, RC Zagreb, Nagodbeno vijeće: HR02, OIB 85821130368</item>
      <item>FINA, RC Split, Podružnica Dubrovnik, OIB 85821130368</item>
    </izvorni_sadrzaj>
    <derivirana_varijabla naziv="DomainObject.Predmet.StrankaListFormatedOIB_1">
      <item>FINA, RC Zagreb, Nagodbeno vijeće: HR02, OIB 85821130368</item>
      <item>FINA, RC Split, Podružnica Dubrovnik, OIB 85821130368</item>
    </derivirana_varijabla>
  </DomainObject.Predmet.StrankaListFormatedOIB>
  <DomainObject.Predmet.StrankaListFormatedWithAdress>
    <izvorni_sadrzaj>
      <item>FINA, RC Zagreb, Nagodbeno vijeće: HR02, Koturaška 43, 10000 Zagreb</item>
      <item>FINA, RC Split, Podružnica Dubrovnik, Vukovarska 2, 20000 Dubrovnik</item>
    </izvorni_sadrzaj>
    <derivirana_varijabla naziv="DomainObject.Predmet.StrankaListFormatedWithAdress_1">
      <item>FINA, RC Zagreb, Nagodbeno vijeće: HR02, Koturaška 43, 10000 Zagreb</item>
      <item>FINA, RC Split, Podružnica Dubrovnik, Vukovarska 2, 20000 Dubrovnik</item>
    </derivirana_varijabla>
  </DomainObject.Predmet.StrankaListFormatedWithAdress>
  <DomainObject.Predmet.StrankaListFormatedWithAdressOIB>
    <izvorni_sadrzaj>
      <item>FINA, RC Zagreb, Nagodbeno vijeće: HR02, OIB 85821130368, Koturaška 43, 10000 Zagreb</item>
      <item>FINA, RC Split, Podružnica Dubrovnik, OIB 85821130368, Vukovarska 2, 20000 Dubrovnik</item>
    </izvorni_sadrzaj>
    <derivirana_varijabla naziv="DomainObject.Predmet.StrankaListFormatedWithAdressOIB_1">
      <item>FINA, RC Zagreb, Nagodbeno vijeće: HR02, OIB 85821130368, Koturaška 43, 10000 Zagreb</item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Zagreb, Nagodbeno vijeće: HR02</item>
      <item>FINA, RC Split, Podružnica Dubrovnik</item>
    </izvorni_sadrzaj>
    <derivirana_varijabla naziv="DomainObject.Predmet.StrankaListNazivFormated_1">
      <item>FINA, RC Zagreb, Nagodbeno vijeće: HR02</item>
      <item>FINA, RC Split, Podružnica Dubrovnik</item>
    </derivirana_varijabla>
  </DomainObject.Predmet.StrankaListNazivFormated>
  <DomainObject.Predmet.StrankaListNazivFormatedOIB>
    <izvorni_sadrzaj>
      <item>FINA, RC Zagreb, Nagodbeno vijeće: HR02, OIB 85821130368</item>
      <item>FINA, RC Split, Podružnica Dubrovnik, OIB 85821130368</item>
    </izvorni_sadrzaj>
    <derivirana_varijabla naziv="DomainObject.Predmet.StrankaListNazivFormatedOIB_1">
      <item>FINA, RC Zagreb, Nagodbeno vijeće: HR02, OIB 85821130368</item>
      <item>FINA, RC Split, Podružnica Dubrovnik, OIB 85821130368</item>
    </derivirana_varijabla>
  </DomainObject.Predmet.StrankaListNazivFormatedOIB>
  <DomainObject.Predmet.ProtuStrankaListFormated>
    <izvorni_sadrzaj>
      <item>METAL COLOR BATINOVIĆ društvo s ograničenom odgovornošću za proizvodnju i trgovinu zastupanog po punomoćniku Dunja Krstulović</item>
    </izvorni_sadrzaj>
    <derivirana_varijabla naziv="DomainObject.Predmet.ProtuStrankaListFormated_1">
      <item>METAL COLOR BATINOVIĆ društvo s ograničenom odgovornošću za proizvodnju i trgovinu zastupanog po punomoćniku Dunja Krstulović</item>
    </derivirana_varijabla>
  </DomainObject.Predmet.ProtuStrankaListFormated>
  <DomainObject.Predmet.ProtuStrankaListFormatedOIB>
    <izvorni_sadrzaj>
      <item>METAL COLOR BATINOVIĆ društvo s ograničenom odgovornošću za proizvodnju i trgovinu, OIB 47513570121 zastupanog po punomoćniku Dunja Krstulović</item>
    </izvorni_sadrzaj>
    <derivirana_varijabla naziv="DomainObject.Predmet.ProtuStrankaListFormatedOIB_1">
      <item>METAL COLOR BATINOVIĆ društvo s ograničenom odgovornošću za proizvodnju i trgovinu, OIB 47513570121 zastupanog po punomoćniku Dunja Krstulović</item>
    </derivirana_varijabla>
  </DomainObject.Predmet.ProtuStrankaListFormatedOIB>
  <DomainObject.Predmet.ProtuStrankaListFormatedWithAdress>
    <izvorni_sadrzaj>
      <item>METAL COLOR BATINOVIĆ društvo s ograničenom odgovornošću za proizvodnju i trgovinu, Splitska/bb, 20350 Metković zastupanog po punomoćniku Dunja Krstulović</item>
    </izvorni_sadrzaj>
    <derivirana_varijabla naziv="DomainObject.Predmet.ProtuStrankaListFormatedWithAdress_1">
      <item>METAL COLOR BATINOVIĆ društvo s ograničenom odgovornošću za proizvodnju i trgovinu, Splitska/bb, 20350 Metković zastupanog po punomoćniku Dunja Krstulović</item>
    </derivirana_varijabla>
  </DomainObject.Predmet.ProtuStrankaListFormatedWithAdress>
  <DomainObject.Predmet.ProtuStrankaListFormatedWithAdressOIB>
    <izvorni_sadrzaj>
      <item>METAL COLOR BATINOVIĆ društvo s ograničenom odgovornošću za proizvodnju i trgovinu, OIB 47513570121, Splitska/bb, 20350 Metković zastupanog po punomoćniku Dunja Krstulović</item>
    </izvorni_sadrzaj>
    <derivirana_varijabla naziv="DomainObject.Predmet.ProtuStrankaListFormatedWithAdressOIB_1">
      <item>METAL COLOR BATINOVIĆ društvo s ograničenom odgovornošću za proizvodnju i trgovinu, OIB 47513570121, Splitska/bb, 20350 Metković zastupanog po punomoćniku Dunja Krstulović</item>
    </derivirana_varijabla>
  </DomainObject.Predmet.ProtuStrankaListFormatedWithAdressOIB>
  <DomainObject.Predmet.ProtuStrankaListNazivFormated>
    <izvorni_sadrzaj>
      <item>METAL COLOR BATINOVIĆ društvo s ograničenom odgovornošću za proizvodnju i trgovinu</item>
    </izvorni_sadrzaj>
    <derivirana_varijabla naziv="DomainObject.Predmet.ProtuStrankaListNazivFormated_1">
      <item>METAL COLOR BATINOVIĆ društvo s ograničenom odgovornošću za proizvodnju i trgovinu</item>
    </derivirana_varijabla>
  </DomainObject.Predmet.ProtuStrankaListNazivFormated>
  <DomainObject.Predmet.ProtuStrankaListNazivFormatedOIB>
    <izvorni_sadrzaj>
      <item>METAL COLOR BATINOVIĆ društvo s ograničenom odgovornošću za proizvodnju i trgovinu, OIB 47513570121</item>
    </izvorni_sadrzaj>
    <derivirana_varijabla naziv="DomainObject.Predmet.ProtuStrankaListNazivFormatedOIB_1">
      <item>METAL COLOR BATINOVIĆ društvo s ograničenom odgovornošću za proizvodnju i trgovinu, OIB 47513570121</item>
    </derivirana_varijabla>
  </DomainObject.Predmet.ProtuStrankaListNazivFormatedOIB>
  <DomainObject.Predmet.OstaliListFormated>
    <izvorni_sadrzaj>
      <item>Andrija Boras</item>
      <item>Dunja Krstulović punomoćnik sudionika u postupku METAL COLOR BATINOVIĆ društvo s ograničenom odgovornošću za proizvodnju i trgovinu</item>
      <item>Jozo Brčić</item>
    </izvorni_sadrzaj>
    <derivirana_varijabla naziv="DomainObject.Predmet.OstaliListFormated_1">
      <item>Andrija Boras</item>
      <item>Dunja Krstulović punomoćnik sudionika u postupku METAL COLOR BATINOVIĆ društvo s ograničenom odgovornošću za proizvodnju i trgovinu</item>
      <item>Jozo Brčić</item>
    </derivirana_varijabla>
  </DomainObject.Predmet.OstaliListFormated>
  <DomainObject.Predmet.OstaliListFormatedOIB>
    <izvorni_sadrzaj>
      <item>Andrija Boras</item>
      <item>Dunja Krstulović, OIB 22987478487 punomoćnik sudionika u postupku METAL COLOR BATINOVIĆ društvo s ograničenom odgovornošću za proizvodnju i trgovinu</item>
      <item>Jozo Brčić</item>
    </izvorni_sadrzaj>
    <derivirana_varijabla naziv="DomainObject.Predmet.OstaliListFormatedOIB_1">
      <item>Andrija Boras</item>
      <item>Dunja Krstulović, OIB 22987478487 punomoćnik sudionika u postupku METAL COLOR BATINOVIĆ društvo s ograničenom odgovornošću za proizvodnju i trgovinu</item>
      <item>Jozo Brčić</item>
    </derivirana_varijabla>
  </DomainObject.Predmet.OstaliListFormatedOIB>
  <DomainObject.Predmet.OstaliListFormatedWithAdress>
    <izvorni_sadrzaj>
      <item>Andrija Boras</item>
      <item>Dunja Krstulović, Vinkovačka 41, 21000 Split punomoćnik sudionika u postupku METAL COLOR BATINOVIĆ društvo s ograničenom odgovornošću za proizvodnju i trgovinu</item>
      <item>Jozo Brčić, Horvaćanska cesta 146a, 10000 Zagreb</item>
    </izvorni_sadrzaj>
    <derivirana_varijabla naziv="DomainObject.Predmet.OstaliListFormatedWithAdress_1">
      <item>Andrija Boras</item>
      <item>Dunja Krstulović, Vinkovačka 41, 21000 Split punomoćnik sudionika u postupku METAL COLOR BATINOVIĆ društvo s ograničenom odgovornošću za proizvodnju i trgovinu</item>
      <item>Jozo Brčić, Horvaćanska cesta 146a, 10000 Zagreb</item>
    </derivirana_varijabla>
  </DomainObject.Predmet.OstaliListFormatedWithAdress>
  <DomainObject.Predmet.OstaliListFormatedWithAdressOIB>
    <izvorni_sadrzaj>
      <item>Andrija Boras</item>
      <item>Dunja Krstulović, OIB 22987478487, Vinkovačka 41, 21000 Split punomoćnik sudionika u postupku METAL COLOR BATINOVIĆ društvo s ograničenom odgovornošću za proizvodnju i trgovinu</item>
      <item>Jozo Brčić, Horvaćanska cesta 146a, 10000 Zagreb</item>
    </izvorni_sadrzaj>
    <derivirana_varijabla naziv="DomainObject.Predmet.OstaliListFormatedWithAdressOIB_1">
      <item>Andrija Boras</item>
      <item>Dunja Krstulović, OIB 22987478487, Vinkovačka 41, 21000 Split punomoćnik sudionika u postupku METAL COLOR BATINOVIĆ društvo s ograničenom odgovornošću za proizvodnju i trgovinu</item>
      <item>Jozo Brčić, Horvaćanska cesta 146a, 10000 Zagreb</item>
    </derivirana_varijabla>
  </DomainObject.Predmet.OstaliListFormatedWithAdressOIB>
  <DomainObject.Predmet.OstaliListNazivFormated>
    <izvorni_sadrzaj>
      <item>Andrija Boras</item>
      <item>Dunja Krstulović</item>
      <item>Jozo Brčić</item>
    </izvorni_sadrzaj>
    <derivirana_varijabla naziv="DomainObject.Predmet.OstaliListNazivFormated_1">
      <item>Andrija Boras</item>
      <item>Dunja Krstulović</item>
      <item>Jozo Brčić</item>
    </derivirana_varijabla>
  </DomainObject.Predmet.OstaliListNazivFormated>
  <DomainObject.Predmet.OstaliListNazivFormatedOIB>
    <izvorni_sadrzaj>
      <item>Andrija Boras</item>
      <item>Dunja Krstulović, OIB 22987478487</item>
      <item>Jozo Brčić</item>
    </izvorni_sadrzaj>
    <derivirana_varijabla naziv="DomainObject.Predmet.OstaliListNazivFormatedOIB_1">
      <item>Andrija Boras</item>
      <item>Dunja Krstulović, OIB 22987478487</item>
      <item>Jozo Brčić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Nagodbeno vijeće: HR02 i dr.</izvorni_sadrzaj>
    <derivirana_varijabla naziv="DomainObject.Predmet.StrankaIDrugi_1">FINA, RC Zagreb, Nagodbeno vijeće: HR02 i dr.</derivirana_varijabla>
  </DomainObject.Predmet.StrankaIDrugi>
  <DomainObject.Predmet.ProtustrankaIDrugi>
    <izvorni_sadrzaj>METAL COLOR BATINOVIĆ društvo s ograničenom odgovornošću za proizvodnju i trgovinu</izvorni_sadrzaj>
    <derivirana_varijabla naziv="DomainObject.Predmet.ProtustrankaIDrugi_1">METAL COLOR BATINOVIĆ društvo s ograničenom odgovornošću za proizvodnju i trgovinu</derivirana_varijabla>
  </DomainObject.Predmet.ProtustrankaIDrugi>
  <DomainObject.Predmet.StrankaIDrugiAdressOIB>
    <izvorni_sadrzaj>FINA, RC Zagreb, Nagodbeno vijeće: HR02, OIB 85821130368, Koturaška 43, 10000 Zagreb i dr.</izvorni_sadrzaj>
    <derivirana_varijabla naziv="DomainObject.Predmet.StrankaIDrugiAdressOIB_1">FINA, RC Zagreb, Nagodbeno vijeće: HR02, OIB 85821130368, Koturaška 43, 10000 Zagreb i dr.</derivirana_varijabla>
  </DomainObject.Predmet.StrankaIDrugiAdressOIB>
  <DomainObject.Predmet.ProtustrankaIDrugiAdressOIB>
    <izvorni_sadrzaj>METAL COLOR BATINOVIĆ društvo s ograničenom odgovornošću za proizvodnju i trgovinu, OIB 47513570121, Splitska/bb, 20350 Metković</izvorni_sadrzaj>
    <derivirana_varijabla naziv="DomainObject.Predmet.ProtustrankaIDrugiAdressOIB_1">METAL COLOR BATINOVIĆ društvo s ograničenom odgovornošću za proizvodnju i trgovinu, OIB 47513570121, Splitska/bb,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Nagodbeno vijeće: HR02</item>
      <item>METAL COLOR BATINOVIĆ društvo s ograničenom odgovornošću za proizvodnju i trgovinu</item>
      <item>Andrija Boras</item>
      <item>FINA, RC Split, Podružnica Dubrovnik</item>
      <item>Dunja Krstulović</item>
      <item>Jozo Brčić</item>
    </izvorni_sadrzaj>
    <derivirana_varijabla naziv="DomainObject.Predmet.SudioniciListNaziv_1">
      <item>FINA, RC Zagreb, Nagodbeno vijeće: HR02</item>
      <item>METAL COLOR BATINOVIĆ društvo s ograničenom odgovornošću za proizvodnju i trgovinu</item>
      <item>Andrija Boras</item>
      <item>FINA, RC Split, Podružnica Dubrovnik</item>
      <item>Dunja Krstulović</item>
      <item>Jozo Brčić</item>
    </derivirana_varijabla>
  </DomainObject.Predmet.SudioniciListNaziv>
  <DomainObject.Predmet.SudioniciListAdressOIB>
    <izvorni_sadrzaj>
      <item>FINA, RC Zagreb, Nagodbeno vijeće: HR02, OIB 85821130368, Koturaška 43,10000 Zagreb</item>
      <item>METAL COLOR BATINOVIĆ društvo s ograničenom odgovornošću za proizvodnju i trgovinu, OIB 47513570121, Splitska/bb,20350 Metković</item>
      <item>Andrija Boras</item>
      <item>FINA, RC Split, Podružnica Dubrovnik, OIB 85821130368, Vukovarska 2,20000 Dubrovnik</item>
      <item>Dunja Krstulović, OIB 22987478487, Vinkovačka 41,21000 Split</item>
      <item>Jozo Brčić, Horvaćanska cesta 146a,10000 Zagreb</item>
    </izvorni_sadrzaj>
    <derivirana_varijabla naziv="DomainObject.Predmet.SudioniciListAdressOIB_1">
      <item>FINA, RC Zagreb, Nagodbeno vijeće: HR02, OIB 85821130368, Koturaška 43,10000 Zagreb</item>
      <item>METAL COLOR BATINOVIĆ društvo s ograničenom odgovornošću za proizvodnju i trgovinu, OIB 47513570121, Splitska/bb,20350 Metković</item>
      <item>Andrija Boras</item>
      <item>FINA, RC Split, Podružnica Dubrovnik, OIB 85821130368, Vukovarska 2,20000 Dubrovnik</item>
      <item>Dunja Krstulović, OIB 22987478487, Vinkovačka 41,21000 Split</item>
      <item>Jozo Brčić, Horvaćanska cesta 146a,10000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47513570121</item>
      <item>, OIB null</item>
      <item>, OIB 85821130368</item>
      <item>, OIB 22987478487</item>
      <item>, OIB null</item>
    </izvorni_sadrzaj>
    <derivirana_varijabla naziv="DomainObject.Predmet.SudioniciListNazivOIB_1">
      <item>, OIB 85821130368</item>
      <item>, OIB 47513570121</item>
      <item>, OIB null</item>
      <item>, OIB 85821130368</item>
      <item>, OIB 22987478487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212</properties:Words>
  <properties:Characters>1103</properties:Characters>
  <properties:Lines>45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1334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2017-11-29T13:40:00Z</dcterms:created>
  <dc:creator>kfrankovic</dc:creator>
  <cp:lastModifiedBy>Andrijana Leto</cp:lastModifiedBy>
  <cp:lastPrinted>2017-02-28T09:22:00Z</cp:lastPrinted>
  <dcterms:modified xmlns:xsi="http://www.w3.org/2001/XMLSchema-instance" xsi:type="dcterms:W3CDTF">2017-11-29T13:48:00Z</dcterms:modified>
  <cp:revision>4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