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18d49" w14:paraId="be18d49"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w:t>
      </w:r>
      <w:r w:rsidR="00AD2833">
        <w:t>FILIJA d.o.o. za prijevoz, trgovinu, ugostiteljstvo i usluge, Zagreb, Kapucinska 44, OIB 11449878080, MBS 080140156</w:t>
      </w:r>
      <w:r>
        <w:t xml:space="preserve">, </w:t>
      </w:r>
      <w:r w:rsidR="00CD0083">
        <w:t xml:space="preserve">dana 23. kolovoza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AD2833">
        <w:t>FILIJA d.o.o. za prijevoz, trgovinu, ugostiteljstvo i usluge, Zagreb, Kapucinska 44, OIB 11449878080, MBS 080140156</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w:t>
      </w:r>
      <w:r w:rsidR="005C587C">
        <w:t>Sa</w:t>
      </w:r>
      <w:r w:rsidR="00E60B8D">
        <w:t xml:space="preserve">nela </w:t>
      </w:r>
      <w:proofErr w:type="spellStart"/>
      <w:r w:rsidR="00E60B8D">
        <w:t>Kučar</w:t>
      </w:r>
      <w:proofErr w:type="spellEnd"/>
      <w:r w:rsidR="005C587C">
        <w:t xml:space="preserve"> iz Osijeka, </w:t>
      </w:r>
      <w:r w:rsidR="00E60B8D">
        <w:t>Trg slobode 2</w:t>
      </w:r>
      <w:r w:rsidR="005C587C">
        <w:t xml:space="preserve">, OIB </w:t>
      </w:r>
      <w:r w:rsidR="00E60B8D">
        <w:t>97473612486</w:t>
      </w:r>
      <w:r w:rsidR="00FE4FB8">
        <w:t>.</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AD2833">
        <w:t>FILIJA d.o.o. za prijevoz, trgovinu, ugostiteljstvo i usluge, Zagreb, Kapucinska 44, OIB 11449878080, MBS 080140156</w:t>
      </w:r>
      <w: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AD2833">
        <w:rPr>
          <w:bCs/>
        </w:rPr>
        <w:t>6. veljače 2</w:t>
      </w:r>
      <w:r>
        <w:rPr>
          <w:bCs/>
        </w:rPr>
        <w:t xml:space="preserve">017. podnijela </w:t>
      </w:r>
      <w:r w:rsidR="00AA1807">
        <w:rPr>
          <w:bCs/>
        </w:rPr>
        <w:t>Trgovačkom sudu u Zagrebu</w:t>
      </w:r>
      <w:r>
        <w:rPr>
          <w:bCs/>
        </w:rPr>
        <w:t xml:space="preserve"> prijedlog za otvaranje stečajnog postupka nad </w:t>
      </w:r>
      <w:r w:rsidR="00AD2833">
        <w:t>FILIJA d.o.o. za prijevoz, trgovinu, ugostiteljstvo i usluge, Zagreb, Kapucinska 44, OIB 11449878080, MBS 080140156</w:t>
      </w:r>
      <w:r w:rsidR="00E05087">
        <w:t>, te</w:t>
      </w:r>
      <w:r>
        <w:t xml:space="preserve">meljem odredbe članka </w:t>
      </w:r>
      <w:r w:rsidR="00732321">
        <w:t>110</w:t>
      </w:r>
      <w:r>
        <w:t xml:space="preserve">. stav </w:t>
      </w:r>
      <w:r w:rsidR="00732321">
        <w:t>1</w:t>
      </w:r>
      <w:r>
        <w:t xml:space="preserve">. </w:t>
      </w:r>
      <w:r w:rsidR="00A34B31">
        <w:t xml:space="preserve">Stečajnog zakona (Narodne novine 71/15 i 104/17, dalje SZ-a).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AD2833">
        <w:t>2. veljače</w:t>
      </w:r>
      <w:r w:rsidR="00E05087">
        <w:t xml:space="preserve"> </w:t>
      </w:r>
      <w:r w:rsidR="00732321">
        <w:t xml:space="preserve">2017. dužnik </w:t>
      </w:r>
      <w:r>
        <w:t xml:space="preserve">u Očevidniku redoslijeda osnova za plaćanje ima evidentirane neizvršene osnove za plaćanje u ukupnom iznosu od </w:t>
      </w:r>
      <w:r w:rsidR="00033001">
        <w:t>1</w:t>
      </w:r>
      <w:r w:rsidR="00AD2833">
        <w:t>.117.622,94</w:t>
      </w:r>
      <w:r w:rsidR="00796E23">
        <w:t xml:space="preserve"> </w:t>
      </w:r>
      <w:r>
        <w:t xml:space="preserve">kn, u koji iznos je uračunata i kamata i naknada FINE za provedbe ovrhe na novčanim sredstvima dužnika. Nadalje navodi da dužnik ima </w:t>
      </w:r>
      <w:r w:rsidR="00033001">
        <w:t xml:space="preserve">jednog zaposlenog </w:t>
      </w:r>
      <w:r w:rsidR="00411D00">
        <w:t xml:space="preserve">radnika, da </w:t>
      </w:r>
      <w:r>
        <w:lastRenderedPageBreak/>
        <w:t xml:space="preserve">na dan </w:t>
      </w:r>
      <w:r w:rsidR="00AD2833">
        <w:t>2. veljače</w:t>
      </w:r>
      <w:r w:rsidR="008D4B3F">
        <w:t xml:space="preserve"> </w:t>
      </w:r>
      <w:r w:rsidR="00732321">
        <w:t>2017.</w:t>
      </w:r>
      <w:r>
        <w:t xml:space="preserve"> dužnik u Jedinstvenom registru računa </w:t>
      </w:r>
      <w:r w:rsidR="00732321">
        <w:t>ima</w:t>
      </w:r>
      <w:r>
        <w:t xml:space="preserve"> otvoren račun</w:t>
      </w:r>
      <w:r w:rsidR="00A34B31">
        <w:t xml:space="preserve"> i oročena novčana sredstva kod</w:t>
      </w:r>
      <w:r w:rsidR="00033001">
        <w:t xml:space="preserve">  </w:t>
      </w:r>
      <w:r w:rsidR="00AD2833">
        <w:t>Zagrebačke banke</w:t>
      </w:r>
      <w:r w:rsidR="00033001">
        <w:t xml:space="preserve"> d.d. </w:t>
      </w:r>
    </w:p>
    <w:p w:rsidRDefault="00B3349A" w:rsidP="00EC7A85" w:rsidR="00B3349A">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u imenovana</w:t>
      </w:r>
      <w:r w:rsidR="008D4B3F">
        <w:rPr>
          <w:bCs/>
        </w:rPr>
        <w:t xml:space="preserve"> Sa</w:t>
      </w:r>
      <w:r w:rsidR="0094271D">
        <w:rPr>
          <w:bCs/>
        </w:rPr>
        <w:t xml:space="preserve">nela </w:t>
      </w:r>
      <w:proofErr w:type="spellStart"/>
      <w:r w:rsidR="0094271D">
        <w:rPr>
          <w:bCs/>
        </w:rPr>
        <w:t>Kučar</w:t>
      </w:r>
      <w:proofErr w:type="spellEnd"/>
      <w:r w:rsidR="008D4B3F">
        <w:rPr>
          <w:bCs/>
        </w:rPr>
        <w:t xml:space="preserve">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033001">
        <w:rPr>
          <w:bCs/>
        </w:rPr>
        <w:t>21</w:t>
      </w:r>
      <w:r w:rsidR="008D4B3F">
        <w:rPr>
          <w:bCs/>
        </w:rPr>
        <w:t>. lipnja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pPr>
        <w:ind w:firstLine="708"/>
        <w:jc w:val="both"/>
      </w:pPr>
      <w:r>
        <w:rPr>
          <w:bCs/>
        </w:rPr>
        <w:t xml:space="preserve">Na ročištu radi rasprave o </w:t>
      </w:r>
      <w:r w:rsidRPr="00FE4FB8">
        <w:rPr>
          <w:bCs/>
        </w:rPr>
        <w:t xml:space="preserve">uvjetima za otvaranje stečajnog postupka održanom </w:t>
      </w:r>
      <w:r w:rsidR="00033001">
        <w:rPr>
          <w:bCs/>
        </w:rPr>
        <w:t>21</w:t>
      </w:r>
      <w:r w:rsidR="00272363" w:rsidRPr="00FE4FB8">
        <w:rPr>
          <w:bCs/>
        </w:rPr>
        <w:t xml:space="preserve">. </w:t>
      </w:r>
      <w:r w:rsidR="008D4B3F">
        <w:rPr>
          <w:bCs/>
        </w:rPr>
        <w:t>lipnja</w:t>
      </w:r>
      <w:r w:rsidR="00272363" w:rsidRPr="00FE4FB8">
        <w:rPr>
          <w:bCs/>
        </w:rPr>
        <w:t xml:space="preserve"> 2018.</w:t>
      </w:r>
      <w:r w:rsidRPr="00FE4FB8">
        <w:rPr>
          <w:bCs/>
        </w:rPr>
        <w:t xml:space="preserve">, 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76487A">
        <w:t>6. veljače</w:t>
      </w:r>
      <w:r w:rsidR="008D4B3F">
        <w:t xml:space="preserve"> </w:t>
      </w:r>
      <w:r w:rsidR="004335ED" w:rsidRPr="00FE4FB8">
        <w:t>2017.</w:t>
      </w:r>
      <w:r w:rsidRPr="00FE4FB8">
        <w:t xml:space="preserve">, izvadak iz sudskog registra od </w:t>
      </w:r>
      <w:r w:rsidR="008D4B3F">
        <w:t>2</w:t>
      </w:r>
      <w:r w:rsidR="00272363" w:rsidRPr="00FE4FB8">
        <w:t>1. rujna</w:t>
      </w:r>
      <w:r w:rsidR="004335ED" w:rsidRPr="00FE4FB8">
        <w:t xml:space="preserve"> 2017</w:t>
      </w:r>
      <w:r w:rsidRPr="00FE4FB8">
        <w:t xml:space="preserve">., potvrdu FINE </w:t>
      </w:r>
      <w:r w:rsidR="00AD3790" w:rsidRPr="00FE4FB8">
        <w:t xml:space="preserve">RC </w:t>
      </w:r>
      <w:r w:rsidR="00FE4FB8">
        <w:t>Zagreb</w:t>
      </w:r>
      <w:r w:rsidR="00AD3790" w:rsidRPr="00FE4FB8">
        <w:t xml:space="preserve"> od</w:t>
      </w:r>
      <w:r w:rsidR="0076487A">
        <w:t xml:space="preserve"> 30. travnja</w:t>
      </w:r>
      <w:r w:rsidR="00272363" w:rsidRPr="00FE4FB8">
        <w:t xml:space="preserve"> 2018</w:t>
      </w:r>
      <w:r w:rsidR="00FE4FB8">
        <w:t>. i I</w:t>
      </w:r>
      <w:r w:rsidRPr="00FE4FB8">
        <w:t>zv</w:t>
      </w:r>
      <w:r w:rsidR="00FE4FB8">
        <w:t>i</w:t>
      </w:r>
      <w:r w:rsidRPr="00FE4FB8">
        <w:t>ješće privremen</w:t>
      </w:r>
      <w:r w:rsidR="00272363" w:rsidRPr="00FE4FB8">
        <w:t>e stečajne upraviteljice</w:t>
      </w:r>
      <w:r w:rsidRPr="00FE4FB8">
        <w:t xml:space="preserve"> od</w:t>
      </w:r>
      <w:r w:rsidR="0076487A">
        <w:t xml:space="preserve"> 5</w:t>
      </w:r>
      <w:r w:rsidR="00101679">
        <w:t>.</w:t>
      </w:r>
      <w:r w:rsidR="00187EA1">
        <w:t xml:space="preserve"> lipnja</w:t>
      </w:r>
      <w:r w:rsidR="00272363" w:rsidRPr="00FE4FB8">
        <w:t xml:space="preserve"> 2018.     </w:t>
      </w:r>
    </w:p>
    <w:p w:rsidRDefault="00C43B07" w:rsidP="00EC7A85" w:rsidR="00C43B07">
      <w:pPr>
        <w:ind w:firstLine="708"/>
        <w:jc w:val="both"/>
      </w:pPr>
    </w:p>
    <w:p w:rsidRDefault="00C43B07" w:rsidP="00DD0EC4" w:rsidR="00EC7A85">
      <w:pPr>
        <w:pStyle w:val="Bezproreda"/>
        <w:ind w:firstLine="708"/>
        <w:jc w:val="both"/>
        <w:rPr>
          <w:b/>
        </w:rPr>
      </w:pPr>
      <w:r>
        <w:rPr>
          <w:rFonts w:cs="Times New Roman" w:hAnsi="Times New Roman" w:ascii="Times New Roman"/>
          <w:sz w:val="24"/>
          <w:szCs w:val="24"/>
        </w:rPr>
        <w:t>Privremena stečajna upraviteljica navodi da</w:t>
      </w:r>
      <w:r w:rsidR="00DD0EC4">
        <w:rPr>
          <w:rFonts w:cs="Times New Roman" w:hAnsi="Times New Roman" w:ascii="Times New Roman"/>
          <w:sz w:val="24"/>
          <w:szCs w:val="24"/>
        </w:rPr>
        <w:t xml:space="preserve"> se</w:t>
      </w:r>
      <w:r>
        <w:rPr>
          <w:rFonts w:cs="Times New Roman" w:hAnsi="Times New Roman" w:ascii="Times New Roman"/>
          <w:sz w:val="24"/>
          <w:szCs w:val="24"/>
        </w:rPr>
        <w:t xml:space="preserve"> </w:t>
      </w:r>
      <w:r>
        <w:rPr>
          <w:rFonts w:cs="Times New Roman" w:hAnsi="Times New Roman" w:ascii="Times New Roman"/>
          <w:sz w:val="24"/>
          <w:szCs w:val="24"/>
        </w:rPr>
        <w:t>p</w:t>
      </w:r>
      <w:r w:rsidR="00DD0EC4">
        <w:rPr>
          <w:rFonts w:cs="Times New Roman" w:hAnsi="Times New Roman" w:ascii="Times New Roman"/>
          <w:sz w:val="24"/>
          <w:szCs w:val="24"/>
        </w:rPr>
        <w:t xml:space="preserve">rema potvrdi FINE od 26. travnja 2018. dužnik </w:t>
      </w:r>
      <w:r>
        <w:rPr>
          <w:rFonts w:cs="Times New Roman" w:hAnsi="Times New Roman" w:ascii="Times New Roman"/>
          <w:sz w:val="24"/>
          <w:szCs w:val="24"/>
        </w:rPr>
        <w:t xml:space="preserve"> nalazi </w:t>
      </w:r>
      <w:r w:rsidR="00DD0EC4">
        <w:rPr>
          <w:rFonts w:cs="Times New Roman" w:hAnsi="Times New Roman" w:ascii="Times New Roman"/>
          <w:sz w:val="24"/>
          <w:szCs w:val="24"/>
        </w:rPr>
        <w:t>567</w:t>
      </w:r>
      <w:r>
        <w:rPr>
          <w:rFonts w:cs="Times New Roman" w:hAnsi="Times New Roman" w:ascii="Times New Roman"/>
          <w:sz w:val="24"/>
          <w:szCs w:val="24"/>
        </w:rPr>
        <w:t xml:space="preserve"> dana</w:t>
      </w:r>
      <w:r w:rsidR="00DD0EC4">
        <w:rPr>
          <w:rFonts w:cs="Times New Roman" w:hAnsi="Times New Roman" w:ascii="Times New Roman"/>
          <w:sz w:val="24"/>
          <w:szCs w:val="24"/>
        </w:rPr>
        <w:t xml:space="preserve"> </w:t>
      </w:r>
      <w:r w:rsidR="00DD0EC4">
        <w:rPr>
          <w:rFonts w:cs="Times New Roman" w:hAnsi="Times New Roman" w:ascii="Times New Roman"/>
          <w:sz w:val="24"/>
          <w:szCs w:val="24"/>
        </w:rPr>
        <w:t xml:space="preserve">u neprekidnoj blokadi </w:t>
      </w:r>
      <w:r w:rsidR="00DD0EC4">
        <w:rPr>
          <w:rFonts w:cs="Times New Roman" w:hAnsi="Times New Roman" w:ascii="Times New Roman"/>
          <w:sz w:val="24"/>
          <w:szCs w:val="24"/>
        </w:rPr>
        <w:t>odnosno 180 dana blokade u proteklih 6 mjeseci</w:t>
      </w:r>
      <w:r>
        <w:rPr>
          <w:rFonts w:cs="Times New Roman" w:hAnsi="Times New Roman" w:ascii="Times New Roman"/>
          <w:sz w:val="24"/>
          <w:szCs w:val="24"/>
        </w:rPr>
        <w:t xml:space="preserve"> za iznos od</w:t>
      </w:r>
      <w:r w:rsidR="00DD0EC4">
        <w:rPr>
          <w:rFonts w:cs="Times New Roman" w:hAnsi="Times New Roman" w:ascii="Times New Roman"/>
          <w:sz w:val="24"/>
          <w:szCs w:val="24"/>
        </w:rPr>
        <w:t xml:space="preserve"> 1.362.176,97 kn.</w:t>
      </w:r>
    </w:p>
    <w:p w:rsidRDefault="00C43B07" w:rsidP="00EC7A85" w:rsidR="00C43B07" w:rsidRPr="005D4A64">
      <w:pPr>
        <w:jc w:val="both"/>
        <w:rPr>
          <w:b/>
        </w:rPr>
      </w:pPr>
      <w:r>
        <w:rPr>
          <w:b/>
        </w:rPr>
        <w:tab/>
      </w:r>
    </w:p>
    <w:p w:rsidRDefault="00EC7A85" w:rsidP="00187EA1" w:rsidR="00406FCA">
      <w:pPr>
        <w:pStyle w:val="Bezproreda"/>
        <w:ind w:firstLine="708"/>
        <w:jc w:val="both"/>
        <w:rPr>
          <w:rFonts w:cs="Times New Roman" w:hAnsi="Times New Roman" w:ascii="Times New Roman"/>
          <w:sz w:val="24"/>
          <w:szCs w:val="24"/>
        </w:rPr>
      </w:pPr>
      <w:r w:rsidRPr="00406FCA">
        <w:rPr>
          <w:rFonts w:cs="Times New Roman" w:hAnsi="Times New Roman" w:ascii="Times New Roman"/>
          <w:sz w:val="24"/>
          <w:szCs w:val="24"/>
        </w:rPr>
        <w:t>Iz izvješ</w:t>
      </w:r>
      <w:r w:rsidR="00DB4CB8" w:rsidRPr="00406FCA">
        <w:rPr>
          <w:rFonts w:cs="Times New Roman" w:hAnsi="Times New Roman" w:ascii="Times New Roman"/>
          <w:sz w:val="24"/>
          <w:szCs w:val="24"/>
        </w:rPr>
        <w:t>ća</w:t>
      </w:r>
      <w:r w:rsidRPr="00406FCA">
        <w:rPr>
          <w:rFonts w:cs="Times New Roman" w:hAnsi="Times New Roman" w:ascii="Times New Roman"/>
          <w:sz w:val="24"/>
          <w:szCs w:val="24"/>
        </w:rPr>
        <w:t xml:space="preserve"> privremen</w:t>
      </w:r>
      <w:r w:rsidR="00272363" w:rsidRPr="00406FCA">
        <w:rPr>
          <w:rFonts w:cs="Times New Roman" w:hAnsi="Times New Roman" w:ascii="Times New Roman"/>
          <w:sz w:val="24"/>
          <w:szCs w:val="24"/>
        </w:rPr>
        <w:t xml:space="preserve">e </w:t>
      </w:r>
      <w:r w:rsidRPr="00406FCA">
        <w:rPr>
          <w:rFonts w:cs="Times New Roman" w:hAnsi="Times New Roman" w:ascii="Times New Roman"/>
          <w:sz w:val="24"/>
          <w:szCs w:val="24"/>
        </w:rPr>
        <w:t>stečajn</w:t>
      </w:r>
      <w:r w:rsidR="00272363" w:rsidRPr="00406FCA">
        <w:rPr>
          <w:rFonts w:cs="Times New Roman" w:hAnsi="Times New Roman" w:ascii="Times New Roman"/>
          <w:sz w:val="24"/>
          <w:szCs w:val="24"/>
        </w:rPr>
        <w:t>e up</w:t>
      </w:r>
      <w:r w:rsidRPr="00406FCA">
        <w:rPr>
          <w:rFonts w:cs="Times New Roman" w:hAnsi="Times New Roman" w:ascii="Times New Roman"/>
          <w:sz w:val="24"/>
          <w:szCs w:val="24"/>
        </w:rPr>
        <w:t>ravitelj</w:t>
      </w:r>
      <w:r w:rsidR="00272363" w:rsidRPr="00406FCA">
        <w:rPr>
          <w:rFonts w:cs="Times New Roman" w:hAnsi="Times New Roman" w:ascii="Times New Roman"/>
          <w:sz w:val="24"/>
          <w:szCs w:val="24"/>
        </w:rPr>
        <w:t>ice</w:t>
      </w:r>
      <w:r w:rsidR="00406FCA" w:rsidRPr="00406FCA">
        <w:rPr>
          <w:rFonts w:cs="Times New Roman" w:hAnsi="Times New Roman" w:ascii="Times New Roman"/>
          <w:sz w:val="24"/>
          <w:szCs w:val="24"/>
        </w:rPr>
        <w:t xml:space="preserve"> je vidljivo </w:t>
      </w:r>
      <w:r w:rsidR="00B91856">
        <w:rPr>
          <w:rFonts w:cs="Times New Roman" w:hAnsi="Times New Roman" w:ascii="Times New Roman"/>
          <w:sz w:val="24"/>
          <w:szCs w:val="24"/>
        </w:rPr>
        <w:t xml:space="preserve"> </w:t>
      </w:r>
      <w:r w:rsidR="00FD1497">
        <w:rPr>
          <w:rFonts w:cs="Times New Roman" w:hAnsi="Times New Roman" w:ascii="Times New Roman"/>
          <w:sz w:val="24"/>
          <w:szCs w:val="24"/>
        </w:rPr>
        <w:t xml:space="preserve">da je dužnik evidentira kao vlasnik motornih vozila i to: </w:t>
      </w:r>
    </w:p>
    <w:p w:rsidRDefault="009B54EE" w:rsidP="00C43B07" w:rsidR="009B54E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TERETNI AUTOMOBIL, marka IVECO C-97450, godina proizvodnje 1995, broj šasije WJMM1VSJ004163622, reg. oznaka ZG6570OS, datum odjave 05.07.2012.</w:t>
      </w:r>
    </w:p>
    <w:p w:rsidRDefault="009B54EE" w:rsidP="00C43B07" w:rsidR="009B54E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OSOBNI AUTOMOBIL, marka ALFA ROMEO 1.6, godina proizvodnje 1995, broj šasije ZAR93000002036706, reg. oznaka ZG273SG, datum odjave 09.04.2008. </w:t>
      </w:r>
    </w:p>
    <w:p w:rsidRDefault="009B54EE" w:rsidP="00CB444F" w:rsidR="00CB444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N3, marka VOLVO 440,</w:t>
      </w:r>
      <w:r w:rsidR="00CB444F">
        <w:rPr>
          <w:rFonts w:cs="Times New Roman" w:hAnsi="Times New Roman" w:ascii="Times New Roman"/>
          <w:sz w:val="24"/>
          <w:szCs w:val="24"/>
        </w:rPr>
        <w:t xml:space="preserve"> </w:t>
      </w:r>
      <w:r>
        <w:rPr>
          <w:rFonts w:cs="Times New Roman" w:hAnsi="Times New Roman" w:ascii="Times New Roman"/>
          <w:sz w:val="24"/>
          <w:szCs w:val="24"/>
        </w:rPr>
        <w:t xml:space="preserve">godina proizvodnje 2007, broj šasije YV2AS02A58A654234 reg. oznaka ZG1600P, datum odjave 29.03.2016., </w:t>
      </w:r>
    </w:p>
    <w:p w:rsidRDefault="009B54EE" w:rsidP="00C43B07" w:rsidR="009B54EE">
      <w:pPr>
        <w:pStyle w:val="Bezproreda"/>
        <w:ind w:firstLine="360"/>
        <w:jc w:val="both"/>
        <w:rPr>
          <w:rFonts w:cs="Times New Roman" w:hAnsi="Times New Roman" w:ascii="Times New Roman"/>
          <w:sz w:val="24"/>
          <w:szCs w:val="24"/>
        </w:rPr>
      </w:pPr>
      <w:r>
        <w:rPr>
          <w:rFonts w:cs="Times New Roman" w:hAnsi="Times New Roman" w:ascii="Times New Roman"/>
          <w:sz w:val="24"/>
          <w:szCs w:val="24"/>
        </w:rPr>
        <w:t xml:space="preserve">- MOPED, marka PIAGGIO RTS, godina proizvodnje 1996, broj šasije ZAPC0700000002323, reg. oznaka ZG137GC, datum odjave 05.07.2012., </w:t>
      </w:r>
    </w:p>
    <w:p w:rsidRDefault="009B54EE" w:rsidP="00893449" w:rsidR="00C43B0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O4, marka KRONE SDP 27, godina proizvodnje 2003, broj šasije WKESDP27011383215, reg. oznaka ZG4973AL, datum odjave 23.06.2014.</w:t>
      </w:r>
      <w:r w:rsidR="00C43B07">
        <w:rPr>
          <w:rFonts w:cs="Times New Roman" w:hAnsi="Times New Roman" w:ascii="Times New Roman"/>
          <w:sz w:val="24"/>
          <w:szCs w:val="24"/>
        </w:rPr>
        <w:t>,</w:t>
      </w:r>
    </w:p>
    <w:p w:rsidRDefault="00893449" w:rsidP="00C43B07" w:rsidR="00E50EA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te da je nad svim motornim vozilima dužnika upisana </w:t>
      </w:r>
      <w:r>
        <w:rPr>
          <w:rFonts w:cs="Times New Roman" w:hAnsi="Times New Roman" w:ascii="Times New Roman"/>
          <w:sz w:val="24"/>
          <w:szCs w:val="24"/>
        </w:rPr>
        <w:t>zabilježb</w:t>
      </w:r>
      <w:r>
        <w:rPr>
          <w:rFonts w:cs="Times New Roman" w:hAnsi="Times New Roman" w:ascii="Times New Roman"/>
          <w:sz w:val="24"/>
          <w:szCs w:val="24"/>
        </w:rPr>
        <w:t>a</w:t>
      </w:r>
      <w:r>
        <w:rPr>
          <w:rFonts w:cs="Times New Roman" w:hAnsi="Times New Roman" w:ascii="Times New Roman"/>
          <w:sz w:val="24"/>
          <w:szCs w:val="24"/>
        </w:rPr>
        <w:t xml:space="preserve"> ograničenja raspolaganja temeljem ovršnog rješenja od 06.02.2018. provedenog zaključkom FINA od 19.02.2018. pod brojem upisnika 0005333-00301/18</w:t>
      </w:r>
      <w:r>
        <w:rPr>
          <w:rFonts w:cs="Times New Roman" w:hAnsi="Times New Roman" w:ascii="Times New Roman"/>
          <w:sz w:val="24"/>
          <w:szCs w:val="24"/>
        </w:rPr>
        <w:t>.</w:t>
      </w:r>
    </w:p>
    <w:p w:rsidRDefault="00E50EA6" w:rsidP="00C43B07" w:rsidR="00E50EA6">
      <w:pPr>
        <w:pStyle w:val="Bezproreda"/>
        <w:jc w:val="both"/>
        <w:rPr>
          <w:rFonts w:cs="Times New Roman" w:hAnsi="Times New Roman" w:ascii="Times New Roman"/>
          <w:sz w:val="24"/>
          <w:szCs w:val="24"/>
        </w:rPr>
      </w:pPr>
    </w:p>
    <w:p w:rsidRDefault="00E50EA6" w:rsidP="00E50EA6" w:rsidR="003B5D8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Prema godišnjem financijskom izviješću za 2016. i 2017. društvo bilježi gubitak u poslovanju, ali raspolaže imovinom u vrijednosti 989.843,00 kn</w:t>
      </w:r>
      <w:r w:rsidR="003B5D8A">
        <w:rPr>
          <w:rFonts w:cs="Times New Roman" w:hAnsi="Times New Roman" w:ascii="Times New Roman"/>
          <w:sz w:val="24"/>
          <w:szCs w:val="24"/>
        </w:rPr>
        <w:t>, a po i</w:t>
      </w:r>
      <w:r>
        <w:rPr>
          <w:rFonts w:cs="Times New Roman" w:hAnsi="Times New Roman" w:ascii="Times New Roman"/>
          <w:sz w:val="24"/>
          <w:szCs w:val="24"/>
        </w:rPr>
        <w:t>zjavi zakonske zastupnice dužnika društvo ne posjeduje nikakvu imovinu</w:t>
      </w:r>
      <w:r w:rsidR="003B5D8A">
        <w:rPr>
          <w:rFonts w:cs="Times New Roman" w:hAnsi="Times New Roman" w:ascii="Times New Roman"/>
          <w:sz w:val="24"/>
          <w:szCs w:val="24"/>
        </w:rPr>
        <w:t xml:space="preserve">. </w:t>
      </w:r>
    </w:p>
    <w:p w:rsidRDefault="003B5D8A" w:rsidP="00E50EA6" w:rsidR="003B5D8A">
      <w:pPr>
        <w:pStyle w:val="Bezproreda"/>
        <w:ind w:firstLine="708"/>
        <w:jc w:val="both"/>
        <w:rPr>
          <w:rFonts w:cs="Times New Roman" w:hAnsi="Times New Roman" w:ascii="Times New Roman"/>
          <w:sz w:val="24"/>
          <w:szCs w:val="24"/>
        </w:rPr>
      </w:pPr>
    </w:p>
    <w:p w:rsidRDefault="003B5D8A" w:rsidP="00EC7393" w:rsidR="00EC7A85">
      <w:pPr>
        <w:pStyle w:val="Bezproreda"/>
        <w:ind w:firstLine="708"/>
        <w:jc w:val="both"/>
      </w:pPr>
      <w:r>
        <w:rPr>
          <w:rFonts w:cs="Times New Roman" w:hAnsi="Times New Roman" w:ascii="Times New Roman"/>
          <w:sz w:val="24"/>
          <w:szCs w:val="24"/>
        </w:rPr>
        <w:lastRenderedPageBreak/>
        <w:t>Budući iz izviješća stečajne upraviteljice slijedi da dužnik nema nekretnina, te da je vlasnik  motornih vozila, koja su odjavljena u MUP-u razdoblju od 2008. do 2014., te da nisu registrirana, a nad kojima je zaključkom FINE upisana mjera zabilježbe raspolaganja od 6. veljače 2018., te imajući u vidu da je račun dužnika u blokadi sa stanjem na dan 26. travnja 2018. u iznosu od 1.362.176,97 kn u proteklih 6 mjeseci, sud zaključuje da je dužnik nesposoban za plaćanje</w:t>
      </w:r>
      <w:r w:rsidR="00EC7393">
        <w:rPr>
          <w:rFonts w:cs="Times New Roman" w:hAnsi="Times New Roman" w:ascii="Times New Roman"/>
          <w:sz w:val="24"/>
          <w:szCs w:val="24"/>
        </w:rPr>
        <w:t>.</w:t>
      </w:r>
      <w:r w:rsidR="00EC7A85">
        <w:tab/>
      </w:r>
      <w:r>
        <w:t xml:space="preserve">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FD1497">
        <w:rPr>
          <w:bCs/>
        </w:rPr>
        <w:t>46</w:t>
      </w:r>
      <w:r w:rsidR="004E0A82">
        <w:rPr>
          <w:bCs/>
        </w:rPr>
        <w:t xml:space="preserve">/17 od </w:t>
      </w:r>
      <w:r w:rsidR="00631625">
        <w:rPr>
          <w:bCs/>
        </w:rPr>
        <w:t>21</w:t>
      </w:r>
      <w:r w:rsidR="003951B2">
        <w:rPr>
          <w:bCs/>
        </w:rPr>
        <w:t>. lipnja</w:t>
      </w:r>
      <w:r w:rsidR="0090707B">
        <w:rPr>
          <w:bCs/>
        </w:rPr>
        <w:t xml:space="preserve"> 2018</w:t>
      </w:r>
      <w:r w:rsidR="00A11E6B">
        <w:rPr>
          <w:bCs/>
        </w:rPr>
        <w:t>.</w:t>
      </w:r>
      <w:r>
        <w:rPr>
          <w:bCs/>
        </w:rPr>
        <w:t xml:space="preserve">, koje  je  objavljeno  na  e-oglasnoj  ploči  suda, pozvao osobe koje imaju pravni interes da se provede stečajni postupak nad dužnikom na solidarnu uplatu iznosa  od </w:t>
      </w:r>
      <w:r w:rsidR="00FD1497">
        <w:rPr>
          <w:bCs/>
        </w:rPr>
        <w:t>64.010</w:t>
      </w:r>
      <w:r w:rsidR="00AF4917">
        <w:rPr>
          <w:bCs/>
        </w:rPr>
        <w:t>,</w:t>
      </w:r>
      <w:r w:rsidR="00C200BF">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2</w:t>
      </w:r>
      <w:r w:rsidR="00AF4917">
        <w:t>3</w:t>
      </w:r>
      <w:r w:rsidR="005F324F">
        <w:t xml:space="preserve">. kolovoza 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r>
      <w:r w:rsidR="00BD7728">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CC40FB" w:rsidP="00BD7728" w:rsidR="00EC7A85">
      <w:pPr>
        <w:pStyle w:val="Tijeloteksta"/>
        <w:tabs>
          <w:tab w:pos="5954" w:val="left"/>
        </w:tabs>
        <w:jc w:val="left"/>
      </w:pPr>
      <w:r>
        <w:tab/>
        <w:t>Dubravka Kuveždić</w:t>
      </w:r>
      <w:r w:rsidR="00BD7728">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BD7728" w:rsidP="00BD7728" w:rsidR="00BD7728">
      <w:pPr>
        <w:pStyle w:val="Tijeloteksta"/>
        <w:ind w:firstLine="708" w:left="4956"/>
        <w:jc w:val="left"/>
      </w:pPr>
      <w:r>
        <w:t xml:space="preserve">      Za točnost </w:t>
      </w:r>
      <w:proofErr w:type="spellStart"/>
      <w:r>
        <w:t>otpravka</w:t>
      </w:r>
      <w:proofErr w:type="spellEnd"/>
    </w:p>
    <w:p w:rsidRDefault="00BD7728" w:rsidP="00BD7728" w:rsidR="00BD7728">
      <w:pPr>
        <w:pStyle w:val="Tijeloteksta"/>
        <w:ind w:firstLine="708" w:left="4956"/>
        <w:jc w:val="left"/>
      </w:pPr>
      <w:r>
        <w:t xml:space="preserve">       ovlašteni službenik:</w:t>
      </w:r>
    </w:p>
    <w:p w:rsidRDefault="00BD7728" w:rsidP="00BD7728" w:rsidR="00BD7728">
      <w:pPr>
        <w:pStyle w:val="Tijeloteksta"/>
        <w:ind w:firstLine="708" w:left="4956"/>
        <w:jc w:val="left"/>
      </w:pPr>
      <w:r>
        <w:t xml:space="preserve">           </w:t>
      </w:r>
      <w:bookmarkStart w:name="_GoBack" w:id="0"/>
      <w:bookmarkEnd w:id="0"/>
      <w:r>
        <w:t xml:space="preserve">Darija Miličević </w:t>
      </w:r>
    </w:p>
    <w:p w:rsidRDefault="00F14BC5" w:rsidP="00EC7A85" w:rsidR="00F14BC5">
      <w:pPr>
        <w:jc w:val="both"/>
      </w:pPr>
    </w:p>
    <w:sectPr w:rsidSect="00FA44BF" w:rsidR="00F14BC5">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663D" w:rsidP="0035775A" w:rsidR="00D2663D">
      <w:r>
        <w:separator/>
      </w:r>
    </w:p>
  </w:endnote>
  <w:endnote w:id="0" w:type="continuationSeparator">
    <w:p w:rsidRDefault="00D2663D" w:rsidP="0035775A" w:rsidR="00D266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FE572D">
          <w:rPr>
            <w:noProof/>
          </w:rPr>
          <w:t>3</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663D" w:rsidP="0035775A" w:rsidR="00D2663D">
      <w:r>
        <w:separator/>
      </w:r>
    </w:p>
  </w:footnote>
  <w:footnote w:id="0" w:type="continuationSeparator">
    <w:p w:rsidRDefault="00D2663D" w:rsidP="0035775A" w:rsidR="00D266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AD2833">
      <w:t>46</w:t>
    </w:r>
    <w:r w:rsidR="00C35A9E">
      <w:t>/17-</w:t>
    </w:r>
    <w:r w:rsidR="00033001">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142ED"/>
    <w:rsid w:val="00033001"/>
    <w:rsid w:val="00050C0E"/>
    <w:rsid w:val="000D6F2A"/>
    <w:rsid w:val="000E2F62"/>
    <w:rsid w:val="00101679"/>
    <w:rsid w:val="00120F6E"/>
    <w:rsid w:val="0012698F"/>
    <w:rsid w:val="00165C06"/>
    <w:rsid w:val="00183BC0"/>
    <w:rsid w:val="00187EA1"/>
    <w:rsid w:val="00272363"/>
    <w:rsid w:val="002A5D5C"/>
    <w:rsid w:val="002D2048"/>
    <w:rsid w:val="002E157D"/>
    <w:rsid w:val="002F45E5"/>
    <w:rsid w:val="0035775A"/>
    <w:rsid w:val="003951B2"/>
    <w:rsid w:val="003B5D8A"/>
    <w:rsid w:val="003F114F"/>
    <w:rsid w:val="00406FCA"/>
    <w:rsid w:val="00411D00"/>
    <w:rsid w:val="004310F3"/>
    <w:rsid w:val="004335ED"/>
    <w:rsid w:val="0047054A"/>
    <w:rsid w:val="004B159E"/>
    <w:rsid w:val="004E0A82"/>
    <w:rsid w:val="004F07B7"/>
    <w:rsid w:val="00542C54"/>
    <w:rsid w:val="0058148A"/>
    <w:rsid w:val="00590092"/>
    <w:rsid w:val="005B71F8"/>
    <w:rsid w:val="005C15F3"/>
    <w:rsid w:val="005C3FD2"/>
    <w:rsid w:val="005C587C"/>
    <w:rsid w:val="005D4A64"/>
    <w:rsid w:val="005F324F"/>
    <w:rsid w:val="00631625"/>
    <w:rsid w:val="0066353D"/>
    <w:rsid w:val="00672F51"/>
    <w:rsid w:val="0067423D"/>
    <w:rsid w:val="006C5484"/>
    <w:rsid w:val="006D7636"/>
    <w:rsid w:val="006E6836"/>
    <w:rsid w:val="006F0422"/>
    <w:rsid w:val="00732321"/>
    <w:rsid w:val="0076487A"/>
    <w:rsid w:val="00776E0C"/>
    <w:rsid w:val="00796E23"/>
    <w:rsid w:val="007E39E2"/>
    <w:rsid w:val="00807D42"/>
    <w:rsid w:val="008411E1"/>
    <w:rsid w:val="00857191"/>
    <w:rsid w:val="008836E5"/>
    <w:rsid w:val="00893449"/>
    <w:rsid w:val="008C6808"/>
    <w:rsid w:val="008D4B3F"/>
    <w:rsid w:val="0090707B"/>
    <w:rsid w:val="0094271D"/>
    <w:rsid w:val="00971A0E"/>
    <w:rsid w:val="00980439"/>
    <w:rsid w:val="009B54EE"/>
    <w:rsid w:val="00A11E6B"/>
    <w:rsid w:val="00A34B31"/>
    <w:rsid w:val="00AA1807"/>
    <w:rsid w:val="00AD2833"/>
    <w:rsid w:val="00AD3790"/>
    <w:rsid w:val="00AE6C22"/>
    <w:rsid w:val="00AF4917"/>
    <w:rsid w:val="00B17C29"/>
    <w:rsid w:val="00B3349A"/>
    <w:rsid w:val="00B61465"/>
    <w:rsid w:val="00B91856"/>
    <w:rsid w:val="00BD7728"/>
    <w:rsid w:val="00BE7DD1"/>
    <w:rsid w:val="00C200BF"/>
    <w:rsid w:val="00C35A9E"/>
    <w:rsid w:val="00C43B07"/>
    <w:rsid w:val="00C55B62"/>
    <w:rsid w:val="00C60701"/>
    <w:rsid w:val="00C838CF"/>
    <w:rsid w:val="00CA58C3"/>
    <w:rsid w:val="00CB444F"/>
    <w:rsid w:val="00CB57B7"/>
    <w:rsid w:val="00CB6453"/>
    <w:rsid w:val="00CC2F7B"/>
    <w:rsid w:val="00CC40FB"/>
    <w:rsid w:val="00CD0083"/>
    <w:rsid w:val="00D12523"/>
    <w:rsid w:val="00D14CF5"/>
    <w:rsid w:val="00D2663D"/>
    <w:rsid w:val="00D54948"/>
    <w:rsid w:val="00D659D6"/>
    <w:rsid w:val="00DB4CB8"/>
    <w:rsid w:val="00DC375B"/>
    <w:rsid w:val="00DD0EC4"/>
    <w:rsid w:val="00E05087"/>
    <w:rsid w:val="00E50644"/>
    <w:rsid w:val="00E50EA6"/>
    <w:rsid w:val="00E552C6"/>
    <w:rsid w:val="00E60B8D"/>
    <w:rsid w:val="00E803D6"/>
    <w:rsid w:val="00EB21A8"/>
    <w:rsid w:val="00EC4183"/>
    <w:rsid w:val="00EC7393"/>
    <w:rsid w:val="00EC7A85"/>
    <w:rsid w:val="00F14BC5"/>
    <w:rsid w:val="00F209FF"/>
    <w:rsid w:val="00F61466"/>
    <w:rsid w:val="00F6569F"/>
    <w:rsid w:val="00F720E1"/>
    <w:rsid w:val="00F80256"/>
    <w:rsid w:val="00FA44BF"/>
    <w:rsid w:val="00FD1497"/>
    <w:rsid w:val="00FD5A26"/>
    <w:rsid w:val="00FE4FB8"/>
    <w:rsid w:val="00FE5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0E2F62"/>
    <w:rPr>
      <w:color w:val="808080"/>
      <w:bdr w:space="0" w:sz="0" w:color="auto" w:val="none"/>
      <w:shd w:fill="CCFFFF" w:color="auto" w:val="clear"/>
    </w:rPr>
  </w:style>
  <w:style w:customStyle="true" w:styleId="eSPISCCParagraphDefaultFont" w:type="character">
    <w:name w:val="eSPIS_CC_Paragraph Default Font"/>
    <w:basedOn w:val="Zadanifontodlomka"/>
    <w:rsid w:val="000E2F6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E2F6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E2F6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E2F6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0E2F62"/>
    <w:rPr>
      <w:color w:val="808080"/>
      <w:bdr w:color="auto" w:space="0" w:sz="0" w:val="none"/>
      <w:shd w:color="auto" w:fill="CCFFFF" w:val="clear"/>
    </w:rPr>
  </w:style>
  <w:style w:customStyle="1" w:styleId="eSPISCCParagraphDefaultFont" w:type="character">
    <w:name w:val="eSPIS_CC_Paragraph Default Font"/>
    <w:basedOn w:val="Zadanifontodlomka"/>
    <w:rsid w:val="000E2F6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E2F6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E2F6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E2F6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236891">
      <w:bodyDiv w:val="true"/>
      <w:marLeft w:val="0"/>
      <w:marRight w:val="0"/>
      <w:marTop w:val="0"/>
      <w:marBottom w:val="0"/>
      <w:divBdr>
        <w:top w:space="0" w:sz="0" w:color="auto" w:val="none"/>
        <w:left w:space="0" w:sz="0" w:color="auto" w:val="none"/>
        <w:bottom w:space="0" w:sz="0" w:color="auto" w:val="none"/>
        <w:right w:space="0" w:sz="0" w:color="auto" w:val="none"/>
      </w:divBdr>
    </w:div>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St-1246/2017-10</izvorni_sadrzaj>
    <derivirana_varijabla naziv="DomainObject.Oznaka_1">St-1246/2017-10</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St-1246/2017</izvorni_sadrzaj>
    <derivirana_varijabla naziv="DomainObject.Predmet.OznakaBroj_1">St-1246/2017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FILIJA d.o.o. zastupanog po punomoćniku Jasna Dvornik</izvorni_sadrzaj>
    <derivirana_varijabla naziv="DomainObject.Predmet.ProtustrankaFormated_1">  FILIJA d.o.o. zastupanog po punomoćniku Jasna Dvornik</derivirana_varijabla>
  </DomainObject.Predmet.ProtustrankaFormated>
  <DomainObject.Predmet.ProtustrankaFormatedOIB>
    <izvorni_sadrzaj>  FILIJA d.o.o., OIB 11449878080 zastupanog po punomoćniku Jasna Dvornik</izvorni_sadrzaj>
    <derivirana_varijabla naziv="DomainObject.Predmet.ProtustrankaFormatedOIB_1">  FILIJA d.o.o., OIB 11449878080 zastupanog po punomoćniku Jasna Dvornik</derivirana_varijabla>
  </DomainObject.Predmet.ProtustrankaFormatedOIB>
  <DomainObject.Predmet.ProtustrankaFormatedWithAdress>
    <izvorni_sadrzaj> FILIJA d.o.o., Kapucinska 44, 10000 Zagreb zastupanog po punomoćniku Jasna Dvornik</izvorni_sadrzaj>
    <derivirana_varijabla naziv="DomainObject.Predmet.ProtustrankaFormatedWithAdress_1"> FILIJA d.o.o., Kapucinska 44, 10000 Zagreb zastupanog po punomoćniku Jasna Dvornik</derivirana_varijabla>
  </DomainObject.Predmet.ProtustrankaFormatedWithAdress>
  <DomainObject.Predmet.ProtustrankaFormatedWithAdressOIB>
    <izvorni_sadrzaj> FILIJA d.o.o., OIB 11449878080, Kapucinska 44, 10000 Zagreb zastupanog po punomoćniku Jasna Dvornik</izvorni_sadrzaj>
    <derivirana_varijabla naziv="DomainObject.Predmet.ProtustrankaFormatedWithAdressOIB_1"> FILIJA d.o.o., OIB 11449878080, Kapucinska 44, 10000 Zagreb zastupanog po punomoćniku Jasna Dvornik</derivirana_varijabla>
  </DomainObject.Predmet.ProtustrankaFormatedWithAdressOIB>
  <DomainObject.Predmet.ProtustrankaWithAdress>
    <izvorni_sadrzaj>FILIJA d.o.o. Kapucinska 44, 10000 Zagreb</izvorni_sadrzaj>
    <derivirana_varijabla naziv="DomainObject.Predmet.ProtustrankaWithAdress_1">FILIJA d.o.o. Kapucinska 44, 10000 Zagreb</derivirana_varijabla>
  </DomainObject.Predmet.ProtustrankaWithAdress>
  <DomainObject.Predmet.ProtustrankaWithAdressOIB>
    <izvorni_sadrzaj>FILIJA d.o.o., OIB 11449878080, Kapucinska 44, 10000 Zagreb</izvorni_sadrzaj>
    <derivirana_varijabla naziv="DomainObject.Predmet.ProtustrankaWithAdressOIB_1">FILIJA d.o.o., OIB 11449878080, Kapucinska 44, 10000 Zagreb</derivirana_varijabla>
  </DomainObject.Predmet.ProtustrankaWithAdressOIB>
  <DomainObject.Predmet.ProtustrankaNazivFormated>
    <izvorni_sadrzaj>FILIJA d.o.o.</izvorni_sadrzaj>
    <derivirana_varijabla naziv="DomainObject.Predmet.ProtustrankaNazivFormated_1">FILIJA d.o.o.</derivirana_varijabla>
  </DomainObject.Predmet.ProtustrankaNazivFormated>
  <DomainObject.Predmet.ProtustrankaNazivFormatedOIB>
    <izvorni_sadrzaj>FILIJA d.o.o., OIB 11449878080</izvorni_sadrzaj>
    <derivirana_varijabla naziv="DomainObject.Predmet.ProtustrankaNazivFormatedOIB_1">FILIJA d.o.o., OIB 11449878080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FILIJA d.o.o. zastupanog po punomoćniku Jasna Dvornik</item>
    </izvorni_sadrzaj>
    <derivirana_varijabla naziv="DomainObject.Predmet.ProtuStrankaListFormated_1">
      <item>FILIJA d.o.o. zastupanog po punomoćniku Jasna Dvornik</item>
    </derivirana_varijabla>
  </DomainObject.Predmet.ProtuStrankaListFormated>
  <DomainObject.Predmet.ProtuStrankaListFormatedOIB>
    <izvorni_sadrzaj>
      <item>FILIJA d.o.o., OIB 11449878080 zastupanog po punomoćniku Jasna Dvornik</item>
    </izvorni_sadrzaj>
    <derivirana_varijabla naziv="DomainObject.Predmet.ProtuStrankaListFormatedOIB_1">
      <item>FILIJA d.o.o., OIB 11449878080 zastupanog po punomoćniku Jasna Dvornik</item>
    </derivirana_varijabla>
  </DomainObject.Predmet.ProtuStrankaListFormatedOIB>
  <DomainObject.Predmet.ProtuStrankaListFormatedWithAdress>
    <izvorni_sadrzaj>
      <item>FILIJA d.o.o., Kapucinska 44, 10000 Zagreb zastupanog po punomoćniku Jasna Dvornik</item>
    </izvorni_sadrzaj>
    <derivirana_varijabla naziv="DomainObject.Predmet.ProtuStrankaListFormatedWithAdress_1">
      <item>FILIJA d.o.o., Kapucinska 44, 10000 Zagreb zastupanog po punomoćniku Jasna Dvornik</item>
    </derivirana_varijabla>
  </DomainObject.Predmet.ProtuStrankaListFormatedWithAdress>
  <DomainObject.Predmet.ProtuStrankaListFormatedWithAdressOIB>
    <izvorni_sadrzaj>
      <item>FILIJA d.o.o., OIB 11449878080, Kapucinska 44, 10000 Zagreb zastupanog po punomoćniku Jasna Dvornik</item>
    </izvorni_sadrzaj>
    <derivirana_varijabla naziv="DomainObject.Predmet.ProtuStrankaListFormatedWithAdressOIB_1">
      <item>FILIJA d.o.o., OIB 11449878080, Kapucinska 44, 10000 Zagreb zastupanog po punomoćniku Jasna Dvornik</item>
    </derivirana_varijabla>
  </DomainObject.Predmet.ProtuStrankaListFormatedWithAdressOIB>
  <DomainObject.Predmet.ProtuStrankaListNazivFormated>
    <izvorni_sadrzaj>
      <item>FILIJA d.o.o.</item>
    </izvorni_sadrzaj>
    <derivirana_varijabla naziv="DomainObject.Predmet.ProtuStrankaListNazivFormated_1">
      <item>FILIJA d.o.o.</item>
    </derivirana_varijabla>
  </DomainObject.Predmet.ProtuStrankaListNazivFormated>
  <DomainObject.Predmet.ProtuStrankaListNazivFormatedOIB>
    <izvorni_sadrzaj>
      <item>FILIJA d.o.o., OIB 11449878080</item>
    </izvorni_sadrzaj>
    <derivirana_varijabla naziv="DomainObject.Predmet.ProtuStrankaListNazivFormatedOIB_1">
      <item>FILIJA d.o.o., OIB 11449878080</item>
    </derivirana_varijabla>
  </DomainObject.Predmet.ProtuStrankaListNazivFormatedOIB>
  <DomainObject.Predmet.OstaliListFormated>
    <izvorni_sadrzaj>
      <item>Jasna Dvornik punomoćnica sudionika u postupku FILIJA d.o.o.</item>
    </izvorni_sadrzaj>
    <derivirana_varijabla naziv="DomainObject.Predmet.OstaliListFormated_1">
      <item>Jasna Dvornik punomoćnica sudionika u postupku FILIJA d.o.o.</item>
    </derivirana_varijabla>
  </DomainObject.Predmet.OstaliListFormated>
  <DomainObject.Predmet.OstaliListFormatedOIB>
    <izvorni_sadrzaj>
      <item>Jasna Dvornik, OIB 42425218173 punomoćnica sudionika u postupku FILIJA d.o.o.</item>
    </izvorni_sadrzaj>
    <derivirana_varijabla naziv="DomainObject.Predmet.OstaliListFormatedOIB_1">
      <item>Jasna Dvornik, OIB 42425218173 punomoćnica sudionika u postupku FILIJA d.o.o.</item>
    </derivirana_varijabla>
  </DomainObject.Predmet.OstaliListFormatedOIB>
  <DomainObject.Predmet.OstaliListFormatedWithAdress>
    <izvorni_sadrzaj>
      <item>Jasna Dvornik, Kapucinska 44, 10000 Zagreb punomoćnica sudionika u postupku FILIJA d.o.o.</item>
    </izvorni_sadrzaj>
    <derivirana_varijabla naziv="DomainObject.Predmet.OstaliListFormatedWithAdress_1">
      <item>Jasna Dvornik, Kapucinska 44, 10000 Zagreb punomoćnica sudionika u postupku FILIJA d.o.o.</item>
    </derivirana_varijabla>
  </DomainObject.Predmet.OstaliListFormatedWithAdress>
  <DomainObject.Predmet.OstaliListFormatedWithAdressOIB>
    <izvorni_sadrzaj>
      <item>Jasna Dvornik, OIB 42425218173, Kapucinska 44, 10000 Zagreb punomoćnica sudionika u postupku FILIJA d.o.o.</item>
    </izvorni_sadrzaj>
    <derivirana_varijabla naziv="DomainObject.Predmet.OstaliListFormatedWithAdressOIB_1">
      <item>Jasna Dvornik, OIB 42425218173, Kapucinska 44, 10000 Zagreb punomoćnica sudionika u postupku FILIJA d.o.o.</item>
    </derivirana_varijabla>
  </DomainObject.Predmet.OstaliListFormatedWithAdressOIB>
  <DomainObject.Predmet.OstaliListNazivFormated>
    <izvorni_sadrzaj>
      <item>Jasna Dvornik</item>
    </izvorni_sadrzaj>
    <derivirana_varijabla naziv="DomainObject.Predmet.OstaliListNazivFormated_1">
      <item>Jasna Dvornik</item>
    </derivirana_varijabla>
  </DomainObject.Predmet.OstaliListNazivFormated>
  <DomainObject.Predmet.OstaliListNazivFormatedOIB>
    <izvorni_sadrzaj>
      <item>Jasna Dvornik, OIB 42425218173</item>
    </izvorni_sadrzaj>
    <derivirana_varijabla naziv="DomainObject.Predmet.OstaliListNazivFormatedOIB_1">
      <item>Jasna Dvornik, OIB 42425218173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St-1246/2017-10</izvorni_sadrzaj>
    <derivirana_varijabla naziv="DomainObject.PoslovniBrojDokumenta_1">St-1246/2017-10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FILIJA d.o.o.</izvorni_sadrzaj>
    <derivirana_varijabla naziv="DomainObject.Predmet.ProtustrankaIDrugi_1">FILIJA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FILIJA d.o.o., OIB 11449878080, Kapucinska 44, 10000 Zagreb</izvorni_sadrzaj>
    <derivirana_varijabla naziv="DomainObject.Predmet.ProtustrankaIDrugiAdressOIB_1">FILIJA d.o.o., OIB 11449878080, Kapucinska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FILIJA d.o.o.</item>
      <item>FINA Regionalni centar Zagreb</item>
      <item>Jasna Dvornik</item>
    </izvorni_sadrzaj>
    <derivirana_varijabla naziv="DomainObject.Predmet.SudioniciListNaziv_1">
      <item>FILIJA d.o.o.</item>
      <item>FINA Regionalni centar Zagreb</item>
      <item>Jasna Dvornik</item>
    </derivirana_varijabla>
  </DomainObject.Predmet.SudioniciListNaziv>
  <DomainObject.Predmet.SudioniciListAdressOIB>
    <izvorni_sadrzaj>
      <item>FILIJA d.o.o., OIB 11449878080, Kapucinska 44,10000 Zagreb</item>
      <item>FINA Regionalni centar Zagreb, OIB 85821130368, Trg svibanjskih žrtava 1995. 1,10000 Zagreb</item>
      <item>Jasna Dvornik, OIB 42425218173, Kapucinska 44,10000 Zagreb</item>
    </izvorni_sadrzaj>
    <derivirana_varijabla naziv="DomainObject.Predmet.SudioniciListAdressOIB_1">
      <item>FILIJA d.o.o., OIB 11449878080, Kapucinska 44,10000 Zagreb</item>
      <item>FINA Regionalni centar Zagreb, OIB 85821130368, Trg svibanjskih žrtava 1995. 1,10000 Zagreb</item>
      <item>Jasna Dvornik, OIB 42425218173, Kapucinska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11449878080</item>
      <item>, OIB 85821130368</item>
      <item>, OIB 42425218173</item>
    </izvorni_sadrzaj>
    <derivirana_varijabla naziv="DomainObject.Predmet.SudioniciListNazivOIB_1">
      <item>, OIB 11449878080</item>
      <item>, OIB 85821130368</item>
      <item>, OIB 42425218173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57ACAF-217F-447E-A7AC-A25742833F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5529</properties:Characters>
  <properties:Lines>133</properties:Lines>
  <properties:Paragraphs>38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2018-08-22T06:33:00Z</dcterms:created>
  <dc:creator>Darija Miličević</dc:creator>
  <cp:lastModifiedBy>Darija Miličević</cp:lastModifiedBy>
  <cp:lastPrinted>2018-08-24T10:23:00Z</cp:lastPrinted>
  <dcterms:modified xmlns:xsi="http://www.w3.org/2001/XMLSchema-instance" xsi:type="dcterms:W3CDTF">2018-08-24T10:23:00Z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St-1246/2017-10 / Odluka - Rješenje - otvaranje i zaključenje stečajnog postupka (čl. 132) (St-1246-17_OTVORI_I_ZATVORI.docx)</vt:lpwstr>
  </prop:property>
  <prop:property name="CC_coloring" pid="4" fmtid="{D5CDD505-2E9C-101B-9397-08002B2CF9AE}">
    <vt:bool>true</vt:bool>
  </prop:property>
  <prop:property name="BrojStranica" pid="5" fmtid="{D5CDD505-2E9C-101B-9397-08002B2CF9AE}">
    <vt:i4>3</vt:i4>
  </prop:property>
</prop:Properties>
</file>