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4061" w14:paraId="a554061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</w:t>
      </w:r>
      <w:r w:rsidR="009E14EE">
        <w:t>1426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</w:t>
      </w:r>
      <w:r w:rsidR="00462223">
        <w:t>po</w:t>
      </w:r>
      <w:r w:rsidR="007A29CD">
        <w:t>družnica Osijek</w:t>
      </w:r>
      <w:r>
        <w:t>, L.</w:t>
      </w:r>
      <w:r w:rsidR="009E14EE">
        <w:t xml:space="preserve"> </w:t>
      </w:r>
      <w:proofErr w:type="spellStart"/>
      <w:r>
        <w:t>Jagera</w:t>
      </w:r>
      <w:proofErr w:type="spellEnd"/>
      <w:r>
        <w:t xml:space="preserve"> 3, za pokretanje skraćenog st</w:t>
      </w:r>
      <w:r w:rsidR="009E14EE">
        <w:t>ečajnog postupka  nad dužnikom BARABER j.</w:t>
      </w:r>
      <w:r w:rsidR="00462223" w:rsidRPr="00462223">
        <w:t xml:space="preserve">d.o.o. </w:t>
      </w:r>
      <w:r w:rsidR="009E14EE">
        <w:t>za ugostiteljstvo, Belišće, Josipa Račića 3</w:t>
      </w:r>
      <w:r w:rsidR="00462223">
        <w:t>,</w:t>
      </w:r>
      <w:r>
        <w:t xml:space="preserve">  MBS</w:t>
      </w:r>
      <w:r w:rsidR="009E14EE">
        <w:t>:</w:t>
      </w:r>
      <w:r>
        <w:t xml:space="preserve"> </w:t>
      </w:r>
      <w:r w:rsidR="00462223" w:rsidRPr="00462223">
        <w:t>030</w:t>
      </w:r>
      <w:r w:rsidR="009E14EE">
        <w:t>178824</w:t>
      </w:r>
      <w:r>
        <w:t>, OIB</w:t>
      </w:r>
      <w:r w:rsidR="009E14EE">
        <w:t>:</w:t>
      </w:r>
      <w:r w:rsidR="009E2E40">
        <w:t xml:space="preserve"> </w:t>
      </w:r>
      <w:r w:rsidR="009E14EE">
        <w:t>15365042207</w:t>
      </w:r>
      <w:r>
        <w:t xml:space="preserve">, temeljem članka 430. Stečajnog zakona ( „Narodne novine“ 71/15), dana </w:t>
      </w:r>
      <w:r w:rsidR="009E14EE">
        <w:t xml:space="preserve">03. listopada </w:t>
      </w:r>
      <w:r>
        <w:t>2017. godine,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E14EE" w:rsidRPr="009E14EE">
        <w:t>BARABER j.d.o.o. za ugostiteljstvo, Belišće, Josipa Račića 3,  MBS: 030178824, OIB:</w:t>
      </w:r>
      <w:r w:rsidR="009E2E40">
        <w:t xml:space="preserve"> </w:t>
      </w:r>
      <w:r w:rsidR="009E14EE" w:rsidRPr="009E14EE">
        <w:t>15365042207</w:t>
      </w:r>
      <w:r>
        <w:t xml:space="preserve">, iznosi </w:t>
      </w:r>
      <w:r w:rsidR="009E14EE">
        <w:t>22.317,74</w:t>
      </w:r>
      <w:r>
        <w:t xml:space="preserve"> kn.</w:t>
      </w:r>
    </w:p>
    <w:p w:rsidRDefault="006B0EC5" w:rsidP="00F2165F" w:rsidR="006B0EC5">
      <w:pPr>
        <w:ind w:left="708"/>
        <w:jc w:val="both"/>
      </w:pPr>
      <w:r>
        <w:t>II Pozivaju se osobe ovlaštene za zastupanje dužnika</w:t>
      </w:r>
      <w:r w:rsidR="009E14EE">
        <w:t xml:space="preserve"> Vlatka </w:t>
      </w:r>
      <w:proofErr w:type="spellStart"/>
      <w:r w:rsidR="009E14EE">
        <w:t>Bosančić</w:t>
      </w:r>
      <w:proofErr w:type="spellEnd"/>
      <w:r w:rsidR="008804A3">
        <w:t xml:space="preserve">, </w:t>
      </w:r>
      <w:r w:rsidR="009E14EE">
        <w:t>Belišće</w:t>
      </w:r>
      <w:r w:rsidR="008804A3">
        <w:t xml:space="preserve">, </w:t>
      </w:r>
      <w:r w:rsidR="009E14EE">
        <w:t>Josipa Račića 3</w:t>
      </w:r>
      <w:r w:rsidR="008804A3">
        <w:t xml:space="preserve">, </w:t>
      </w:r>
      <w:r>
        <w:t xml:space="preserve">OIB: </w:t>
      </w:r>
      <w:r w:rsidR="009E14EE">
        <w:t>84299554387</w:t>
      </w:r>
      <w:r>
        <w:t xml:space="preserve">, da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462223">
        <w:t>14</w:t>
      </w:r>
      <w:r w:rsidR="009E14EE">
        <w:t>26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>U Osijeku</w:t>
      </w:r>
      <w:r w:rsidR="009E14EE">
        <w:t xml:space="preserve"> 03. listopada 2017.g.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9E14EE">
        <w:t>14</w:t>
      </w:r>
      <w:r>
        <w:t>/</w:t>
      </w:r>
      <w:r w:rsidR="00462223">
        <w:t>11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864" w:rsidR="00246864">
      <w:r>
        <w:separator/>
      </w:r>
    </w:p>
  </w:endnote>
  <w:endnote w:id="0" w:type="continuationSeparator">
    <w:p w:rsidRDefault="00246864" w:rsidR="00246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864" w:rsidR="00246864">
      <w:r>
        <w:separator/>
      </w:r>
    </w:p>
  </w:footnote>
  <w:footnote w:id="0" w:type="continuationSeparator">
    <w:p w:rsidRDefault="00246864" w:rsidR="00246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46864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37A5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5853"/>
    <w:rsid w:val="0041638D"/>
    <w:rsid w:val="00421D71"/>
    <w:rsid w:val="00423F56"/>
    <w:rsid w:val="004351D0"/>
    <w:rsid w:val="00436570"/>
    <w:rsid w:val="00436B17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29C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804A3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E0B5E"/>
    <w:rsid w:val="009E14EE"/>
    <w:rsid w:val="009E2E40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F5D3C"/>
    <w:rsid w:val="00B20973"/>
    <w:rsid w:val="00B24B41"/>
    <w:rsid w:val="00B32948"/>
    <w:rsid w:val="00B67389"/>
    <w:rsid w:val="00B82540"/>
    <w:rsid w:val="00B82754"/>
    <w:rsid w:val="00B86000"/>
    <w:rsid w:val="00B95B20"/>
    <w:rsid w:val="00B9761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E0EE4"/>
    <w:rsid w:val="00CF63EE"/>
    <w:rsid w:val="00D212DB"/>
    <w:rsid w:val="00D21A2C"/>
    <w:rsid w:val="00D23251"/>
    <w:rsid w:val="00D24D2F"/>
    <w:rsid w:val="00D505FE"/>
    <w:rsid w:val="00D60F00"/>
    <w:rsid w:val="00D6300E"/>
    <w:rsid w:val="00D64021"/>
    <w:rsid w:val="00D745AC"/>
    <w:rsid w:val="00D77EA4"/>
    <w:rsid w:val="00D9117E"/>
    <w:rsid w:val="00D97782"/>
    <w:rsid w:val="00DA146A"/>
    <w:rsid w:val="00DA4636"/>
    <w:rsid w:val="00DD6682"/>
    <w:rsid w:val="00DE5F69"/>
    <w:rsid w:val="00E23AF8"/>
    <w:rsid w:val="00E425DF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42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5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5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5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5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42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5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5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5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5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St-1426/2017</izvorni_sadrzaj>
    <derivirana_varijabla naziv="DomainObject.Predmet.OznakaBroj_1">St-1426/2017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BARABER j.d.o.o. za ugostiteljstvo</izvorni_sadrzaj>
    <derivirana_varijabla naziv="DomainObject.Predmet.ProtustrankaFormated_1">  BARABER j.d.o.o. za ugostiteljstvo</derivirana_varijabla>
  </DomainObject.Predmet.ProtustrankaFormated>
  <DomainObject.Predmet.ProtustrankaFormatedOIB>
    <izvorni_sadrzaj>  BARABER j.d.o.o. za ugostiteljstvo, OIB 15365042207</izvorni_sadrzaj>
    <derivirana_varijabla naziv="DomainObject.Predmet.ProtustrankaFormatedOIB_1">  BARABER j.d.o.o. za ugostiteljstvo, OIB 15365042207</derivirana_varijabla>
  </DomainObject.Predmet.ProtustrankaFormatedOIB>
  <DomainObject.Predmet.ProtustrankaFormatedWithAdress>
    <izvorni_sadrzaj> BARABER j.d.o.o. za ugostiteljstvo, Josipa Račića 3, 31551 Belišće</izvorni_sadrzaj>
    <derivirana_varijabla naziv="DomainObject.Predmet.ProtustrankaFormatedWithAdress_1"> BARABER j.d.o.o. za ugostiteljstvo, Josipa Račića 3, 31551 Belišće</derivirana_varijabla>
  </DomainObject.Predmet.ProtustrankaFormatedWithAdress>
  <DomainObject.Predmet.ProtustrankaFormatedWithAdressOIB>
    <izvorni_sadrzaj> BARABER j.d.o.o. za ugostiteljstvo, OIB 15365042207, Josipa Račića 3, 31551 Belišće</izvorni_sadrzaj>
    <derivirana_varijabla naziv="DomainObject.Predmet.ProtustrankaFormatedWithAdressOIB_1"> BARABER j.d.o.o. za ugostiteljstvo, OIB 15365042207, Josipa Račića 3, 31551 Belišće</derivirana_varijabla>
  </DomainObject.Predmet.ProtustrankaFormatedWithAdressOIB>
  <DomainObject.Predmet.ProtustrankaWithAdress>
    <izvorni_sadrzaj>BARABER j.d.o.o. za ugostiteljstvo Josipa Račića 3, 31551 Belišće</izvorni_sadrzaj>
    <derivirana_varijabla naziv="DomainObject.Predmet.ProtustrankaWithAdress_1">BARABER j.d.o.o. za ugostiteljstvo Josipa Račića 3, 31551 Belišće</derivirana_varijabla>
  </DomainObject.Predmet.ProtustrankaWithAdress>
  <DomainObject.Predmet.ProtustrankaWithAdressOIB>
    <izvorni_sadrzaj>BARABER j.d.o.o. za ugostiteljstvo, OIB 15365042207, Josipa Račića 3, 31551 Belišće</izvorni_sadrzaj>
    <derivirana_varijabla naziv="DomainObject.Predmet.ProtustrankaWithAdressOIB_1">BARABER j.d.o.o. za ugostiteljstvo, OIB 15365042207, Josipa Račića 3, 31551 Belišće</derivirana_varijabla>
  </DomainObject.Predmet.ProtustrankaWithAdressOIB>
  <DomainObject.Predmet.ProtustrankaNazivFormated>
    <izvorni_sadrzaj>BARABER j.d.o.o. za ugostiteljstvo</izvorni_sadrzaj>
    <derivirana_varijabla naziv="DomainObject.Predmet.ProtustrankaNazivFormated_1">BARABER j.d.o.o. za ugostiteljstvo</derivirana_varijabla>
  </DomainObject.Predmet.ProtustrankaNazivFormated>
  <DomainObject.Predmet.ProtustrankaNazivFormatedOIB>
    <izvorni_sadrzaj>BARABER j.d.o.o. za ugostiteljstvo, OIB 15365042207</izvorni_sadrzaj>
    <derivirana_varijabla naziv="DomainObject.Predmet.ProtustrankaNazivFormatedOIB_1">BARABER j.d.o.o. za ugostiteljstvo, OIB 15365042207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BARABER j.d.o.o. za ugostiteljstvo</item>
    </izvorni_sadrzaj>
    <derivirana_varijabla naziv="DomainObject.Predmet.ProtuStrankaListFormated_1">
      <item>BARABER j.d.o.o. za ugostiteljstvo</item>
    </derivirana_varijabla>
  </DomainObject.Predmet.ProtuStrankaListFormated>
  <DomainObject.Predmet.ProtuStrankaListFormatedOIB>
    <izvorni_sadrzaj>
      <item>BARABER j.d.o.o. za ugostiteljstvo, OIB 15365042207</item>
    </izvorni_sadrzaj>
    <derivirana_varijabla naziv="DomainObject.Predmet.ProtuStrankaListFormatedOIB_1">
      <item>BARABER j.d.o.o. za ugostiteljstvo, OIB 15365042207</item>
    </derivirana_varijabla>
  </DomainObject.Predmet.ProtuStrankaListFormatedOIB>
  <DomainObject.Predmet.ProtuStrankaListFormatedWithAdress>
    <izvorni_sadrzaj>
      <item>BARABER j.d.o.o. za ugostiteljstvo, Josipa Račića 3, 31551 Belišće</item>
    </izvorni_sadrzaj>
    <derivirana_varijabla naziv="DomainObject.Predmet.ProtuStrankaListFormatedWithAdress_1">
      <item>BARABER j.d.o.o. za ugostiteljstvo, Josipa Račića 3, 31551 Belišće</item>
    </derivirana_varijabla>
  </DomainObject.Predmet.ProtuStrankaListFormatedWithAdress>
  <DomainObject.Predmet.ProtuStrankaListFormatedWithAdressOIB>
    <izvorni_sadrzaj>
      <item>BARABER j.d.o.o. za ugostiteljstvo, OIB 15365042207, Josipa Račića 3, 31551 Belišće</item>
    </izvorni_sadrzaj>
    <derivirana_varijabla naziv="DomainObject.Predmet.ProtuStrankaListFormatedWithAdressOIB_1">
      <item>BARABER j.d.o.o. za ugostiteljstvo, OIB 15365042207, Josipa Račića 3, 31551 Belišće</item>
    </derivirana_varijabla>
  </DomainObject.Predmet.ProtuStrankaListFormatedWithAdressOIB>
  <DomainObject.Predmet.ProtuStrankaListNazivFormated>
    <izvorni_sadrzaj>
      <item>BARABER j.d.o.o. za ugostiteljstvo</item>
    </izvorni_sadrzaj>
    <derivirana_varijabla naziv="DomainObject.Predmet.ProtuStrankaListNazivFormated_1">
      <item>BARABER j.d.o.o. za ugostiteljstvo</item>
    </derivirana_varijabla>
  </DomainObject.Predmet.ProtuStrankaListNazivFormated>
  <DomainObject.Predmet.ProtuStrankaListNazivFormatedOIB>
    <izvorni_sadrzaj>
      <item>BARABER j.d.o.o. za ugostiteljstvo, OIB 15365042207</item>
    </izvorni_sadrzaj>
    <derivirana_varijabla naziv="DomainObject.Predmet.ProtuStrankaListNazivFormatedOIB_1">
      <item>BARABER j.d.o.o. za ugostiteljstvo, OIB 15365042207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BARABER j.d.o.o. za ugostiteljstvo</izvorni_sadrzaj>
    <derivirana_varijabla naziv="DomainObject.Predmet.ProtustrankaIDrugi_1">BARABER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BARABER j.d.o.o. za ugostiteljstvo, OIB 15365042207, Josipa Račića 3, 31551 Belišće</izvorni_sadrzaj>
    <derivirana_varijabla naziv="DomainObject.Predmet.ProtustrankaIDrugiAdressOIB_1">BARABER j.d.o.o. za ugostiteljstvo, OIB 15365042207, Josipa Račića 3,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BARABER j.d.o.o. za ugostiteljstvo</item>
    </izvorni_sadrzaj>
    <derivirana_varijabla naziv="DomainObject.Predmet.SudioniciListNaziv_1">
      <item>FINA RC OSIJEK</item>
      <item>BARABER j.d.o.o. za ugostiteljstvo</item>
    </derivirana_varijabla>
  </DomainObject.Predmet.SudioniciListNaziv>
  <DomainObject.Predmet.SudioniciListAdressOIB>
    <izvorni_sadrzaj>
      <item>FINA RC OSIJEK, OIB 85821130368</item>
      <item>BARABER j.d.o.o. za ugostiteljstvo, OIB 15365042207, Josipa Račića 3,31551 Belišće</item>
    </izvorni_sadrzaj>
    <derivirana_varijabla naziv="DomainObject.Predmet.SudioniciListAdressOIB_1">
      <item>FINA RC OSIJEK, OIB 85821130368</item>
      <item>BARABER j.d.o.o. za ugostiteljstvo, OIB 15365042207, Josipa Račića 3,31551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15365042207</item>
    </izvorni_sadrzaj>
    <derivirana_varijabla naziv="DomainObject.Predmet.SudioniciListNazivOIB_1">
      <item>, OIB 85821130368</item>
      <item>, OIB 15365042207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1940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2017-09-28T11:40:00Z</dcterms:created>
  <dc:creator>Korisnik</dc:creator>
  <cp:lastModifiedBy>Žana Bem</cp:lastModifiedBy>
  <cp:lastPrinted>2017-09-20T07:00:00Z</cp:lastPrinted>
  <dcterms:modified xmlns:xsi="http://www.w3.org/2001/XMLSchema-instance" xsi:type="dcterms:W3CDTF">2017-10-03T06:11:00Z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