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ecba" w14:paraId="d72ecba" w:rsidRDefault="005E7FD0" w:rsidP="005E7FD0" w:rsidR="005E7FD0">
      <w:pPr>
        <w15:collapsed w:val="false"/>
      </w:pPr>
      <w:bookmarkStart w:name="_GoBack" w:id="0"/>
      <w:bookmarkEnd w:id="0"/>
    </w:p>
    <w:p w:rsidRDefault="005E7FD0" w:rsidP="005E7FD0" w:rsidR="005E7FD0"/>
    <w:p w:rsidRDefault="005E7FD0" w:rsidP="005E7FD0" w:rsidR="005E7FD0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FD0" w:rsidP="005E7FD0" w:rsidR="005E7FD0">
      <w:r>
        <w:rPr>
          <w:rFonts w:eastAsia="MS Mincho"/>
        </w:rPr>
        <w:t xml:space="preserve">    REPUBLIKA HRVATSKA</w:t>
      </w:r>
    </w:p>
    <w:p w:rsidRDefault="005E7FD0" w:rsidP="005E7FD0" w:rsidR="005E7FD0">
      <w:r>
        <w:rPr>
          <w:rFonts w:eastAsia="MS Mincho"/>
        </w:rPr>
        <w:t>TRGOVAČKI SUD U RIJECI</w:t>
      </w:r>
    </w:p>
    <w:p w:rsidRDefault="005E7FD0" w:rsidP="005E7FD0" w:rsidR="005E7F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7FD0" w:rsidP="005E7FD0" w:rsidR="005E7FD0"/>
    <w:p w:rsidRDefault="005E7FD0" w:rsidP="005E7FD0" w:rsidR="005E7FD0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5E7FD0" w:rsidP="005E7FD0" w:rsidR="005E7FD0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5E7FD0" w:rsidP="005E7FD0" w:rsidR="005E7FD0"/>
    <w:p w:rsidRDefault="005E7FD0" w:rsidP="005E7FD0" w:rsidR="005E7FD0">
      <w:pPr>
        <w:ind w:firstLine="1440"/>
        <w:jc w:val="both"/>
      </w:pPr>
      <w:r>
        <w:t xml:space="preserve">Trgovački sud u Rijeci, po stečajnom sucu Veri Jelenović, u nastavku </w:t>
      </w:r>
      <w:r>
        <w:rPr>
          <w:rFonts w:cs="Arial"/>
          <w:bCs/>
        </w:rPr>
        <w:t xml:space="preserve">postupka radi naknadne diobe stečajne mase dužnika </w:t>
      </w:r>
      <w:r>
        <w:rPr>
          <w:rFonts w:cs="Arial"/>
        </w:rPr>
        <w:t>ROVINJSKA OBALA d. o. o. , za trgovinu i usluge Rovinj, Zagrebačka 8</w:t>
      </w:r>
      <w:r>
        <w:t xml:space="preserve">, dana 2. ožujka 2018.  </w:t>
      </w:r>
    </w:p>
    <w:p w:rsidRDefault="005E7FD0" w:rsidP="005E7FD0" w:rsidR="005E7FD0">
      <w:pPr>
        <w:jc w:val="both"/>
      </w:pPr>
    </w:p>
    <w:p w:rsidRDefault="005E7FD0" w:rsidP="005E7FD0" w:rsidR="005E7FD0">
      <w:pPr>
        <w:jc w:val="center"/>
      </w:pPr>
      <w:r>
        <w:t>r i j e š i o  j e</w:t>
      </w:r>
    </w:p>
    <w:p w:rsidRDefault="005E7FD0" w:rsidP="005E7FD0" w:rsidR="005E7FD0">
      <w:pPr>
        <w:jc w:val="center"/>
      </w:pPr>
    </w:p>
    <w:p w:rsidRDefault="005E7FD0" w:rsidP="005E7FD0" w:rsidR="005E7FD0">
      <w:pPr>
        <w:jc w:val="both"/>
      </w:pPr>
      <w:r>
        <w:tab/>
        <w:t>I. Daje se suglasnost za završnu diobu.</w:t>
      </w:r>
    </w:p>
    <w:p w:rsidRDefault="005E7FD0" w:rsidP="005E7FD0" w:rsidR="005E7FD0">
      <w:pPr>
        <w:jc w:val="both"/>
      </w:pPr>
      <w:r>
        <w:t xml:space="preserve">          II. Određuje se završno ročište vjerovnika , u nastavku </w:t>
      </w:r>
      <w:r>
        <w:rPr>
          <w:rFonts w:cs="Arial"/>
          <w:bCs/>
        </w:rPr>
        <w:t xml:space="preserve">postupka radi naknadne diobe stečajne mase dužnika </w:t>
      </w:r>
      <w:r>
        <w:rPr>
          <w:rFonts w:cs="Arial"/>
        </w:rPr>
        <w:t>ROVINJSKA OBALA d. o. o. , za trgovinu i usluge Rovinj, Zagrebačka 8</w:t>
      </w:r>
      <w:r>
        <w:t xml:space="preserve"> za dan </w:t>
      </w:r>
    </w:p>
    <w:p w:rsidRDefault="005E7FD0" w:rsidP="005E7FD0" w:rsidR="005E7FD0">
      <w:pPr>
        <w:jc w:val="both"/>
      </w:pPr>
    </w:p>
    <w:p w:rsidRDefault="005E7FD0" w:rsidP="005E7FD0" w:rsidR="005E7FD0">
      <w:pPr>
        <w:jc w:val="center"/>
        <w:rPr>
          <w:bCs/>
        </w:rPr>
      </w:pPr>
      <w:r>
        <w:rPr>
          <w:bCs/>
        </w:rPr>
        <w:t>20. travnja 2018. u 09:00 sati,</w:t>
      </w:r>
    </w:p>
    <w:p w:rsidRDefault="005E7FD0" w:rsidP="005E7FD0" w:rsidR="005E7FD0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5E7FD0" w:rsidP="005E7FD0" w:rsidR="005E7FD0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5E7FD0" w:rsidP="005E7FD0" w:rsidR="005E7FD0">
      <w:pPr>
        <w:jc w:val="center"/>
        <w:rPr>
          <w:bCs/>
        </w:rPr>
      </w:pPr>
    </w:p>
    <w:p w:rsidRDefault="005E7FD0" w:rsidP="005E7FD0" w:rsidR="005E7FD0">
      <w:pPr>
        <w:jc w:val="center"/>
        <w:rPr>
          <w:bCs/>
        </w:rPr>
      </w:pPr>
    </w:p>
    <w:p w:rsidRDefault="005E7FD0" w:rsidP="005E7FD0" w:rsidR="005E7FD0">
      <w:pPr>
        <w:jc w:val="both"/>
      </w:pPr>
      <w:r>
        <w:t>Dnevni red:</w:t>
      </w:r>
    </w:p>
    <w:p w:rsidRDefault="005E7FD0" w:rsidP="005E7FD0" w:rsidR="005E7FD0">
      <w:pPr>
        <w:jc w:val="both"/>
      </w:pPr>
      <w:r>
        <w:t>1. Rasprava o završnom računu stečajnog upravitelja</w:t>
      </w:r>
    </w:p>
    <w:p w:rsidRDefault="005E7FD0" w:rsidP="005E7FD0" w:rsidR="005E7FD0">
      <w:pPr>
        <w:jc w:val="both"/>
      </w:pPr>
      <w:r>
        <w:t>2. Podnošenje prigovora na završni popis</w:t>
      </w:r>
    </w:p>
    <w:p w:rsidRDefault="005E7FD0" w:rsidP="005E7FD0" w:rsidR="005E7FD0">
      <w:pPr>
        <w:jc w:val="both"/>
      </w:pPr>
      <w:r>
        <w:t>3. Odlučivanje o neunovčivim predmetima stečajne mase.</w:t>
      </w:r>
    </w:p>
    <w:p w:rsidRDefault="005E7FD0" w:rsidP="005E7FD0" w:rsidR="005E7FD0">
      <w:pPr>
        <w:jc w:val="both"/>
      </w:pPr>
    </w:p>
    <w:p w:rsidRDefault="005E7FD0" w:rsidP="005E7FD0" w:rsidR="005E7FD0">
      <w:pPr>
        <w:jc w:val="both"/>
      </w:pPr>
    </w:p>
    <w:p w:rsidRDefault="005E7FD0" w:rsidP="005E7FD0" w:rsidR="005E7FD0">
      <w:pPr>
        <w:jc w:val="center"/>
      </w:pPr>
      <w:r>
        <w:t>Obrazloženje</w:t>
      </w:r>
    </w:p>
    <w:p w:rsidRDefault="005E7FD0" w:rsidP="005E7FD0" w:rsidR="005E7FD0">
      <w:pPr>
        <w:jc w:val="both"/>
      </w:pPr>
      <w:r>
        <w:tab/>
      </w:r>
      <w:r>
        <w:tab/>
        <w:t>Budući je unovčena sva imovina stečajnog dužnika, stečajni sudac je dao suglasnost za završnu diobu i pri tom odredio završno ročište vjerovnika.</w:t>
      </w:r>
    </w:p>
    <w:p w:rsidRDefault="005E7FD0" w:rsidP="005E7FD0" w:rsidR="005E7FD0">
      <w:pPr>
        <w:jc w:val="both"/>
      </w:pPr>
      <w:r>
        <w:tab/>
      </w:r>
      <w:r>
        <w:tab/>
        <w:t xml:space="preserve">Valjalo je stoga, a na temelju čl. </w:t>
      </w:r>
      <w:smartTag w:element="metricconverter" w:uri="urn:schemas-microsoft-com:office:smarttags">
        <w:smartTagPr>
          <w:attr w:val="192. st" w:name="ProductID"/>
        </w:smartTagPr>
        <w:r>
          <w:t>192. st</w:t>
        </w:r>
      </w:smartTag>
      <w:r>
        <w:t xml:space="preserve">. 1. i 2. i čl. 193. Stečajnog zakona </w:t>
      </w:r>
      <w:r>
        <w:rPr>
          <w:bCs/>
        </w:rPr>
        <w:t xml:space="preserve">(objavljen u NN 44/96, 29/99, 129/00, 123/03, 82/06, 116/10, 25/12,  133/1271/15, 104/17), </w:t>
      </w:r>
      <w:r>
        <w:t>riješiti kao u izreci.</w:t>
      </w:r>
    </w:p>
    <w:p w:rsidRDefault="005E7FD0" w:rsidP="005E7FD0" w:rsidR="005E7FD0">
      <w:pPr>
        <w:jc w:val="both"/>
      </w:pPr>
      <w:r>
        <w:tab/>
      </w:r>
      <w:r>
        <w:tab/>
      </w:r>
      <w:r>
        <w:tab/>
      </w:r>
      <w:r>
        <w:tab/>
        <w:t>Rijeka, dana 2. ožujka 2018.</w:t>
      </w:r>
    </w:p>
    <w:p w:rsidRDefault="005E7FD0" w:rsidP="005E7FD0" w:rsidR="005E7FD0">
      <w:r>
        <w:t xml:space="preserve">                                                                                                 Stečajni sudac</w:t>
      </w:r>
    </w:p>
    <w:p w:rsidRDefault="005E7FD0" w:rsidP="005E7FD0" w:rsidR="005E7FD0">
      <w:pPr>
        <w:jc w:val="both"/>
      </w:pPr>
      <w:r>
        <w:t xml:space="preserve">                                                                                                 Vera Jelenović </w:t>
      </w:r>
    </w:p>
    <w:p w:rsidRDefault="005E7FD0" w:rsidP="005E7FD0" w:rsidR="005E7FD0">
      <w:pPr>
        <w:jc w:val="both"/>
      </w:pPr>
    </w:p>
    <w:p w:rsidRDefault="005E7FD0" w:rsidP="005E7FD0" w:rsidR="005E7FD0">
      <w:r>
        <w:t>UPUTA O PRAVNOM LIJEKU:</w:t>
      </w:r>
    </w:p>
    <w:p w:rsidRDefault="005E7FD0" w:rsidP="005E7FD0" w:rsidR="005E7FD0">
      <w:pPr>
        <w:jc w:val="both"/>
      </w:pPr>
      <w:r>
        <w:tab/>
        <w:t>Protiv  ovog  rješenja nezadovoljna stranka može podnijeti žalbu u roku od 8 dana od   dana primitka istog. Dostava se smatra obavljenom istekom osmog dana od dana objave pismena na mrežnoj stranici e-Oglasna ploča sudova. Žalba  se podnosi putem ovog  suda u dva  istovjetna primjerka, a o žalbi odlučuje Visoki trgovački sud  Republike  Hrvatske.</w:t>
      </w:r>
    </w:p>
    <w:sectPr w:rsidR="005E7F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41" w:rsidP="005E7FD0" w:rsidR="00FF0441">
      <w:r>
        <w:separator/>
      </w:r>
    </w:p>
  </w:endnote>
  <w:endnote w:id="0" w:type="continuationSeparator">
    <w:p w:rsidRDefault="00FF0441" w:rsidP="005E7FD0" w:rsidR="00FF0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41" w:rsidP="005E7FD0" w:rsidR="00FF0441">
      <w:r>
        <w:separator/>
      </w:r>
    </w:p>
  </w:footnote>
  <w:footnote w:id="0" w:type="continuationSeparator">
    <w:p w:rsidRDefault="00FF0441" w:rsidP="005E7FD0" w:rsidR="00FF0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FD0" w:rsidP="005E7FD0" w:rsidR="005E7FD0">
    <w:pPr>
      <w:jc w:val="right"/>
    </w:pPr>
    <w:r>
      <w:t>14 St-249/2012-98</w:t>
    </w:r>
  </w:p>
  <w:p w:rsidRDefault="005E7FD0" w:rsidP="005E7FD0" w:rsidR="005E7F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D0"/>
    <w:rsid w:val="005E2E60"/>
    <w:rsid w:val="005E7FD0"/>
    <w:rsid w:val="00D930A1"/>
    <w:rsid w:val="00F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FD0"/>
    <w:rPr>
      <w:rFonts w:cs="Times New Roman" w:eastAsia="Times New Roman"/>
      <w:szCs w:val="24"/>
    </w:rPr>
  </w:style>
  <w:style w:styleId="Naslov1" w:type="paragraph">
    <w:name w:val="heading 1"/>
    <w:basedOn w:val="Normal"/>
    <w:next w:val="Normal"/>
    <w:link w:val="Naslov1Char"/>
    <w:qFormat/>
    <w:rsid w:val="005E7FD0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E7FD0"/>
    <w:rPr>
      <w:rFonts w:cs="Times New Roman" w:eastAsia="Times New Roman"/>
      <w:b/>
      <w:bCs/>
      <w:sz w:val="28"/>
      <w:szCs w:val="20"/>
    </w:rPr>
  </w:style>
  <w:style w:customStyle="true" w:styleId="tabletextfield" w:type="character">
    <w:name w:val="table_text_field"/>
    <w:rsid w:val="005E7FD0"/>
  </w:style>
  <w:style w:styleId="Zaglavlje" w:type="paragraph">
    <w:name w:val="header"/>
    <w:basedOn w:val="Normal"/>
    <w:link w:val="ZaglavljeChar"/>
    <w:uiPriority w:val="99"/>
    <w:unhideWhenUsed/>
    <w:rsid w:val="005E7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7FD0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E7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7FD0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F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FD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FD0"/>
    <w:rPr>
      <w:rFonts w:cs="Times New Roman" w:eastAsia="Times New Roman"/>
      <w:szCs w:val="24"/>
    </w:rPr>
  </w:style>
  <w:style w:styleId="Naslov1" w:type="paragraph">
    <w:name w:val="heading 1"/>
    <w:basedOn w:val="Normal"/>
    <w:next w:val="Normal"/>
    <w:link w:val="Naslov1Char"/>
    <w:qFormat/>
    <w:rsid w:val="005E7FD0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E7FD0"/>
    <w:rPr>
      <w:rFonts w:cs="Times New Roman" w:eastAsia="Times New Roman"/>
      <w:b/>
      <w:bCs/>
      <w:sz w:val="28"/>
      <w:szCs w:val="20"/>
    </w:rPr>
  </w:style>
  <w:style w:customStyle="1" w:styleId="tabletextfield" w:type="character">
    <w:name w:val="table_text_field"/>
    <w:rsid w:val="005E7FD0"/>
  </w:style>
  <w:style w:styleId="Zaglavlje" w:type="paragraph">
    <w:name w:val="header"/>
    <w:basedOn w:val="Normal"/>
    <w:link w:val="ZaglavljeChar"/>
    <w:uiPriority w:val="99"/>
    <w:unhideWhenUsed/>
    <w:rsid w:val="005E7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7FD0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E7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7FD0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F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FD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15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18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otustrankaFormated>
    <izvorni_sadrzaj>  Stečajna masa ROVINJSKA OBALA d.o.o.  Rovinj</izvorni_sadrzaj>
    <derivirana_varijabla naziv="DomainObject.Predmet.ProtustrankaFormated_1">  Stečajna masa ROVINJSKA OBALA d.o.o.  Rovinj</derivirana_varijabla>
  </DomainObject.Predmet.ProtustrankaFormated>
  <DomainObject.Predmet.ProtustrankaFormatedOIB>
    <izvorni_sadrzaj>  Stečajna masa ROVINJSKA OBALA d.o.o.  Rovinj, OIB 83303408220</izvorni_sadrzaj>
    <derivirana_varijabla naziv="DomainObject.Predmet.ProtustrankaFormatedOIB_1">  Stečajna masa ROVINJSKA OBALA d.o.o.  Rovinj, OIB 83303408220</derivirana_varijabla>
  </DomainObject.Predmet.ProtustrankaFormatedOIB>
  <DomainObject.Predmet.ProtustrankaFormatedWithAdress>
    <izvorni_sadrzaj> Stečajna masa ROVINJSKA OBALA d.o.o.  Rovinj, Zagrebačka 8, 52 210 Rovinj</izvorni_sadrzaj>
    <derivirana_varijabla naziv="DomainObject.Predmet.ProtustrankaFormatedWithAdress_1"> Stečajna masa ROVINJSKA OBALA d.o.o.  Rovinj, Zagrebačka 8, 52 210 Rovinj</derivirana_varijabla>
  </DomainObject.Predmet.ProtustrankaFormatedWithAdress>
  <DomainObject.Predmet.ProtustrankaFormatedWithAdressOIB>
    <izvorni_sadrzaj> Stečajna masa ROVINJSKA OBALA d.o.o.  Rovinj, OIB 83303408220, Zagrebačka 8, 52 210 Rovinj</izvorni_sadrzaj>
    <derivirana_varijabla naziv="DomainObject.Predmet.ProtustrankaFormatedWithAdressOIB_1"> Stečajna masa ROVINJSKA OBALA d.o.o.  Rovinj, OIB 83303408220, Zagrebačka 8, 52 210 Rovinj</derivirana_varijabla>
  </DomainObject.Predmet.ProtustrankaFormatedWithAdressOIB>
  <DomainObject.Predmet.ProtustrankaWithAdress>
    <izvorni_sadrzaj>Stečajna masa ROVINJSKA OBALA d.o.o.  Rovinj Zagrebačka 8, 52 210 Rovinj</izvorni_sadrzaj>
    <derivirana_varijabla naziv="DomainObject.Predmet.ProtustrankaWithAdress_1">Stečajna masa ROVINJSKA OBALA d.o.o.  Rovinj Zagrebačka 8, 52 210 Rovinj</derivirana_varijabla>
  </DomainObject.Predmet.ProtustrankaWithAdress>
  <DomainObject.Predmet.ProtustrankaWithAdressOIB>
    <izvorni_sadrzaj>Stečajna masa ROVINJSKA OBALA d.o.o.  Rovinj, OIB 83303408220, Zagrebačka 8, 52 210 Rovinj</izvorni_sadrzaj>
    <derivirana_varijabla naziv="DomainObject.Predmet.ProtustrankaWithAdressOIB_1">Stečajna masa ROVINJSKA OBALA d.o.o.  Rovinj, OIB 83303408220, Zagrebačka 8, 52 210 Rovinj</derivirana_varijabla>
  </DomainObject.Predmet.ProtustrankaWithAdressOIB>
  <DomainObject.Predmet.ProtustrankaNazivFormated>
    <izvorni_sadrzaj>Stečajna masa ROVINJSKA OBALA d.o.o.  Rovinj</izvorni_sadrzaj>
    <derivirana_varijabla naziv="DomainObject.Predmet.ProtustrankaNazivFormated_1">Stečajna masa ROVINJSKA OBALA d.o.o.  Rovinj</derivirana_varijabla>
  </DomainObject.Predmet.ProtustrankaNazivFormated>
  <DomainObject.Predmet.ProtustrankaNazivFormatedOIB>
    <izvorni_sadrzaj>Stečajna masa ROVINJSKA OBALA d.o.o.  Rovinj, OIB 83303408220</izvorni_sadrzaj>
    <derivirana_varijabla naziv="DomainObject.Predmet.ProtustrankaNazivFormatedOIB_1">Stečajna masa 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Stečajna masa ROVINJSKA OBALA d.o.o.  Rovinj</item>
    </izvorni_sadrzaj>
    <derivirana_varijabla naziv="DomainObject.Predmet.ProtuStrankaListFormated_1">
      <item>Stečajna masa ROVINJSKA OBALA d.o.o.  Rovinj</item>
    </derivirana_varijabla>
  </DomainObject.Predmet.ProtuStrankaListFormated>
  <DomainObject.Predmet.ProtuStrankaListFormatedOIB>
    <izvorni_sadrzaj>
      <item>Stečajna masa ROVINJSKA OBALA d.o.o.  Rovinj, OIB 83303408220</item>
    </izvorni_sadrzaj>
    <derivirana_varijabla naziv="DomainObject.Predmet.ProtuStrankaListFormatedOIB_1">
      <item>Stečajna masa ROVINJSKA OBALA d.o.o.  Rovinj, OIB 83303408220</item>
    </derivirana_varijabla>
  </DomainObject.Predmet.ProtuStrankaListFormatedOIB>
  <DomainObject.Predmet.ProtuStrankaListFormatedWithAdress>
    <izvorni_sadrzaj>
      <item>Stečajna masa ROVINJSKA OBALA d.o.o.  Rovinj, Zagrebačka 8, 52 210 Rovinj</item>
    </izvorni_sadrzaj>
    <derivirana_varijabla naziv="DomainObject.Predmet.ProtuStrankaListFormatedWithAdress_1">
      <item>Stečajna masa ROVINJSKA OBALA d.o.o.  Rovinj, Zagrebačka 8, 52 210 Rovinj</item>
    </derivirana_varijabla>
  </DomainObject.Predmet.ProtuStrankaListFormatedWithAdress>
  <DomainObject.Predmet.ProtuStrankaListFormatedWithAdressOIB>
    <izvorni_sadrzaj>
      <item>Stečajna masa ROVINJSKA OBALA d.o.o.  Rovinj, OIB 83303408220, Zagrebačka 8, 52 210 Rovinj</item>
    </izvorni_sadrzaj>
    <derivirana_varijabla naziv="DomainObject.Predmet.ProtuStrankaListFormatedWithAdressOIB_1">
      <item>Stečajna masa ROVINJSKA OBALA d.o.o.  Rovinj, OIB 83303408220, Zagrebačka 8, 52 210 Rovinj</item>
    </derivirana_varijabla>
  </DomainObject.Predmet.ProtuStrankaListFormatedWithAdressOIB>
  <DomainObject.Predmet.ProtuStrankaListNazivFormated>
    <izvorni_sadrzaj>
      <item>Stečajna masa ROVINJSKA OBALA d.o.o.  Rovinj</item>
    </izvorni_sadrzaj>
    <derivirana_varijabla naziv="DomainObject.Predmet.ProtuStrankaListNazivFormated_1">
      <item>Stečajna masa ROVINJSKA OBALA d.o.o.  Rovinj</item>
    </derivirana_varijabla>
  </DomainObject.Predmet.ProtuStrankaListNazivFormated>
  <DomainObject.Predmet.ProtuStrankaListNazivFormatedOIB>
    <izvorni_sadrzaj>
      <item>Stečajna masa ROVINJSKA OBALA d.o.o.  Rovinj, OIB 83303408220</item>
    </izvorni_sadrzaj>
    <derivirana_varijabla naziv="DomainObject.Predmet.ProtuStrankaListNazivFormatedOIB_1">
      <item>Stečajna masa 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Stečajna masa ROVINJSKA OBALA d.o.o.  Rovinj</izvorni_sadrzaj>
    <derivirana_varijabla naziv="DomainObject.Predmet.ProtustrankaIDrugi_1">Stečajna masa ROVINJSKA OBALA d.o.o.  Rovinj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Stečajna masa ROVINJSKA OBALA d.o.o.  Rovinj, OIB 83303408220, Zagrebačka 8, 52 210 Rovinj</izvorni_sadrzaj>
    <derivirana_varijabla naziv="DomainObject.Predmet.ProtustrankaIDrugiAdressOIB_1">Stečajna masa 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28288265905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28288265905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1322</properties:Characters>
  <properties:Lines>47</properties:Lines>
  <properties:Paragraphs>24</properties:Paragraphs>
  <properties:TotalTime>8</properties:TotalTime>
  <properties:ScaleCrop>false</properties:ScaleCrop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2018-03-02T09:07:00Z</dcterms:created>
  <dc:creator>Danijela Fumić</dc:creator>
  <cp:lastModifiedBy>Danijela Fumić</cp:lastModifiedBy>
  <cp:lastPrinted>2018-03-02T09:12:00Z</cp:lastPrinted>
  <dcterms:modified xmlns:xsi="http://www.w3.org/2001/XMLSchema-instance" xsi:type="dcterms:W3CDTF">2018-03-02T09:15:00Z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2.3.2018-2.docx)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