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3ee4e" w14:paraId="333ee4e" w:rsidRDefault="00913F56" w:rsidP="00913F56" w:rsidR="00913F56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13F56" w:rsidP="00913F56" w:rsidR="00913F56">
      <w:pPr>
        <w:jc w:val="both"/>
      </w:pPr>
      <w:r>
        <w:t xml:space="preserve">       REPUBLIKA HRVATSKA</w:t>
      </w:r>
    </w:p>
    <w:p w:rsidRDefault="00913F56" w:rsidP="00913F56" w:rsidR="00913F5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13F56" w:rsidP="00913F56" w:rsidR="00913F56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913F56" w:rsidP="0036277F" w:rsidR="00913F56"/>
    <w:p w:rsidRDefault="0036277F" w:rsidP="0036277F" w:rsidR="0036277F"/>
    <w:p w:rsidRDefault="00913F56" w:rsidP="00913F56" w:rsidR="00913F56">
      <w:pPr>
        <w:ind w:left="5664"/>
      </w:pPr>
    </w:p>
    <w:p w:rsidRDefault="00913F56" w:rsidP="00913F56" w:rsidR="00913F56">
      <w:pPr>
        <w:jc w:val="center"/>
      </w:pPr>
      <w:r>
        <w:t>R E P U B L I K A   H R V A T S K A</w:t>
      </w:r>
    </w:p>
    <w:p w:rsidRDefault="00913F56" w:rsidP="00913F56" w:rsidR="00913F56">
      <w:pPr>
        <w:rPr>
          <w:b/>
        </w:rPr>
      </w:pPr>
    </w:p>
    <w:p w:rsidRDefault="00913F56" w:rsidP="00913F56" w:rsidR="00913F56">
      <w:pPr>
        <w:jc w:val="center"/>
      </w:pPr>
      <w:r>
        <w:t>R J E Š E N J E</w:t>
      </w:r>
    </w:p>
    <w:p w:rsidRDefault="00913F56" w:rsidP="00913F56" w:rsidR="00913F56">
      <w:pPr>
        <w:jc w:val="center"/>
      </w:pPr>
    </w:p>
    <w:p w:rsidRDefault="0036277F" w:rsidP="0036277F" w:rsidR="0036277F">
      <w:pPr>
        <w:ind w:firstLine="708"/>
        <w:jc w:val="both"/>
      </w:pP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GENERAL TEAM društvo s ograničenom odgovornošću za trgovinu, ugostiteljstvo i poslovanje nekretninama, skraćena tvrtka GENERAL TEAM d.o.o. Varaždin, Zagrebačka 193, MBS: 070078207, OIB: 59717895964, radi otvaranja stečajnog postupka nad dužnikom, dana </w:t>
      </w:r>
      <w:r>
        <w:t>02</w:t>
      </w:r>
      <w:r>
        <w:t xml:space="preserve">. </w:t>
      </w:r>
      <w:r>
        <w:t>studenog</w:t>
      </w:r>
      <w:r>
        <w:t xml:space="preserve"> 2016. godine, </w:t>
      </w:r>
    </w:p>
    <w:p w:rsidRDefault="00913F56" w:rsidP="00913F56" w:rsidR="00913F56">
      <w:pPr>
        <w:jc w:val="both"/>
      </w:pPr>
    </w:p>
    <w:p w:rsidRDefault="00913F56" w:rsidP="00913F56" w:rsidR="00913F56">
      <w:pPr>
        <w:jc w:val="both"/>
      </w:pPr>
    </w:p>
    <w:p w:rsidRDefault="00913F56" w:rsidP="00913F56" w:rsidR="00913F56">
      <w:pPr>
        <w:jc w:val="center"/>
      </w:pPr>
      <w:r>
        <w:t xml:space="preserve">r i j e š i o    j e </w:t>
      </w:r>
    </w:p>
    <w:p w:rsidRDefault="00913F56" w:rsidP="00913F56" w:rsidR="00913F56">
      <w:pPr>
        <w:jc w:val="center"/>
      </w:pPr>
    </w:p>
    <w:p w:rsidRDefault="00913F56" w:rsidP="00913F56" w:rsidR="00913F56"/>
    <w:p w:rsidRDefault="00913F56" w:rsidP="00913F56" w:rsidR="00913F56">
      <w:pPr>
        <w:numPr>
          <w:ilvl w:val="0"/>
          <w:numId w:val="47"/>
        </w:numPr>
        <w:jc w:val="both"/>
      </w:pPr>
      <w:r>
        <w:t xml:space="preserve">Pozivaju se vjerovnici stečajnog dužnika </w:t>
      </w:r>
      <w:r w:rsidR="00EC5394">
        <w:t>GENERAL TEAM društvo s ograničenom odgovornošću za trgovinu, ugostiteljstvo i poslovanje nekretninama, skraćena tvrtka GENERAL TEAM d.o.o. Varaždin, Zagrebačka 193, MBS: 070078207, OIB: 59717895964</w:t>
      </w:r>
      <w:r>
        <w:t>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imovina društva koja bi ušla u stečajnu masu nije dovoljna ni za namirenje troškova toga postupka.</w:t>
      </w:r>
    </w:p>
    <w:p w:rsidRDefault="00913F56" w:rsidP="00913F56" w:rsidR="00913F56">
      <w:pPr>
        <w:jc w:val="both"/>
      </w:pPr>
    </w:p>
    <w:p w:rsidRDefault="00913F56" w:rsidP="00913F56" w:rsidR="00913F56">
      <w:pPr>
        <w:numPr>
          <w:ilvl w:val="0"/>
          <w:numId w:val="47"/>
        </w:numPr>
        <w:jc w:val="both"/>
      </w:pPr>
      <w:r>
        <w:t>Ukoliko vjerovnici u zadanom roku ne uplate iznos predujma naveden u točki 1. ovog rješenja, stečajni sudac će donijeti odluku o otvaranju i zaključenju stečajnog postupka.</w:t>
      </w:r>
    </w:p>
    <w:p w:rsidRDefault="00913F56" w:rsidP="00913F56" w:rsidR="00913F56">
      <w:pPr>
        <w:jc w:val="both"/>
      </w:pPr>
    </w:p>
    <w:p w:rsidRDefault="00913F56" w:rsidP="00913F56" w:rsidR="00913F56">
      <w:pPr>
        <w:jc w:val="center"/>
      </w:pPr>
      <w:r>
        <w:t>Obrazloženje</w:t>
      </w:r>
    </w:p>
    <w:p w:rsidRDefault="00913F56" w:rsidP="00913F56" w:rsidR="00913F56">
      <w:pPr>
        <w:jc w:val="center"/>
      </w:pPr>
    </w:p>
    <w:p w:rsidRDefault="00913F56" w:rsidP="00913F56" w:rsidR="00913F56">
      <w:pPr>
        <w:jc w:val="center"/>
      </w:pPr>
    </w:p>
    <w:p w:rsidRDefault="00913F56" w:rsidP="00913F56" w:rsidR="00913F56">
      <w:pPr>
        <w:jc w:val="both"/>
      </w:pPr>
      <w:r>
        <w:tab/>
        <w:t xml:space="preserve">Budući tijekom prethodnog postupka nije pronađena imovina dužnika koja bi ušla u stečajnu masu koja bi bila dovoljna za pokriće troškova toga postupka, stečajni sudac je donio rješenje kojim poziva vjerovnike da predujme dostatan iznos novca za pokriće troškova postupka. </w:t>
      </w:r>
    </w:p>
    <w:p w:rsidRDefault="00913F56" w:rsidP="00913F56" w:rsidR="00913F56">
      <w:pPr>
        <w:jc w:val="both"/>
      </w:pPr>
    </w:p>
    <w:p w:rsidRDefault="00913F56" w:rsidP="00913F56" w:rsidR="00913F56">
      <w:pPr>
        <w:jc w:val="both"/>
      </w:pPr>
      <w:r>
        <w:tab/>
        <w:t xml:space="preserve">Ukoliko vjerovnici ne plate predujam, stečajni sudac će donijeti rješenje o otvaranju i zaključenju stečajnog postupka. </w:t>
      </w:r>
    </w:p>
    <w:p w:rsidRDefault="00913F56" w:rsidP="00913F56" w:rsidR="00913F56">
      <w:pPr>
        <w:jc w:val="both"/>
      </w:pPr>
    </w:p>
    <w:p w:rsidRDefault="00913F56" w:rsidP="00913F56" w:rsidR="00913F56">
      <w:pPr>
        <w:jc w:val="both"/>
      </w:pPr>
    </w:p>
    <w:p w:rsidRDefault="00913F56" w:rsidP="00913F56" w:rsidR="00913F56">
      <w:pPr>
        <w:jc w:val="both"/>
      </w:pPr>
    </w:p>
    <w:p w:rsidRDefault="00913F56" w:rsidP="00913F56" w:rsidR="00913F56">
      <w:pPr>
        <w:jc w:val="center"/>
      </w:pPr>
      <w:r>
        <w:t>U Varaždinu, 02. studenog 2016. godine</w:t>
      </w:r>
    </w:p>
    <w:p w:rsidRDefault="00913F56" w:rsidP="00913F56" w:rsidR="00913F56">
      <w:pPr>
        <w:jc w:val="center"/>
      </w:pPr>
    </w:p>
    <w:p w:rsidRDefault="00913F56" w:rsidP="00913F56" w:rsidR="00913F56">
      <w:pPr>
        <w:jc w:val="center"/>
      </w:pPr>
    </w:p>
    <w:p w:rsidRDefault="00913F56" w:rsidP="00913F56" w:rsidR="00913F56">
      <w:pPr>
        <w:jc w:val="both"/>
      </w:pPr>
      <w:r>
        <w:t xml:space="preserve">                                                                                                       STEČAJNI SUDAC:</w:t>
      </w:r>
    </w:p>
    <w:p w:rsidRDefault="00913F56" w:rsidP="00913F56" w:rsidR="00913F56">
      <w:pPr>
        <w:jc w:val="both"/>
      </w:pPr>
    </w:p>
    <w:p w:rsidRDefault="00913F56" w:rsidP="00913F56" w:rsidR="00913F56">
      <w:pPr>
        <w:jc w:val="both"/>
      </w:pPr>
      <w:r>
        <w:t xml:space="preserve">                                                                                                            Jasna Lekić, v.r.</w:t>
      </w:r>
    </w:p>
    <w:p w:rsidRDefault="00913F56" w:rsidP="00913F56" w:rsidR="00913F56">
      <w:pPr>
        <w:jc w:val="both"/>
      </w:pPr>
    </w:p>
    <w:p w:rsidRDefault="00913F56" w:rsidP="00913F56" w:rsidR="00913F56">
      <w:pPr>
        <w:jc w:val="both"/>
      </w:pPr>
      <w:r>
        <w:t xml:space="preserve"> 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913F56" w:rsidP="00913F56" w:rsidR="00913F56">
      <w:pPr>
        <w:jc w:val="both"/>
      </w:pPr>
    </w:p>
    <w:p w:rsidRDefault="00913F56" w:rsidP="00913F56" w:rsidR="00913F56">
      <w:pPr>
        <w:jc w:val="both"/>
      </w:pPr>
    </w:p>
    <w:p w:rsidRDefault="00913F56" w:rsidP="00913F56" w:rsidR="00913F56">
      <w:pPr>
        <w:jc w:val="both"/>
      </w:pPr>
    </w:p>
    <w:p w:rsidRDefault="00913F56" w:rsidP="00913F56" w:rsidR="00913F56">
      <w:pPr>
        <w:jc w:val="both"/>
      </w:pPr>
    </w:p>
    <w:p w:rsidRDefault="00913F56" w:rsidP="00913F56" w:rsidR="00913F56">
      <w:pPr>
        <w:jc w:val="both"/>
      </w:pPr>
      <w:r>
        <w:t>UPUTA O PRAVNOM LIJEKU:</w:t>
      </w:r>
    </w:p>
    <w:p w:rsidRDefault="00913F56" w:rsidP="00913F56" w:rsidR="00913F56">
      <w:pPr>
        <w:jc w:val="both"/>
      </w:pPr>
      <w:r>
        <w:t xml:space="preserve">Protiv ovog rješenja posebna žalba nije dopuštena. </w:t>
      </w:r>
    </w:p>
    <w:p w:rsidRDefault="00913F56" w:rsidP="00913F56" w:rsidR="00913F56">
      <w:pPr>
        <w:jc w:val="both"/>
      </w:pPr>
    </w:p>
    <w:p w:rsidRDefault="00913F56" w:rsidP="00913F56" w:rsidR="00913F56">
      <w:pPr>
        <w:jc w:val="both"/>
      </w:pPr>
    </w:p>
    <w:p w:rsidRDefault="00913F56" w:rsidP="00913F56" w:rsidR="00913F56">
      <w:pPr>
        <w:jc w:val="both"/>
      </w:pPr>
      <w:r>
        <w:t xml:space="preserve">DNA: 1. Direktor dužnika Ratko </w:t>
      </w:r>
      <w:proofErr w:type="spellStart"/>
      <w:r>
        <w:t>Miklaušić</w:t>
      </w:r>
      <w:proofErr w:type="spellEnd"/>
      <w:r>
        <w:t>, Kelemen, Varaždinska 69</w:t>
      </w:r>
    </w:p>
    <w:p w:rsidRDefault="00913F56" w:rsidP="00913F56" w:rsidR="00913F56">
      <w:pPr>
        <w:jc w:val="both"/>
      </w:pPr>
      <w:r>
        <w:t xml:space="preserve">           2. e-Oglasna ploča ovog suda </w:t>
      </w:r>
    </w:p>
    <w:p w:rsidRDefault="00DA0242" w:rsidP="00481148" w:rsidR="00DA0242" w:rsidRPr="00481148"/>
    <w:sectPr w:rsidSect="0032366B" w:rsidR="00DA0242" w:rsidRPr="0048114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F56" w:rsidR="008333A9">
    <w:pPr>
      <w:pStyle w:val="Zaglavlje"/>
    </w:pPr>
    <w:r>
      <w:rPr>
        <w:rStyle w:val="PozadinaSvijetloCrvena"/>
        <w:shd w:fill="auto" w:color="auto" w:val="clear"/>
      </w:rPr>
      <w:t>Poslovni broj: 3 St-838/16-12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277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148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3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351D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3F56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26E39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394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913F5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913F5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7607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974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St-838/2016-12</izvorni_sadrzaj>
    <derivirana_varijabla naziv="DomainObject.Oznaka_1">St-838/2016-12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St-838/2016</izvorni_sadrzaj>
    <derivirana_varijabla naziv="DomainObject.Predmet.OznakaBroj_1">St-838/2016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GENERAL TEAM društvo s ograničenom odgovornošću za trgovinu, ugostiteljstvo i poslovanje nekretninama</izvorni_sadrzaj>
    <derivirana_varijabla naziv="DomainObject.Predmet.ProtustrankaFormated_1">  GENERAL TEAM društvo s ograničenom odgovornošću za trgovinu, ugostiteljstvo i poslovanje nekretninama</derivirana_varijabla>
  </DomainObject.Predmet.ProtustrankaFormated>
  <DomainObject.Predmet.ProtustrankaFormatedOIB>
    <izvorni_sadrzaj>  GENERAL TEAM društvo s ograničenom odgovornošću za trgovinu, ugostiteljstvo i poslovanje nekretninama, OIB 59717895964</izvorni_sadrzaj>
    <derivirana_varijabla naziv="DomainObject.Predmet.ProtustrankaFormatedOIB_1">  GENERAL TEAM društvo s ograničenom odgovornošću za trgovinu, ugostiteljstvo i poslovanje nekretninama, OIB 59717895964</derivirana_varijabla>
  </DomainObject.Predmet.ProtustrankaFormatedOIB>
  <DomainObject.Predmet.ProtustrankaFormatedWithAdress>
    <izvorni_sadrzaj> GENERAL TEAM društvo s ograničenom odgovornošću za trgovinu, ugostiteljstvo i poslovanje nekretninama, Zagrebačka 193, 42000 Varaždin</izvorni_sadrzaj>
    <derivirana_varijabla naziv="DomainObject.Predmet.ProtustrankaFormatedWithAdress_1"> GENERAL TEAM društvo s ograničenom odgovornošću za trgovinu, ugostiteljstvo i poslovanje nekretninama, Zagrebačka 193, 42000 Varaždin</derivirana_varijabla>
  </DomainObject.Predmet.ProtustrankaFormatedWithAdress>
  <DomainObject.Predmet.ProtustrankaFormatedWithAdressOIB>
    <izvorni_sadrzaj> GENERAL TEAM društvo s ograničenom odgovornošću za trgovinu, ugostiteljstvo i poslovanje nekretninama, OIB 59717895964, Zagrebačka 193, 42000 Varaždin</izvorni_sadrzaj>
    <derivirana_varijabla naziv="DomainObject.Predmet.ProtustrankaFormatedWithAdressOIB_1"> GENERAL TEAM društvo s ograničenom odgovornošću za trgovinu, ugostiteljstvo i poslovanje nekretninama, OIB 59717895964, Zagrebačka 193, 42000 Varaždin</derivirana_varijabla>
  </DomainObject.Predmet.ProtustrankaFormatedWithAdressOIB>
  <DomainObject.Predmet.ProtustrankaWithAdress>
    <izvorni_sadrzaj>GENERAL TEAM društvo s ograničenom odgovornošću za trgovinu, ugostiteljstvo i poslovanje nekretninama Zagrebačka 193, 42000 Varaždin</izvorni_sadrzaj>
    <derivirana_varijabla naziv="DomainObject.Predmet.ProtustrankaWithAdress_1">GENERAL TEAM društvo s ograničenom odgovornošću za trgovinu, ugostiteljstvo i poslovanje nekretninama Zagrebačka 193, 42000 Varaždin</derivirana_varijabla>
  </DomainObject.Predmet.ProtustrankaWithAdress>
  <DomainObject.Predmet.ProtustrankaWithAdressOIB>
    <izvorni_sadrzaj>GENERAL TEAM društvo s ograničenom odgovornošću za trgovinu, ugostiteljstvo i poslovanje nekretninama, OIB 59717895964, Zagrebačka 193, 42000 Varaždin</izvorni_sadrzaj>
    <derivirana_varijabla naziv="DomainObject.Predmet.ProtustrankaWithAdressOIB_1">GENERAL TEAM društvo s ograničenom odgovornošću za trgovinu, ugostiteljstvo i poslovanje nekretninama, OIB 59717895964, Zagrebačka 193, 42000 Varaždin</derivirana_varijabla>
  </DomainObject.Predmet.ProtustrankaWithAdressOIB>
  <DomainObject.Predmet.ProtustrankaNazivFormated>
    <izvorni_sadrzaj>GENERAL TEAM društvo s ograničenom odgovornošću za trgovinu, ugostiteljstvo i poslovanje nekretninama</izvorni_sadrzaj>
    <derivirana_varijabla naziv="DomainObject.Predmet.ProtustrankaNazivFormated_1">GENERAL TEAM društvo s ograničenom odgovornošću za trgovinu, ugostiteljstvo i poslovanje nekretninama</derivirana_varijabla>
  </DomainObject.Predmet.ProtustrankaNazivFormated>
  <DomainObject.Predmet.ProtustrankaNazivFormatedOIB>
    <izvorni_sadrzaj>GENERAL TEAM društvo s ograničenom odgovornošću za trgovinu, ugostiteljstvo i poslovanje nekretninama, OIB 59717895964</izvorni_sadrzaj>
    <derivirana_varijabla naziv="DomainObject.Predmet.ProtustrankaNazivFormatedOIB_1">GENERAL TEAM društvo s ograničenom odgovornošću za trgovinu, ugostiteljstvo i poslovanje nekretninama, OIB 59717895964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286024.92</izvorni_sadrzaj>
    <derivirana_varijabla naziv="DomainObject.Predmet.TrenutnaVrijednost_1">286024.92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GENERAL TEAM društvo s ograničenom odgovornošću za trgovinu, ugostiteljstvo i poslovanje nekretninama</item>
    </izvorni_sadrzaj>
    <derivirana_varijabla naziv="DomainObject.Predmet.ProtuStrankaListFormated_1">
      <item>GENERAL TEAM društvo s ograničenom odgovornošću za trgovinu, ugostiteljstvo i poslovanje nekretninama</item>
    </derivirana_varijabla>
  </DomainObject.Predmet.ProtuStrankaListFormated>
  <DomainObject.Predmet.ProtuStrankaListFormatedOIB>
    <izvorni_sadrzaj>
      <item>GENERAL TEAM društvo s ograničenom odgovornošću za trgovinu, ugostiteljstvo i poslovanje nekretninama, OIB 59717895964</item>
    </izvorni_sadrzaj>
    <derivirana_varijabla naziv="DomainObject.Predmet.ProtuStrankaListFormatedOIB_1">
      <item>GENERAL TEAM društvo s ograničenom odgovornošću za trgovinu, ugostiteljstvo i poslovanje nekretninama, OIB 59717895964</item>
    </derivirana_varijabla>
  </DomainObject.Predmet.ProtuStrankaListFormatedOIB>
  <DomainObject.Predmet.ProtuStrankaListFormatedWithAdress>
    <izvorni_sadrzaj>
      <item>GENERAL TEAM društvo s ograničenom odgovornošću za trgovinu, ugostiteljstvo i poslovanje nekretninama, Zagrebačka 193, 42000 Varaždin</item>
    </izvorni_sadrzaj>
    <derivirana_varijabla naziv="DomainObject.Predmet.ProtuStrankaListFormatedWithAdress_1">
      <item>GENERAL TEAM društvo s ograničenom odgovornošću za trgovinu, ugostiteljstvo i poslovanje nekretninama, Zagrebačka 193, 42000 Varaždin</item>
    </derivirana_varijabla>
  </DomainObject.Predmet.ProtuStrankaListFormatedWithAdress>
  <DomainObject.Predmet.ProtuStrankaListFormatedWithAdressOIB>
    <izvorni_sadrzaj>
      <item>GENERAL TEAM društvo s ograničenom odgovornošću za trgovinu, ugostiteljstvo i poslovanje nekretninama, OIB 59717895964, Zagrebačka 193, 42000 Varaždin</item>
    </izvorni_sadrzaj>
    <derivirana_varijabla naziv="DomainObject.Predmet.ProtuStrankaListFormatedWithAdressOIB_1">
      <item>GENERAL TEAM društvo s ograničenom odgovornošću za trgovinu, ugostiteljstvo i poslovanje nekretninama, OIB 59717895964, Zagrebačka 193, 42000 Varaždin</item>
    </derivirana_varijabla>
  </DomainObject.Predmet.ProtuStrankaListFormatedWithAdressOIB>
  <DomainObject.Predmet.ProtuStrankaListNazivFormated>
    <izvorni_sadrzaj>
      <item>GENERAL TEAM društvo s ograničenom odgovornošću za trgovinu, ugostiteljstvo i poslovanje nekretninama</item>
    </izvorni_sadrzaj>
    <derivirana_varijabla naziv="DomainObject.Predmet.ProtuStrankaListNazivFormated_1">
      <item>GENERAL TEAM društvo s ograničenom odgovornošću za trgovinu, ugostiteljstvo i poslovanje nekretninama</item>
    </derivirana_varijabla>
  </DomainObject.Predmet.ProtuStrankaListNazivFormated>
  <DomainObject.Predmet.ProtuStrankaListNazivFormatedOIB>
    <izvorni_sadrzaj>
      <item>GENERAL TEAM društvo s ograničenom odgovornošću za trgovinu, ugostiteljstvo i poslovanje nekretninama, OIB 59717895964</item>
    </izvorni_sadrzaj>
    <derivirana_varijabla naziv="DomainObject.Predmet.ProtuStrankaListNazivFormatedOIB_1">
      <item>GENERAL TEAM društvo s ograničenom odgovornošću za trgovinu, ugostiteljstvo i poslovanje nekretninama, OIB 59717895964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>St-838/2016-12</izvorni_sadrzaj>
    <derivirana_varijabla naziv="DomainObject.PoslovniBrojDokumenta_1">St-838/2016-12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GENERAL TEAM društvo s ograničenom odgovornošću za trgovinu, ugostiteljstvo i poslovanje nekretninama</izvorni_sadrzaj>
    <derivirana_varijabla naziv="DomainObject.Predmet.ProtustrankaIDrugi_1">GENERAL TEAM društvo s ograničenom odgovornošću za trgovinu, ugostiteljstvo i poslovanje nekretninama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GENERAL TEAM društvo s ograničenom odgovornošću za trgovinu, ugostiteljstvo i poslovanje nekretninama, OIB 59717895964, Zagrebačka 193, 42000 Varaždin</izvorni_sadrzaj>
    <derivirana_varijabla naziv="DomainObject.Predmet.ProtustrankaIDrugiAdressOIB_1">GENERAL TEAM društvo s ograničenom odgovornošću za trgovinu, ugostiteljstvo i poslovanje nekretninama, OIB 59717895964, Zagrebačka 193,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GENERAL TEAM društvo s ograničenom odgovornošću za trgovinu, ugostiteljstvo i poslovanje nekretninama</item>
      <item>sudski registar</item>
    </izvorni_sadrzaj>
    <derivirana_varijabla naziv="DomainObject.Predmet.SudioniciListNaziv_1">
      <item>Financijska agencija</item>
      <item>GENERAL TEAM društvo s ograničenom odgovornošću za trgovinu, ugostiteljstvo i poslovanje nekretninama</item>
      <item>sudski registar</item>
    </derivirana_varijabla>
  </DomainObject.Predmet.SudioniciListNaziv>
  <DomainObject.Predmet.SudioniciListAdressOIB>
    <izvorni_sadrzaj>
      <item>Financijska agencija, OIB 85821130368</item>
      <item>GENERAL TEAM društvo s ograničenom odgovornošću za trgovinu, ugostiteljstvo i poslovanje nekretninama, OIB 59717895964, Zagrebačka 193,42000 Varaždin</item>
      <item>sudski registar</item>
    </izvorni_sadrzaj>
    <derivirana_varijabla naziv="DomainObject.Predmet.SudioniciListAdressOIB_1">
      <item>Financijska agencija, OIB 85821130368</item>
      <item>GENERAL TEAM društvo s ograničenom odgovornošću za trgovinu, ugostiteljstvo i poslovanje nekretninama, OIB 59717895964, Zagrebačka 193,42000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84FE1F-ADA9-42CB-A2F9-8741462592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336</properties:Words>
  <properties:Characters>1864</properties:Characters>
  <properties:Lines>69</properties:Lines>
  <properties:Paragraphs>20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2016-11-02T09:04:00Z</cp:lastPrinted>
  <dcterms:modified xmlns:xsi="http://www.w3.org/2001/XMLSchema-instance" xsi:type="dcterms:W3CDTF">2016-11-02T09:05:00Z</dcterms:modified>
  <cp:revision>16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St-838/2016-12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