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5639f" w14:paraId="e85639f" w:rsidRDefault="00124ABD" w:rsidR="00DD42B8" w:rsidRPr="00DE30DA">
      <w:pPr>
        <w15:collapsed w:val="false"/>
      </w:pPr>
      <w:bookmarkStart w:name="_GoBack" w:id="0"/>
      <w:bookmarkEnd w:id="0"/>
      <w:r>
        <w:t xml:space="preserve"> </w:t>
      </w:r>
      <w:r w:rsidR="00A237F0" w:rsidRPr="00DE30DA">
        <w:t xml:space="preserve">        REPUBLIKA HRVATSKA </w:t>
      </w:r>
    </w:p>
    <w:p w:rsidRDefault="00A237F0" w:rsidR="00AC5266" w:rsidRPr="00DE30DA">
      <w:r w:rsidRPr="00DE30DA">
        <w:t>TRGOVAČKI SUD U VARAŽDINU</w:t>
      </w:r>
      <w:r w:rsidRPr="00DE30DA">
        <w:tab/>
      </w:r>
      <w:r w:rsidRPr="00DE30DA">
        <w:tab/>
      </w:r>
      <w:r w:rsidRPr="00DE30DA">
        <w:tab/>
      </w:r>
    </w:p>
    <w:p w:rsidRDefault="00A735D3" w:rsidP="00BA4A9E" w:rsidR="00A735D3" w:rsidRPr="00DE30DA">
      <w:pPr>
        <w:jc w:val="right"/>
      </w:pPr>
    </w:p>
    <w:p w:rsidRDefault="00A237F0" w:rsidP="004A437C" w:rsidR="00BE7AC1" w:rsidRPr="00DE30DA">
      <w:pPr>
        <w:jc w:val="center"/>
        <w:rPr>
          <w:b/>
        </w:rPr>
      </w:pPr>
      <w:r w:rsidRPr="00DE30DA">
        <w:rPr>
          <w:b/>
        </w:rPr>
        <w:t>Z</w:t>
      </w:r>
      <w:r w:rsidR="00BE7AC1" w:rsidRPr="00DE30DA">
        <w:rPr>
          <w:b/>
        </w:rPr>
        <w:t xml:space="preserve"> </w:t>
      </w:r>
      <w:r w:rsidRPr="00DE30DA">
        <w:rPr>
          <w:b/>
        </w:rPr>
        <w:t>A</w:t>
      </w:r>
      <w:r w:rsidR="00BE7AC1" w:rsidRPr="00DE30DA">
        <w:rPr>
          <w:b/>
        </w:rPr>
        <w:t xml:space="preserve"> </w:t>
      </w:r>
      <w:r w:rsidRPr="00DE30DA">
        <w:rPr>
          <w:b/>
        </w:rPr>
        <w:t>P</w:t>
      </w:r>
      <w:r w:rsidR="00BE7AC1" w:rsidRPr="00DE30DA">
        <w:rPr>
          <w:b/>
        </w:rPr>
        <w:t xml:space="preserve"> </w:t>
      </w:r>
      <w:r w:rsidRPr="00DE30DA">
        <w:rPr>
          <w:b/>
        </w:rPr>
        <w:t>I</w:t>
      </w:r>
      <w:r w:rsidR="00BE7AC1" w:rsidRPr="00DE30DA">
        <w:rPr>
          <w:b/>
        </w:rPr>
        <w:t xml:space="preserve"> </w:t>
      </w:r>
      <w:r w:rsidRPr="00DE30DA">
        <w:rPr>
          <w:b/>
        </w:rPr>
        <w:t>S</w:t>
      </w:r>
      <w:r w:rsidR="00BE7AC1" w:rsidRPr="00DE30DA">
        <w:rPr>
          <w:b/>
        </w:rPr>
        <w:t xml:space="preserve"> </w:t>
      </w:r>
      <w:r w:rsidRPr="00DE30DA">
        <w:rPr>
          <w:b/>
        </w:rPr>
        <w:t>N</w:t>
      </w:r>
      <w:r w:rsidR="00BE7AC1" w:rsidRPr="00DE30DA">
        <w:rPr>
          <w:b/>
        </w:rPr>
        <w:t xml:space="preserve"> </w:t>
      </w:r>
      <w:r w:rsidRPr="00DE30DA">
        <w:rPr>
          <w:b/>
        </w:rPr>
        <w:t>I</w:t>
      </w:r>
      <w:r w:rsidR="00BE7AC1" w:rsidRPr="00DE30DA">
        <w:rPr>
          <w:b/>
        </w:rPr>
        <w:t xml:space="preserve"> </w:t>
      </w:r>
      <w:r w:rsidRPr="00DE30DA">
        <w:rPr>
          <w:b/>
        </w:rPr>
        <w:t>K</w:t>
      </w:r>
      <w:r w:rsidR="00BE7AC1" w:rsidRPr="00DE30DA">
        <w:rPr>
          <w:b/>
        </w:rPr>
        <w:t xml:space="preserve"> </w:t>
      </w:r>
    </w:p>
    <w:p w:rsidRDefault="00A237F0" w:rsidP="00A237F0" w:rsidR="00A237F0" w:rsidRPr="00DE30DA">
      <w:pPr>
        <w:jc w:val="center"/>
      </w:pPr>
      <w:r w:rsidRPr="00DE30DA">
        <w:t xml:space="preserve">od </w:t>
      </w:r>
      <w:r w:rsidR="001455B3" w:rsidRPr="00DE30DA">
        <w:t xml:space="preserve">27. </w:t>
      </w:r>
      <w:r w:rsidR="00E10AC1">
        <w:t>travnja 2</w:t>
      </w:r>
      <w:r w:rsidR="001455B3" w:rsidRPr="00DE30DA">
        <w:t>017</w:t>
      </w:r>
      <w:r w:rsidR="00E40AAD" w:rsidRPr="00DE30DA">
        <w:t>.</w:t>
      </w:r>
      <w:r w:rsidR="00C42EDF" w:rsidRPr="00DE30DA">
        <w:t xml:space="preserve"> godine</w:t>
      </w:r>
    </w:p>
    <w:p w:rsidRDefault="00291186" w:rsidP="00AC5266" w:rsidR="006B331F" w:rsidRPr="00DE30DA">
      <w:pPr>
        <w:jc w:val="center"/>
      </w:pPr>
      <w:r w:rsidRPr="00DE30DA">
        <w:t xml:space="preserve">o </w:t>
      </w:r>
      <w:r w:rsidR="00E10AC1">
        <w:t>održanoj</w:t>
      </w:r>
      <w:r w:rsidRPr="00DE30DA">
        <w:t xml:space="preserve"> </w:t>
      </w:r>
      <w:r w:rsidR="00E10AC1">
        <w:t>skupštini vjerovnika</w:t>
      </w:r>
    </w:p>
    <w:p w:rsidRDefault="00291186" w:rsidP="006B331F" w:rsidR="00630040" w:rsidRPr="00DE30DA">
      <w:pPr>
        <w:jc w:val="center"/>
      </w:pPr>
      <w:r w:rsidRPr="00DE30DA">
        <w:t xml:space="preserve">kod </w:t>
      </w:r>
      <w:r w:rsidR="00A237F0" w:rsidRPr="00DE30DA">
        <w:t>Trgovačkog suda u Varaždinu</w:t>
      </w:r>
      <w:r w:rsidR="00C548FF" w:rsidRPr="00DE30DA">
        <w:t xml:space="preserve"> u stečajnom postupku nad dužnikom </w:t>
      </w:r>
    </w:p>
    <w:p w:rsidRDefault="00AF77F9" w:rsidP="00BA4A9E" w:rsidR="00BA4A9E" w:rsidRPr="00DE30DA">
      <w:pPr>
        <w:jc w:val="center"/>
      </w:pPr>
      <w:r w:rsidRPr="00DE30DA">
        <w:t xml:space="preserve">KNJIGOPLASTIKA d.o.o. </w:t>
      </w:r>
      <w:r w:rsidR="00630040" w:rsidRPr="00DE30DA">
        <w:t>u stečaj</w:t>
      </w:r>
      <w:r w:rsidRPr="00DE30DA">
        <w:t>u</w:t>
      </w:r>
      <w:r w:rsidR="00630040" w:rsidRPr="00DE30DA">
        <w:t xml:space="preserve"> iz Čakovca, Buzovečka 32</w:t>
      </w:r>
    </w:p>
    <w:p w:rsidRDefault="00A237F0" w:rsidP="00A237F0" w:rsidR="00A237F0" w:rsidRPr="00DE30DA">
      <w:pPr>
        <w:jc w:val="center"/>
      </w:pPr>
    </w:p>
    <w:p w:rsidRDefault="00A237F0" w:rsidP="00A237F0" w:rsidR="00A237F0">
      <w:pPr>
        <w:jc w:val="center"/>
      </w:pPr>
    </w:p>
    <w:p w:rsidRDefault="005A2AC6" w:rsidP="00A237F0" w:rsidR="005A2AC6" w:rsidRPr="00DE30DA">
      <w:pPr>
        <w:jc w:val="center"/>
      </w:pPr>
    </w:p>
    <w:p w:rsidRDefault="00A237F0" w:rsidP="00A237F0" w:rsidR="00A237F0" w:rsidRPr="00DE30DA">
      <w:pPr>
        <w:jc w:val="both"/>
      </w:pPr>
      <w:r w:rsidRPr="00DE30DA">
        <w:t>NAZOČNI OD STRANE SUDA:</w:t>
      </w:r>
    </w:p>
    <w:p w:rsidRDefault="00C42EDF" w:rsidP="00A237F0" w:rsidR="00C42EDF" w:rsidRPr="00DE30DA">
      <w:pPr>
        <w:jc w:val="both"/>
      </w:pPr>
      <w:r w:rsidRPr="00DE30DA">
        <w:t>Stečajni sudac: Ksenija Flack-Makitan</w:t>
      </w:r>
    </w:p>
    <w:p w:rsidRDefault="00A237F0" w:rsidP="00A237F0" w:rsidR="006D5DA7" w:rsidRPr="00DE30DA">
      <w:pPr>
        <w:jc w:val="both"/>
      </w:pPr>
      <w:r w:rsidRPr="00DE30DA">
        <w:t xml:space="preserve">Zapisničar: </w:t>
      </w:r>
      <w:r w:rsidR="00467826" w:rsidRPr="00DE30DA">
        <w:t>Lea Rogina</w:t>
      </w:r>
    </w:p>
    <w:p w:rsidRDefault="003C2874" w:rsidP="00A237F0" w:rsidR="003C2874" w:rsidRPr="00DE30DA">
      <w:pPr>
        <w:jc w:val="both"/>
      </w:pPr>
    </w:p>
    <w:p w:rsidRDefault="00E10AC1" w:rsidP="00A237F0" w:rsidR="00A237F0" w:rsidRPr="00DE30DA">
      <w:pPr>
        <w:jc w:val="both"/>
      </w:pPr>
      <w:r>
        <w:tab/>
        <w:t>Početak u 12</w:t>
      </w:r>
      <w:r w:rsidR="001455B3" w:rsidRPr="00DE30DA">
        <w:t>,00</w:t>
      </w:r>
      <w:r w:rsidR="00BB469B" w:rsidRPr="00DE30DA">
        <w:t xml:space="preserve"> </w:t>
      </w:r>
      <w:r w:rsidR="00C42EDF" w:rsidRPr="00DE30DA">
        <w:t>sati</w:t>
      </w:r>
      <w:r w:rsidR="00E1671A" w:rsidRPr="00DE30DA">
        <w:t>.</w:t>
      </w:r>
    </w:p>
    <w:p w:rsidRDefault="006D5DA7" w:rsidP="00A237F0" w:rsidR="006D5DA7" w:rsidRPr="00DE30DA">
      <w:pPr>
        <w:jc w:val="both"/>
      </w:pPr>
    </w:p>
    <w:p w:rsidRDefault="00B83D65" w:rsidP="00C53B40" w:rsidR="004A437C" w:rsidRPr="00DE30DA">
      <w:pPr>
        <w:jc w:val="both"/>
      </w:pPr>
      <w:r w:rsidRPr="00DE30DA">
        <w:tab/>
      </w:r>
    </w:p>
    <w:p w:rsidRDefault="00AF77F9" w:rsidP="00987865" w:rsidR="00987865">
      <w:pPr>
        <w:ind w:firstLine="708"/>
        <w:jc w:val="both"/>
      </w:pPr>
      <w:r w:rsidRPr="00DE30DA">
        <w:t>Konstatira se da su na</w:t>
      </w:r>
      <w:r w:rsidR="00E10AC1">
        <w:t xml:space="preserve"> današnju</w:t>
      </w:r>
      <w:r w:rsidRPr="00DE30DA">
        <w:t xml:space="preserve"> </w:t>
      </w:r>
      <w:r w:rsidR="00E10AC1">
        <w:t>skupštinu vjerovnika</w:t>
      </w:r>
      <w:r w:rsidR="00BB469B" w:rsidRPr="00DE30DA">
        <w:t xml:space="preserve"> </w:t>
      </w:r>
      <w:r w:rsidRPr="00DE30DA">
        <w:t>pristupili: Željko Ritonja</w:t>
      </w:r>
      <w:r w:rsidR="005A2AC6">
        <w:t xml:space="preserve"> te</w:t>
      </w:r>
      <w:r w:rsidRPr="00DE30DA">
        <w:t xml:space="preserve"> </w:t>
      </w:r>
      <w:r w:rsidR="009F58B0" w:rsidRPr="00DE30DA">
        <w:t>zastupnica Republike Hrvatske, zamjenica Županijskog državnog odvjetnika u Varaždinu, Građansko-upravni odjel, Tanja Purić-Stamenk</w:t>
      </w:r>
      <w:r w:rsidR="005A2AC6">
        <w:t xml:space="preserve">ović, te da nije pristupila stečajna upraviteljica Sanja Kraljek. </w:t>
      </w:r>
    </w:p>
    <w:p w:rsidRDefault="00E10AC1" w:rsidP="00987865" w:rsidR="00E10AC1">
      <w:pPr>
        <w:ind w:firstLine="708"/>
        <w:jc w:val="both"/>
      </w:pPr>
    </w:p>
    <w:p w:rsidRDefault="00E10AC1" w:rsidP="00E10AC1" w:rsidR="00E10AC1">
      <w:pPr>
        <w:ind w:firstLine="708"/>
        <w:jc w:val="both"/>
      </w:pPr>
      <w:r>
        <w:t xml:space="preserve">Ova skupština vjerovnika sazvana je objavom na e-Oglasnoj ploči suda </w:t>
      </w:r>
      <w:r w:rsidR="001B753A">
        <w:t>zapisnika od 27. veljače 2017., poslovni</w:t>
      </w:r>
      <w:r>
        <w:t xml:space="preserve"> </w:t>
      </w:r>
      <w:r w:rsidR="001B753A">
        <w:t>broj St-11/03-190</w:t>
      </w:r>
      <w:r>
        <w:t xml:space="preserve"> sa dnevnim redom:</w:t>
      </w:r>
    </w:p>
    <w:p w:rsidRDefault="00E10AC1" w:rsidP="005A2AC6" w:rsidR="00E10AC1">
      <w:pPr>
        <w:jc w:val="both"/>
      </w:pPr>
    </w:p>
    <w:p w:rsidRDefault="00E10AC1" w:rsidP="005A2AC6" w:rsidR="00987865">
      <w:pPr>
        <w:ind w:firstLine="708"/>
        <w:jc w:val="center"/>
      </w:pPr>
      <w:r>
        <w:t>Dnevni red</w:t>
      </w:r>
    </w:p>
    <w:p w:rsidRDefault="00E10AC1" w:rsidP="00987865" w:rsidR="00E10AC1">
      <w:pPr>
        <w:ind w:firstLine="708"/>
        <w:jc w:val="both"/>
      </w:pPr>
    </w:p>
    <w:p w:rsidRDefault="00E10AC1" w:rsidP="00E10AC1" w:rsidR="00E10AC1">
      <w:pPr>
        <w:numPr>
          <w:ilvl w:val="0"/>
          <w:numId w:val="37"/>
        </w:numPr>
        <w:jc w:val="both"/>
      </w:pPr>
      <w:r>
        <w:t>Rasprava i odlučivanje o načinu i uvjetima unovčenja nekretnine na kojoj fiducijarno vlasništvo je stekao Triglav osiguranje d.d.,</w:t>
      </w:r>
    </w:p>
    <w:p w:rsidRDefault="00E10AC1" w:rsidP="00E10AC1" w:rsidR="00E10AC1" w:rsidRPr="00DE30DA">
      <w:pPr>
        <w:numPr>
          <w:ilvl w:val="0"/>
          <w:numId w:val="37"/>
        </w:numPr>
        <w:jc w:val="both"/>
      </w:pPr>
      <w:r>
        <w:t>Razno.</w:t>
      </w:r>
    </w:p>
    <w:p w:rsidRDefault="00987865" w:rsidP="006F4CDD" w:rsidR="00987865">
      <w:pPr>
        <w:jc w:val="both"/>
      </w:pPr>
    </w:p>
    <w:p w:rsidRDefault="005A2AC6" w:rsidP="00987865" w:rsidR="005A2AC6">
      <w:pPr>
        <w:ind w:firstLine="708"/>
        <w:jc w:val="both"/>
      </w:pPr>
      <w:r>
        <w:t>Konstatira se da je razlučni vjerovnik Triglav osiguranje d.d. dostavio ovome sudu podnesak 26. travnja 2017. kojim predlaže da se skupština odgodi zbog toga jer su u pregovorima radi prodaje potraživanja, koje je osigurano fiducijarnim pravom na preostaloj nekretnini stečajnog dužnika, za koje je tek na prošlom ročištu sud utvrdio da ista čini imovinu dužnika.</w:t>
      </w:r>
    </w:p>
    <w:p w:rsidRDefault="005A2AC6" w:rsidP="00987865" w:rsidR="005A2AC6">
      <w:pPr>
        <w:ind w:firstLine="708"/>
        <w:jc w:val="both"/>
      </w:pPr>
    </w:p>
    <w:p w:rsidRDefault="005A2AC6" w:rsidP="006F4CDD" w:rsidR="005A2AC6">
      <w:pPr>
        <w:ind w:firstLine="708"/>
        <w:jc w:val="both"/>
      </w:pPr>
      <w:r>
        <w:t>Ovdje prisutni vjerovnik Željko Ritonja izjavljuje da je u konstantnim pregovorima sa Triglav osiguranje d.d. oko prijenosa potraživanja, no da postupak odlučivanja u Triglav osiguranju</w:t>
      </w:r>
      <w:r w:rsidR="006F4CDD">
        <w:t xml:space="preserve"> d.d. iziskuje određeno vrijeme, pa predlaže da se sljedeća skupština zakaže nakon proteka 60 dana do kada bi se pretpostavlja ovo pitanje moglo riješiti ili eventualno ako Triglav osiguranje d.d. uspije za to iznaći rješenje i prije tog roka, da se skupština zakaže prije.</w:t>
      </w:r>
    </w:p>
    <w:p w:rsidRDefault="006F4CDD" w:rsidP="006F4CDD" w:rsidR="006F4CDD">
      <w:pPr>
        <w:ind w:firstLine="708"/>
        <w:jc w:val="both"/>
      </w:pPr>
    </w:p>
    <w:p w:rsidRDefault="005A2AC6" w:rsidP="006F4CDD" w:rsidR="005A2AC6">
      <w:pPr>
        <w:ind w:firstLine="708"/>
        <w:jc w:val="both"/>
      </w:pPr>
      <w:r>
        <w:t>Sud donosi</w:t>
      </w:r>
    </w:p>
    <w:p w:rsidRDefault="00937F08" w:rsidP="006F4CDD" w:rsidR="00937F08">
      <w:pPr>
        <w:ind w:firstLine="708"/>
        <w:jc w:val="both"/>
      </w:pPr>
    </w:p>
    <w:p w:rsidRDefault="005A2AC6" w:rsidP="005A2AC6" w:rsidR="005A2AC6">
      <w:pPr>
        <w:ind w:firstLine="708"/>
        <w:jc w:val="center"/>
      </w:pPr>
      <w:r>
        <w:t>r j e š e n j e</w:t>
      </w:r>
    </w:p>
    <w:p w:rsidRDefault="005A2AC6" w:rsidP="005A2AC6" w:rsidR="005A2AC6">
      <w:pPr>
        <w:jc w:val="both"/>
      </w:pPr>
    </w:p>
    <w:p w:rsidRDefault="00937F08" w:rsidP="005A2AC6" w:rsidR="00937F08">
      <w:pPr>
        <w:jc w:val="both"/>
      </w:pPr>
    </w:p>
    <w:p w:rsidRDefault="005A2AC6" w:rsidP="00987865" w:rsidR="005A2AC6">
      <w:pPr>
        <w:ind w:firstLine="708"/>
        <w:jc w:val="both"/>
      </w:pPr>
      <w:r>
        <w:t xml:space="preserve">Nova skupština vjerovnika </w:t>
      </w:r>
      <w:r w:rsidR="00937F08">
        <w:t>zakazuje se za 5. rujna 2017. u 09,00 sati.</w:t>
      </w:r>
    </w:p>
    <w:p w:rsidRDefault="00937F08" w:rsidP="00987865" w:rsidR="00937F08">
      <w:pPr>
        <w:ind w:firstLine="708"/>
        <w:jc w:val="both"/>
      </w:pPr>
    </w:p>
    <w:p w:rsidRDefault="00937F08" w:rsidP="00987865" w:rsidR="00937F08">
      <w:pPr>
        <w:ind w:firstLine="708"/>
        <w:jc w:val="both"/>
      </w:pPr>
    </w:p>
    <w:p w:rsidRDefault="005A2AC6" w:rsidP="005A2AC6" w:rsidR="005A2AC6">
      <w:pPr>
        <w:jc w:val="both"/>
      </w:pPr>
    </w:p>
    <w:p w:rsidRDefault="00B9529D" w:rsidP="005A2AC6" w:rsidR="00B9529D">
      <w:pPr>
        <w:ind w:firstLine="708"/>
        <w:jc w:val="both"/>
      </w:pPr>
      <w:r>
        <w:t>Ovaj zapisnik objaviti će se</w:t>
      </w:r>
      <w:r w:rsidR="005A2AC6">
        <w:t xml:space="preserve"> na e-Oglasnoj ploči ovoga suda, te dostaviti stečajnoj upraviteljici Sanji Kraljek.</w:t>
      </w:r>
    </w:p>
    <w:p w:rsidRDefault="00B9529D" w:rsidP="005A2AC6" w:rsidR="00B9529D">
      <w:pPr>
        <w:jc w:val="both"/>
      </w:pPr>
    </w:p>
    <w:p w:rsidRDefault="00937F08" w:rsidP="005A2AC6" w:rsidR="00937F08" w:rsidRPr="00DE30DA">
      <w:pPr>
        <w:jc w:val="both"/>
      </w:pPr>
    </w:p>
    <w:p w:rsidRDefault="00AF77F9" w:rsidP="005A2AC6" w:rsidR="00C125DC" w:rsidRPr="00DE30DA">
      <w:pPr>
        <w:jc w:val="center"/>
      </w:pPr>
      <w:r w:rsidRPr="00DE30DA">
        <w:t xml:space="preserve">Dovršeno u </w:t>
      </w:r>
      <w:r w:rsidR="005A2AC6">
        <w:t xml:space="preserve">12,10 </w:t>
      </w:r>
      <w:r w:rsidRPr="00DE30DA">
        <w:t>sati.</w:t>
      </w:r>
    </w:p>
    <w:p w:rsidRDefault="00C125DC" w:rsidP="00C125DC" w:rsidR="00C125DC" w:rsidRPr="00DE30DA">
      <w:pPr>
        <w:widowControl w:val="false"/>
        <w:ind w:left="1428"/>
      </w:pPr>
    </w:p>
    <w:p w:rsidRDefault="00600ECA" w:rsidP="009E5E05" w:rsidR="00600ECA" w:rsidRPr="00DE30DA">
      <w:pPr>
        <w:jc w:val="both"/>
      </w:pPr>
    </w:p>
    <w:sectPr w:rsidSect="00305F3B" w:rsidR="00600ECA" w:rsidRPr="00DE30DA">
      <w:headerReference w:type="even" r:id="rId9"/>
      <w:headerReference w:type="default" r:id="rId10"/>
      <w:headerReference w:type="first" r:id="rId11"/>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5BBC" w:rsidR="007A5BBC">
      <w:r>
        <w:separator/>
      </w:r>
    </w:p>
  </w:endnote>
  <w:endnote w:id="0" w:type="continuationSeparator">
    <w:p w:rsidRDefault="007A5BBC" w:rsidR="007A5B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Guatemala">
    <w:altName w:val="Goudy Old Style"/>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5BBC" w:rsidR="007A5BBC">
      <w:r>
        <w:separator/>
      </w:r>
    </w:p>
  </w:footnote>
  <w:footnote w:id="0" w:type="continuationSeparator">
    <w:p w:rsidRDefault="007A5BBC" w:rsidR="007A5B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3BF9" w:rsidP="00A4594E" w:rsidR="00B33B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3BF9" w:rsidP="001F6106" w:rsidR="00B33BF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3BF9" w:rsidP="00A4594E" w:rsidR="00B33B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15AD">
      <w:rPr>
        <w:rStyle w:val="Brojstranice"/>
        <w:noProof/>
      </w:rPr>
      <w:t>2</w:t>
    </w:r>
    <w:r>
      <w:rPr>
        <w:rStyle w:val="Brojstranice"/>
      </w:rPr>
      <w:fldChar w:fldCharType="end"/>
    </w:r>
  </w:p>
  <w:p w:rsidRDefault="00B33BF9" w:rsidP="001F6106" w:rsidR="00B33BF9">
    <w:pPr>
      <w:pStyle w:val="Zaglavlje"/>
      <w:ind w:right="360"/>
    </w:pPr>
  </w:p>
  <w:p w:rsidRDefault="00AA1896" w:rsidP="00AA1896" w:rsidR="00AA1896">
    <w:pPr>
      <w:jc w:val="right"/>
    </w:pPr>
    <w:r w:rsidRPr="00FD157B">
      <w:t>Poslovni broj: 5 St-</w:t>
    </w:r>
    <w:r w:rsidR="00E10AC1">
      <w:t>11/03-199</w:t>
    </w:r>
  </w:p>
  <w:p w:rsidRDefault="00AA1896" w:rsidP="001F6106" w:rsidR="00AA1896">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1896" w:rsidP="00AA1896" w:rsidR="00AA1896">
    <w:pPr>
      <w:jc w:val="right"/>
    </w:pPr>
    <w:r w:rsidRPr="00FD157B">
      <w:t>Poslovni broj: 5 St-</w:t>
    </w:r>
    <w:r w:rsidR="001455B3">
      <w:t>11/03-</w:t>
    </w:r>
    <w:r w:rsidR="00E10AC1">
      <w:t>199</w:t>
    </w:r>
  </w:p>
  <w:p w:rsidRDefault="00AA1896" w:rsidR="00AA189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D1F"/>
    <w:multiLevelType w:val="hybridMultilevel"/>
    <w:tmpl w:val="16F4F40A"/>
    <w:lvl w:tplc="C88070E8" w:ilvl="0">
      <w:start w:val="1"/>
      <w:numFmt w:val="upperRoman"/>
      <w:lvlText w:val="%1."/>
      <w:lvlJc w:val="left"/>
      <w:pPr>
        <w:tabs>
          <w:tab w:pos="1578" w:val="num"/>
        </w:tabs>
        <w:ind w:hanging="870" w:left="157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7405577"/>
    <w:multiLevelType w:val="hybridMultilevel"/>
    <w:tmpl w:val="DDAC9E74"/>
    <w:lvl w:tplc="055AC638" w:ilvl="0">
      <w:start w:val="1"/>
      <w:numFmt w:val="bullet"/>
      <w:lvlText w:val="-"/>
      <w:lvlJc w:val="left"/>
      <w:pPr>
        <w:tabs>
          <w:tab w:pos="1548" w:val="num"/>
        </w:tabs>
        <w:ind w:hanging="840" w:left="154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E2A0F4C"/>
    <w:multiLevelType w:val="hybridMultilevel"/>
    <w:tmpl w:val="3E54725A"/>
    <w:lvl w:tplc="4F4A602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12F26ECD"/>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4">
    <w:nsid w:val="18EC5458"/>
    <w:multiLevelType w:val="hybridMultilevel"/>
    <w:tmpl w:val="504E2D02"/>
    <w:lvl w:tplc="0A629518"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5">
    <w:nsid w:val="1A207B71"/>
    <w:multiLevelType w:val="hybridMultilevel"/>
    <w:tmpl w:val="CE40E142"/>
    <w:lvl w:tplc="576E7382"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1E3F7F82"/>
    <w:multiLevelType w:val="hybridMultilevel"/>
    <w:tmpl w:val="D50254FA"/>
    <w:lvl w:tplc="AB4C1B1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1E9E4F2B"/>
    <w:multiLevelType w:val="singleLevel"/>
    <w:tmpl w:val="0C09000F"/>
    <w:lvl w:ilvl="0">
      <w:start w:val="3"/>
      <w:numFmt w:val="decimal"/>
      <w:lvlText w:val="%1."/>
      <w:lvlJc w:val="left"/>
      <w:pPr>
        <w:tabs>
          <w:tab w:pos="360" w:val="num"/>
        </w:tabs>
        <w:ind w:hanging="360" w:left="360"/>
      </w:pPr>
      <w:rPr>
        <w:rFonts w:hint="default"/>
      </w:rPr>
    </w:lvl>
  </w:abstractNum>
  <w:abstractNum w:abstractNumId="8">
    <w:nsid w:val="23505DB1"/>
    <w:multiLevelType w:val="hybridMultilevel"/>
    <w:tmpl w:val="C2B40740"/>
    <w:lvl w:tplc="2D30D924" w:ilvl="0">
      <w:start w:val="20"/>
      <w:numFmt w:val="bullet"/>
      <w:lvlText w:val="-"/>
      <w:lvlJc w:val="left"/>
      <w:pPr>
        <w:tabs>
          <w:tab w:pos="1080" w:val="num"/>
        </w:tabs>
        <w:ind w:hanging="360" w:left="1080"/>
      </w:pPr>
      <w:rPr>
        <w:rFonts w:cs="Arial" w:eastAsia="Times New Roman" w:hAnsi="Arial" w:ascii="Arial"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9">
    <w:nsid w:val="278B4837"/>
    <w:multiLevelType w:val="singleLevel"/>
    <w:tmpl w:val="0C09000F"/>
    <w:lvl w:ilvl="0">
      <w:start w:val="1"/>
      <w:numFmt w:val="decimal"/>
      <w:lvlText w:val="%1."/>
      <w:lvlJc w:val="left"/>
      <w:pPr>
        <w:tabs>
          <w:tab w:pos="360" w:val="num"/>
        </w:tabs>
        <w:ind w:hanging="360" w:left="360"/>
      </w:pPr>
      <w:rPr>
        <w:rFonts w:hint="default"/>
      </w:rPr>
    </w:lvl>
  </w:abstractNum>
  <w:abstractNum w:abstractNumId="10">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3A5E5A93"/>
    <w:multiLevelType w:val="singleLevel"/>
    <w:tmpl w:val="0C09000F"/>
    <w:lvl w:ilvl="0">
      <w:start w:val="1"/>
      <w:numFmt w:val="decimal"/>
      <w:lvlText w:val="%1."/>
      <w:lvlJc w:val="left"/>
      <w:pPr>
        <w:tabs>
          <w:tab w:pos="360" w:val="num"/>
        </w:tabs>
        <w:ind w:hanging="360" w:left="360"/>
      </w:pPr>
    </w:lvl>
  </w:abstractNum>
  <w:abstractNum w:abstractNumId="12">
    <w:nsid w:val="40AA6B79"/>
    <w:multiLevelType w:val="singleLevel"/>
    <w:tmpl w:val="0C09000F"/>
    <w:lvl w:ilvl="0">
      <w:start w:val="1"/>
      <w:numFmt w:val="decimal"/>
      <w:lvlText w:val="%1."/>
      <w:lvlJc w:val="left"/>
      <w:pPr>
        <w:tabs>
          <w:tab w:pos="360" w:val="num"/>
        </w:tabs>
        <w:ind w:hanging="360" w:left="360"/>
      </w:pPr>
    </w:lvl>
  </w:abstractNum>
  <w:abstractNum w:abstractNumId="13">
    <w:nsid w:val="40B22DF6"/>
    <w:multiLevelType w:val="hybridMultilevel"/>
    <w:tmpl w:val="41BC2DFA"/>
    <w:lvl w:tplc="936C4308" w:ilvl="0">
      <w:start w:val="1"/>
      <w:numFmt w:val="upperRoman"/>
      <w:lvlText w:val="%1."/>
      <w:lvlJc w:val="left"/>
      <w:pPr>
        <w:tabs>
          <w:tab w:pos="1428" w:val="num"/>
        </w:tabs>
        <w:ind w:hanging="720" w:left="1428"/>
      </w:pPr>
      <w:rPr>
        <w:rFonts w:hint="default"/>
      </w:rPr>
    </w:lvl>
    <w:lvl w:tplc="4148BB70" w:ilvl="1">
      <w:start w:val="1"/>
      <w:numFmt w:val="decimal"/>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48CD1533"/>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15">
    <w:nsid w:val="4B194BCA"/>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16">
    <w:nsid w:val="4B9855E5"/>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17">
    <w:nsid w:val="4B9E31F8"/>
    <w:multiLevelType w:val="hybridMultilevel"/>
    <w:tmpl w:val="3E0471A2"/>
    <w:lvl w:tplc="5E36CC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4E210CCC"/>
    <w:multiLevelType w:val="hybridMultilevel"/>
    <w:tmpl w:val="B3703D94"/>
    <w:lvl w:tplc="5C1648A0" w:ilvl="0">
      <w:start w:val="1"/>
      <w:numFmt w:val="decimal"/>
      <w:lvlText w:val="%1."/>
      <w:lvlJc w:val="left"/>
      <w:pPr>
        <w:tabs>
          <w:tab w:pos="1713" w:val="num"/>
        </w:tabs>
        <w:ind w:hanging="1005" w:left="171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4F1B12B5"/>
    <w:multiLevelType w:val="singleLevel"/>
    <w:tmpl w:val="0C09000F"/>
    <w:lvl w:ilvl="0">
      <w:start w:val="2"/>
      <w:numFmt w:val="decimal"/>
      <w:lvlText w:val="%1."/>
      <w:lvlJc w:val="left"/>
      <w:pPr>
        <w:tabs>
          <w:tab w:pos="360" w:val="num"/>
        </w:tabs>
        <w:ind w:hanging="360" w:left="360"/>
      </w:pPr>
      <w:rPr>
        <w:rFonts w:hint="default"/>
      </w:rPr>
    </w:lvl>
  </w:abstractNum>
  <w:abstractNum w:abstractNumId="20">
    <w:nsid w:val="51F86F62"/>
    <w:multiLevelType w:val="hybridMultilevel"/>
    <w:tmpl w:val="1EC82D60"/>
    <w:lvl w:tplc="4BB269C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536E6156"/>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22">
    <w:nsid w:val="5B215758"/>
    <w:multiLevelType w:val="hybridMultilevel"/>
    <w:tmpl w:val="8B4ECD68"/>
    <w:lvl w:tplc="88DA9DAE" w:ilvl="0">
      <w:start w:val="1"/>
      <w:numFmt w:val="upperRoman"/>
      <w:lvlText w:val="%1."/>
      <w:lvlJc w:val="left"/>
      <w:pPr>
        <w:tabs>
          <w:tab w:pos="1608" w:val="num"/>
        </w:tabs>
        <w:ind w:hanging="900" w:left="160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5C93323E"/>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24">
    <w:nsid w:val="657F1188"/>
    <w:multiLevelType w:val="singleLevel"/>
    <w:tmpl w:val="8F8A04C6"/>
    <w:lvl w:ilvl="0">
      <w:start w:val="1"/>
      <w:numFmt w:val="decimal"/>
      <w:lvlText w:val="%1."/>
      <w:lvlJc w:val="left"/>
      <w:pPr>
        <w:tabs>
          <w:tab w:pos="360" w:val="num"/>
        </w:tabs>
        <w:ind w:hanging="360" w:left="360"/>
      </w:pPr>
      <w:rPr>
        <w:rFonts w:hint="default"/>
        <w:sz w:val="28"/>
      </w:rPr>
    </w:lvl>
  </w:abstractNum>
  <w:abstractNum w:abstractNumId="25">
    <w:nsid w:val="66F91C3A"/>
    <w:multiLevelType w:val="hybridMultilevel"/>
    <w:tmpl w:val="3D705626"/>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6">
    <w:nsid w:val="673F1757"/>
    <w:multiLevelType w:val="hybridMultilevel"/>
    <w:tmpl w:val="DD0A5A0E"/>
    <w:lvl w:tplc="3C18B0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6B5563B0"/>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28">
    <w:nsid w:val="6E477B81"/>
    <w:multiLevelType w:val="hybridMultilevel"/>
    <w:tmpl w:val="F726FD26"/>
    <w:lvl w:tplc="73AE7FB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F71218F"/>
    <w:multiLevelType w:val="singleLevel"/>
    <w:tmpl w:val="0C09000F"/>
    <w:lvl w:ilvl="0">
      <w:start w:val="1"/>
      <w:numFmt w:val="decimal"/>
      <w:lvlText w:val="%1."/>
      <w:lvlJc w:val="left"/>
      <w:pPr>
        <w:tabs>
          <w:tab w:pos="360" w:val="num"/>
        </w:tabs>
        <w:ind w:hanging="360" w:left="360"/>
      </w:pPr>
      <w:rPr>
        <w:rFonts w:hint="default"/>
      </w:rPr>
    </w:lvl>
  </w:abstractNum>
  <w:abstractNum w:abstractNumId="30">
    <w:nsid w:val="71425381"/>
    <w:multiLevelType w:val="hybridMultilevel"/>
    <w:tmpl w:val="A93E1B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4EA13AE"/>
    <w:multiLevelType w:val="hybridMultilevel"/>
    <w:tmpl w:val="C83E7760"/>
    <w:lvl w:tplc="EEDE5EFE"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2">
    <w:nsid w:val="791A2055"/>
    <w:multiLevelType w:val="hybridMultilevel"/>
    <w:tmpl w:val="DAEC466A"/>
    <w:lvl w:tplc="5CF69F5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3">
    <w:nsid w:val="79477C06"/>
    <w:multiLevelType w:val="hybridMultilevel"/>
    <w:tmpl w:val="8C3C77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9911245"/>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35">
    <w:nsid w:val="7DF0445D"/>
    <w:multiLevelType w:val="hybridMultilevel"/>
    <w:tmpl w:val="4CF4BE12"/>
    <w:lvl w:tplc="F5BAAA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5"/>
  </w:num>
  <w:num w:numId="2">
    <w:abstractNumId w:val="26"/>
  </w:num>
  <w:num w:numId="3">
    <w:abstractNumId w:val="1"/>
  </w:num>
  <w:num w:numId="4">
    <w:abstractNumId w:val="18"/>
  </w:num>
  <w:num w:numId="5">
    <w:abstractNumId w:val="22"/>
  </w:num>
  <w:num w:numId="6">
    <w:abstractNumId w:val="0"/>
  </w:num>
  <w:num w:numId="7">
    <w:abstractNumId w:val="13"/>
  </w:num>
  <w:num w:numId="8">
    <w:abstractNumId w:val="28"/>
  </w:num>
  <w:num w:numId="9">
    <w:abstractNumId w:val="5"/>
  </w:num>
  <w:num w:numId="10">
    <w:abstractNumId w:val="2"/>
  </w:num>
  <w:num w:numId="11">
    <w:abstractNumId w:val="31"/>
  </w:num>
  <w:num w:numId="12">
    <w:abstractNumId w:val="6"/>
  </w:num>
  <w:num w:numId="13">
    <w:abstractNumId w:val="25"/>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2"/>
  </w:num>
  <w:num w:numId="18">
    <w:abstractNumId w:val="30"/>
  </w:num>
  <w:num w:numId="19">
    <w:abstractNumId w:val="33"/>
  </w:num>
  <w:num w:numId="20">
    <w:abstractNumId w:val="15"/>
  </w:num>
  <w:num w:numId="21">
    <w:abstractNumId w:val="14"/>
  </w:num>
  <w:num w:numId="22">
    <w:abstractNumId w:val="3"/>
  </w:num>
  <w:num w:numId="23">
    <w:abstractNumId w:val="27"/>
  </w:num>
  <w:num w:numId="24">
    <w:abstractNumId w:val="34"/>
  </w:num>
  <w:num w:numId="25">
    <w:abstractNumId w:val="21"/>
  </w:num>
  <w:num w:numId="26">
    <w:abstractNumId w:val="23"/>
  </w:num>
  <w:num w:numId="27">
    <w:abstractNumId w:val="9"/>
  </w:num>
  <w:num w:numId="28">
    <w:abstractNumId w:val="11"/>
  </w:num>
  <w:num w:numId="29">
    <w:abstractNumId w:val="12"/>
  </w:num>
  <w:num w:numId="30">
    <w:abstractNumId w:val="16"/>
  </w:num>
  <w:num w:numId="31">
    <w:abstractNumId w:val="7"/>
  </w:num>
  <w:num w:numId="32">
    <w:abstractNumId w:val="24"/>
  </w:num>
  <w:num w:numId="33">
    <w:abstractNumId w:val="8"/>
  </w:num>
  <w:num w:numId="34">
    <w:abstractNumId w:val="19"/>
  </w:num>
  <w:num w:numId="35">
    <w:abstractNumId w:val="29"/>
  </w:num>
  <w:num w:numId="36">
    <w:abstractNumId w:val="17"/>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35C4"/>
    <w:rsid w:val="0000111D"/>
    <w:rsid w:val="00014EA1"/>
    <w:rsid w:val="00025BE8"/>
    <w:rsid w:val="00035196"/>
    <w:rsid w:val="00040A05"/>
    <w:rsid w:val="00050F45"/>
    <w:rsid w:val="00053EF7"/>
    <w:rsid w:val="00056591"/>
    <w:rsid w:val="00056B4C"/>
    <w:rsid w:val="0006492A"/>
    <w:rsid w:val="0007783E"/>
    <w:rsid w:val="000810B7"/>
    <w:rsid w:val="00083BD5"/>
    <w:rsid w:val="000969AC"/>
    <w:rsid w:val="000B2ECB"/>
    <w:rsid w:val="000D0CC2"/>
    <w:rsid w:val="000D259F"/>
    <w:rsid w:val="000D4077"/>
    <w:rsid w:val="000E5302"/>
    <w:rsid w:val="000E6D3A"/>
    <w:rsid w:val="000F10B6"/>
    <w:rsid w:val="000F318B"/>
    <w:rsid w:val="000F3FA9"/>
    <w:rsid w:val="000F70D7"/>
    <w:rsid w:val="00117339"/>
    <w:rsid w:val="001201D5"/>
    <w:rsid w:val="00120D6F"/>
    <w:rsid w:val="00124ABD"/>
    <w:rsid w:val="001455B3"/>
    <w:rsid w:val="0014739F"/>
    <w:rsid w:val="001506EE"/>
    <w:rsid w:val="00150927"/>
    <w:rsid w:val="00160224"/>
    <w:rsid w:val="00172AAD"/>
    <w:rsid w:val="001752FE"/>
    <w:rsid w:val="001975F8"/>
    <w:rsid w:val="001A0591"/>
    <w:rsid w:val="001A6238"/>
    <w:rsid w:val="001B753A"/>
    <w:rsid w:val="001C599D"/>
    <w:rsid w:val="001D5FDA"/>
    <w:rsid w:val="001E0B13"/>
    <w:rsid w:val="001F6106"/>
    <w:rsid w:val="00200C83"/>
    <w:rsid w:val="00205959"/>
    <w:rsid w:val="002424A6"/>
    <w:rsid w:val="002428CF"/>
    <w:rsid w:val="0026269E"/>
    <w:rsid w:val="002672B9"/>
    <w:rsid w:val="00286F5F"/>
    <w:rsid w:val="00291186"/>
    <w:rsid w:val="00293CA9"/>
    <w:rsid w:val="00296BD5"/>
    <w:rsid w:val="002A553D"/>
    <w:rsid w:val="002A787A"/>
    <w:rsid w:val="002B2745"/>
    <w:rsid w:val="002C7E69"/>
    <w:rsid w:val="002C7E83"/>
    <w:rsid w:val="002D18EE"/>
    <w:rsid w:val="002D3962"/>
    <w:rsid w:val="002D6195"/>
    <w:rsid w:val="002F04BE"/>
    <w:rsid w:val="002F3D82"/>
    <w:rsid w:val="00305D7D"/>
    <w:rsid w:val="00305F3B"/>
    <w:rsid w:val="00314F18"/>
    <w:rsid w:val="00317AC4"/>
    <w:rsid w:val="003336B6"/>
    <w:rsid w:val="00341A16"/>
    <w:rsid w:val="0035473A"/>
    <w:rsid w:val="00357C2A"/>
    <w:rsid w:val="0036303E"/>
    <w:rsid w:val="003673CB"/>
    <w:rsid w:val="003814BD"/>
    <w:rsid w:val="003926F3"/>
    <w:rsid w:val="003976BB"/>
    <w:rsid w:val="003A0C52"/>
    <w:rsid w:val="003C21AA"/>
    <w:rsid w:val="003C2874"/>
    <w:rsid w:val="003C6C5F"/>
    <w:rsid w:val="003D4217"/>
    <w:rsid w:val="003E1D9E"/>
    <w:rsid w:val="003E64A3"/>
    <w:rsid w:val="0040130E"/>
    <w:rsid w:val="00411E6C"/>
    <w:rsid w:val="004166FA"/>
    <w:rsid w:val="00417B8B"/>
    <w:rsid w:val="00420B02"/>
    <w:rsid w:val="00441F8E"/>
    <w:rsid w:val="004432B1"/>
    <w:rsid w:val="004459FB"/>
    <w:rsid w:val="00451410"/>
    <w:rsid w:val="004522DB"/>
    <w:rsid w:val="00462FDB"/>
    <w:rsid w:val="00467826"/>
    <w:rsid w:val="00481774"/>
    <w:rsid w:val="0048385D"/>
    <w:rsid w:val="004A12BA"/>
    <w:rsid w:val="004A437C"/>
    <w:rsid w:val="004A5C56"/>
    <w:rsid w:val="004C632B"/>
    <w:rsid w:val="004D7557"/>
    <w:rsid w:val="004E7080"/>
    <w:rsid w:val="004F31BC"/>
    <w:rsid w:val="004F383F"/>
    <w:rsid w:val="0052437F"/>
    <w:rsid w:val="00536CCB"/>
    <w:rsid w:val="00545692"/>
    <w:rsid w:val="005517AE"/>
    <w:rsid w:val="00557267"/>
    <w:rsid w:val="0056077D"/>
    <w:rsid w:val="00572A18"/>
    <w:rsid w:val="00580C0C"/>
    <w:rsid w:val="005961B1"/>
    <w:rsid w:val="005A2AC6"/>
    <w:rsid w:val="005B09A7"/>
    <w:rsid w:val="005C2BE0"/>
    <w:rsid w:val="005C43AB"/>
    <w:rsid w:val="005D6232"/>
    <w:rsid w:val="005F2FB2"/>
    <w:rsid w:val="005F6127"/>
    <w:rsid w:val="00600ECA"/>
    <w:rsid w:val="00606488"/>
    <w:rsid w:val="00613DA0"/>
    <w:rsid w:val="006149AF"/>
    <w:rsid w:val="00630040"/>
    <w:rsid w:val="006315AD"/>
    <w:rsid w:val="00640A25"/>
    <w:rsid w:val="00652754"/>
    <w:rsid w:val="00652F9C"/>
    <w:rsid w:val="00656315"/>
    <w:rsid w:val="00664C2D"/>
    <w:rsid w:val="0066711D"/>
    <w:rsid w:val="006744A7"/>
    <w:rsid w:val="00686362"/>
    <w:rsid w:val="00691781"/>
    <w:rsid w:val="006B331F"/>
    <w:rsid w:val="006B7F45"/>
    <w:rsid w:val="006C1978"/>
    <w:rsid w:val="006C68B8"/>
    <w:rsid w:val="006D04AB"/>
    <w:rsid w:val="006D5DA7"/>
    <w:rsid w:val="006E0796"/>
    <w:rsid w:val="006E20BE"/>
    <w:rsid w:val="006E7814"/>
    <w:rsid w:val="006F4CDD"/>
    <w:rsid w:val="00735902"/>
    <w:rsid w:val="0074308B"/>
    <w:rsid w:val="00747BB3"/>
    <w:rsid w:val="00752F29"/>
    <w:rsid w:val="00757CA1"/>
    <w:rsid w:val="00780C90"/>
    <w:rsid w:val="00784C97"/>
    <w:rsid w:val="00785959"/>
    <w:rsid w:val="007863AA"/>
    <w:rsid w:val="007A0C04"/>
    <w:rsid w:val="007A1D00"/>
    <w:rsid w:val="007A5BBC"/>
    <w:rsid w:val="007A5C7D"/>
    <w:rsid w:val="007B2348"/>
    <w:rsid w:val="007B3FB1"/>
    <w:rsid w:val="007B4563"/>
    <w:rsid w:val="007D0D0F"/>
    <w:rsid w:val="007D2944"/>
    <w:rsid w:val="007D3A20"/>
    <w:rsid w:val="007D3BE0"/>
    <w:rsid w:val="007D4F45"/>
    <w:rsid w:val="007E1A14"/>
    <w:rsid w:val="007F060B"/>
    <w:rsid w:val="007F611E"/>
    <w:rsid w:val="007F6741"/>
    <w:rsid w:val="007F6E4F"/>
    <w:rsid w:val="00813C68"/>
    <w:rsid w:val="00820161"/>
    <w:rsid w:val="00824A82"/>
    <w:rsid w:val="00834592"/>
    <w:rsid w:val="008413EA"/>
    <w:rsid w:val="008429DC"/>
    <w:rsid w:val="00855E68"/>
    <w:rsid w:val="00856B5F"/>
    <w:rsid w:val="0087362D"/>
    <w:rsid w:val="008902F3"/>
    <w:rsid w:val="008A5704"/>
    <w:rsid w:val="008C220E"/>
    <w:rsid w:val="008D4A6F"/>
    <w:rsid w:val="008E0461"/>
    <w:rsid w:val="009036E4"/>
    <w:rsid w:val="00916F47"/>
    <w:rsid w:val="00925BD4"/>
    <w:rsid w:val="00926228"/>
    <w:rsid w:val="00930CB1"/>
    <w:rsid w:val="0093397F"/>
    <w:rsid w:val="00934067"/>
    <w:rsid w:val="00937F08"/>
    <w:rsid w:val="00976FE2"/>
    <w:rsid w:val="00980560"/>
    <w:rsid w:val="00987865"/>
    <w:rsid w:val="00994C41"/>
    <w:rsid w:val="009A2B38"/>
    <w:rsid w:val="009B46F1"/>
    <w:rsid w:val="009E01A2"/>
    <w:rsid w:val="009E5E05"/>
    <w:rsid w:val="009E6C38"/>
    <w:rsid w:val="009F3C9A"/>
    <w:rsid w:val="009F58B0"/>
    <w:rsid w:val="00A0040D"/>
    <w:rsid w:val="00A02FD5"/>
    <w:rsid w:val="00A1141E"/>
    <w:rsid w:val="00A13C83"/>
    <w:rsid w:val="00A2155B"/>
    <w:rsid w:val="00A22693"/>
    <w:rsid w:val="00A237F0"/>
    <w:rsid w:val="00A4594E"/>
    <w:rsid w:val="00A4638F"/>
    <w:rsid w:val="00A51250"/>
    <w:rsid w:val="00A53E9C"/>
    <w:rsid w:val="00A64010"/>
    <w:rsid w:val="00A735D3"/>
    <w:rsid w:val="00A7578B"/>
    <w:rsid w:val="00A76551"/>
    <w:rsid w:val="00A828FE"/>
    <w:rsid w:val="00A84D8A"/>
    <w:rsid w:val="00A954F6"/>
    <w:rsid w:val="00AA1896"/>
    <w:rsid w:val="00AA3262"/>
    <w:rsid w:val="00AA65F8"/>
    <w:rsid w:val="00AC5266"/>
    <w:rsid w:val="00AE63E0"/>
    <w:rsid w:val="00AF706D"/>
    <w:rsid w:val="00AF755C"/>
    <w:rsid w:val="00AF77F9"/>
    <w:rsid w:val="00B02063"/>
    <w:rsid w:val="00B150ED"/>
    <w:rsid w:val="00B33BF9"/>
    <w:rsid w:val="00B348A1"/>
    <w:rsid w:val="00B36643"/>
    <w:rsid w:val="00B5792D"/>
    <w:rsid w:val="00B62EBB"/>
    <w:rsid w:val="00B64B9D"/>
    <w:rsid w:val="00B67B8C"/>
    <w:rsid w:val="00B72ADF"/>
    <w:rsid w:val="00B83D65"/>
    <w:rsid w:val="00B919A1"/>
    <w:rsid w:val="00B9529D"/>
    <w:rsid w:val="00BA4A9E"/>
    <w:rsid w:val="00BB03EA"/>
    <w:rsid w:val="00BB469B"/>
    <w:rsid w:val="00BB684D"/>
    <w:rsid w:val="00BB7B65"/>
    <w:rsid w:val="00BC13A1"/>
    <w:rsid w:val="00BC3684"/>
    <w:rsid w:val="00BC6D51"/>
    <w:rsid w:val="00BD1DB1"/>
    <w:rsid w:val="00BE2E66"/>
    <w:rsid w:val="00BE7AC1"/>
    <w:rsid w:val="00C020F0"/>
    <w:rsid w:val="00C07A2A"/>
    <w:rsid w:val="00C125DC"/>
    <w:rsid w:val="00C26101"/>
    <w:rsid w:val="00C3120F"/>
    <w:rsid w:val="00C42EDF"/>
    <w:rsid w:val="00C44319"/>
    <w:rsid w:val="00C4739D"/>
    <w:rsid w:val="00C50A93"/>
    <w:rsid w:val="00C53B40"/>
    <w:rsid w:val="00C548FF"/>
    <w:rsid w:val="00C556A0"/>
    <w:rsid w:val="00C661B1"/>
    <w:rsid w:val="00C71B0F"/>
    <w:rsid w:val="00C74ACD"/>
    <w:rsid w:val="00C77853"/>
    <w:rsid w:val="00CA6B6C"/>
    <w:rsid w:val="00CB0042"/>
    <w:rsid w:val="00CB185A"/>
    <w:rsid w:val="00CB35EE"/>
    <w:rsid w:val="00CB63F5"/>
    <w:rsid w:val="00CC70DA"/>
    <w:rsid w:val="00CF0BDE"/>
    <w:rsid w:val="00CF698C"/>
    <w:rsid w:val="00D01EB0"/>
    <w:rsid w:val="00D04E13"/>
    <w:rsid w:val="00D16402"/>
    <w:rsid w:val="00D20FEA"/>
    <w:rsid w:val="00D50537"/>
    <w:rsid w:val="00D51229"/>
    <w:rsid w:val="00D548FC"/>
    <w:rsid w:val="00D631C2"/>
    <w:rsid w:val="00D87AF8"/>
    <w:rsid w:val="00D90391"/>
    <w:rsid w:val="00D9568D"/>
    <w:rsid w:val="00D95E9D"/>
    <w:rsid w:val="00DA5766"/>
    <w:rsid w:val="00DB7E71"/>
    <w:rsid w:val="00DC103A"/>
    <w:rsid w:val="00DC3EF9"/>
    <w:rsid w:val="00DD42B8"/>
    <w:rsid w:val="00DD722F"/>
    <w:rsid w:val="00DE30DA"/>
    <w:rsid w:val="00DF23C8"/>
    <w:rsid w:val="00DF308A"/>
    <w:rsid w:val="00E10AC1"/>
    <w:rsid w:val="00E1671A"/>
    <w:rsid w:val="00E17912"/>
    <w:rsid w:val="00E40AAD"/>
    <w:rsid w:val="00E50AE9"/>
    <w:rsid w:val="00E54659"/>
    <w:rsid w:val="00E61981"/>
    <w:rsid w:val="00E62A42"/>
    <w:rsid w:val="00E672FC"/>
    <w:rsid w:val="00E67702"/>
    <w:rsid w:val="00E8072B"/>
    <w:rsid w:val="00E93327"/>
    <w:rsid w:val="00EA2066"/>
    <w:rsid w:val="00EB2901"/>
    <w:rsid w:val="00EE22C6"/>
    <w:rsid w:val="00EE4DE1"/>
    <w:rsid w:val="00EF46C3"/>
    <w:rsid w:val="00EF4A2F"/>
    <w:rsid w:val="00F16278"/>
    <w:rsid w:val="00F30D81"/>
    <w:rsid w:val="00F37FD1"/>
    <w:rsid w:val="00F47209"/>
    <w:rsid w:val="00F534E7"/>
    <w:rsid w:val="00F55DD2"/>
    <w:rsid w:val="00F61C1D"/>
    <w:rsid w:val="00F62B1B"/>
    <w:rsid w:val="00F635C4"/>
    <w:rsid w:val="00F64AEC"/>
    <w:rsid w:val="00F73627"/>
    <w:rsid w:val="00F77256"/>
    <w:rsid w:val="00F872D0"/>
    <w:rsid w:val="00F92735"/>
    <w:rsid w:val="00FA122B"/>
    <w:rsid w:val="00FA4EF2"/>
    <w:rsid w:val="00FB7954"/>
    <w:rsid w:val="00FC0683"/>
    <w:rsid w:val="00FC36D2"/>
    <w:rsid w:val="00FD157B"/>
    <w:rsid w:val="00FE692C"/>
    <w:rsid w:val="00FF5E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DE30DA"/>
    <w:pPr>
      <w:keepNext/>
      <w:spacing w:after="60" w:before="240"/>
      <w:outlineLvl w:val="0"/>
    </w:pPr>
    <w:rPr>
      <w:rFonts w:hAnsi="Cambria" w:ascii="Cambria"/>
      <w:b/>
      <w:bCs/>
      <w:kern w:val="32"/>
      <w:sz w:val="32"/>
      <w:szCs w:val="32"/>
    </w:rPr>
  </w:style>
  <w:style w:styleId="Naslov2" w:type="paragraph">
    <w:name w:val="heading 2"/>
    <w:basedOn w:val="Normal"/>
    <w:next w:val="Normal"/>
    <w:link w:val="Naslov2Char"/>
    <w:qFormat/>
    <w:rsid w:val="00BB469B"/>
    <w:pPr>
      <w:keepNext/>
      <w:jc w:val="center"/>
      <w:outlineLvl w:val="1"/>
    </w:pPr>
    <w:rPr>
      <w:sz w:val="28"/>
      <w:szCs w:val="20"/>
      <w:u w:val="single"/>
    </w:rPr>
  </w:style>
  <w:style w:styleId="Naslov3" w:type="paragraph">
    <w:name w:val="heading 3"/>
    <w:basedOn w:val="Normal"/>
    <w:next w:val="Normal"/>
    <w:link w:val="Naslov3Char"/>
    <w:qFormat/>
    <w:rsid w:val="00BB469B"/>
    <w:pPr>
      <w:keepNext/>
      <w:outlineLvl w:val="2"/>
    </w:pPr>
    <w:rPr>
      <w:b/>
      <w:sz w:val="28"/>
      <w:szCs w:val="20"/>
    </w:rPr>
  </w:style>
  <w:style w:styleId="Naslov4" w:type="paragraph">
    <w:name w:val="heading 4"/>
    <w:basedOn w:val="Normal"/>
    <w:next w:val="Normal"/>
    <w:link w:val="Naslov4Char"/>
    <w:qFormat/>
    <w:rsid w:val="00BB469B"/>
    <w:pPr>
      <w:keepNext/>
      <w:outlineLvl w:val="3"/>
    </w:pPr>
    <w:rPr>
      <w:szCs w:val="20"/>
      <w:lang w:val="en-AU"/>
    </w:rPr>
  </w:style>
  <w:style w:styleId="Naslov6" w:type="paragraph">
    <w:name w:val="heading 6"/>
    <w:basedOn w:val="Normal"/>
    <w:next w:val="Normal"/>
    <w:link w:val="Naslov6Char"/>
    <w:qFormat/>
    <w:rsid w:val="00BB469B"/>
    <w:pPr>
      <w:keepNext/>
      <w:outlineLvl w:val="5"/>
    </w:pPr>
    <w:rPr>
      <w:sz w:val="28"/>
      <w:szCs w:val="20"/>
      <w:lang w:val="en-AU"/>
    </w:rPr>
  </w:style>
  <w:style w:styleId="Naslov7" w:type="paragraph">
    <w:name w:val="heading 7"/>
    <w:basedOn w:val="Normal"/>
    <w:next w:val="Normal"/>
    <w:link w:val="Naslov7Char"/>
    <w:qFormat/>
    <w:rsid w:val="00BB469B"/>
    <w:pPr>
      <w:keepNext/>
      <w:jc w:val="both"/>
      <w:outlineLvl w:val="6"/>
    </w:pPr>
    <w:rPr>
      <w:sz w:val="28"/>
      <w:szCs w:val="20"/>
      <w:u w:val="single"/>
      <w:lang w:val="en-AU"/>
    </w:rPr>
  </w:style>
  <w:style w:styleId="Naslov8" w:type="paragraph">
    <w:name w:val="heading 8"/>
    <w:basedOn w:val="Normal"/>
    <w:next w:val="Normal"/>
    <w:link w:val="Naslov8Char"/>
    <w:qFormat/>
    <w:rsid w:val="00BB469B"/>
    <w:pPr>
      <w:keepNext/>
      <w:jc w:val="both"/>
      <w:outlineLvl w:val="7"/>
    </w:pPr>
    <w:rPr>
      <w:i/>
      <w:szCs w:val="20"/>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E7AC1"/>
    <w:rPr>
      <w:rFonts w:cs="Tahoma" w:hAnsi="Tahoma" w:ascii="Tahoma"/>
      <w:sz w:val="16"/>
      <w:szCs w:val="16"/>
    </w:rPr>
  </w:style>
  <w:style w:styleId="Zaglavlje" w:type="paragraph">
    <w:name w:val="header"/>
    <w:basedOn w:val="Normal"/>
    <w:rsid w:val="001F6106"/>
    <w:pPr>
      <w:tabs>
        <w:tab w:pos="4536" w:val="center"/>
        <w:tab w:pos="9072" w:val="right"/>
      </w:tabs>
    </w:pPr>
  </w:style>
  <w:style w:styleId="Brojstranice" w:type="character">
    <w:name w:val="page number"/>
    <w:basedOn w:val="Zadanifontodlomka"/>
    <w:rsid w:val="001F6106"/>
  </w:style>
  <w:style w:styleId="Odlomakpopisa" w:type="paragraph">
    <w:name w:val="List Paragraph"/>
    <w:basedOn w:val="Normal"/>
    <w:uiPriority w:val="34"/>
    <w:qFormat/>
    <w:rsid w:val="00BC6D51"/>
    <w:pPr>
      <w:widowControl w:val="false"/>
      <w:snapToGrid w:val="false"/>
      <w:ind w:left="708"/>
    </w:pPr>
    <w:rPr>
      <w:rFonts w:hAnsi="Guatemala" w:ascii="Guatemala"/>
      <w:szCs w:val="20"/>
      <w:lang w:eastAsia="en-US" w:val="en-US"/>
    </w:rPr>
  </w:style>
  <w:style w:styleId="Podnoje" w:type="paragraph">
    <w:name w:val="footer"/>
    <w:basedOn w:val="Normal"/>
    <w:link w:val="PodnojeChar"/>
    <w:rsid w:val="00AA1896"/>
    <w:pPr>
      <w:tabs>
        <w:tab w:pos="4536" w:val="center"/>
        <w:tab w:pos="9072" w:val="right"/>
      </w:tabs>
    </w:pPr>
  </w:style>
  <w:style w:customStyle="true" w:styleId="PodnojeChar" w:type="character">
    <w:name w:val="Podnožje Char"/>
    <w:link w:val="Podnoje"/>
    <w:rsid w:val="00AA1896"/>
    <w:rPr>
      <w:sz w:val="24"/>
      <w:szCs w:val="24"/>
    </w:rPr>
  </w:style>
  <w:style w:styleId="Tijeloteksta" w:type="paragraph">
    <w:name w:val="Body Text"/>
    <w:basedOn w:val="Normal"/>
    <w:link w:val="TijelotekstaChar"/>
    <w:unhideWhenUsed/>
    <w:rsid w:val="00BB469B"/>
    <w:pPr>
      <w:widowControl w:val="false"/>
      <w:snapToGrid w:val="false"/>
    </w:pPr>
    <w:rPr>
      <w:rFonts w:hAnsi="Arial" w:ascii="Arial"/>
      <w:sz w:val="22"/>
      <w:szCs w:val="20"/>
      <w:lang w:eastAsia="en-US" w:val="en-US"/>
    </w:rPr>
  </w:style>
  <w:style w:customStyle="true" w:styleId="TijelotekstaChar" w:type="character">
    <w:name w:val="Tijelo teksta Char"/>
    <w:link w:val="Tijeloteksta"/>
    <w:rsid w:val="00BB469B"/>
    <w:rPr>
      <w:rFonts w:hAnsi="Arial" w:ascii="Arial"/>
      <w:sz w:val="22"/>
      <w:lang w:eastAsia="en-US" w:val="en-US"/>
    </w:rPr>
  </w:style>
  <w:style w:styleId="Tijeloteksta2" w:type="paragraph">
    <w:name w:val="Body Text 2"/>
    <w:basedOn w:val="Normal"/>
    <w:link w:val="Tijeloteksta2Char"/>
    <w:rsid w:val="00BB469B"/>
    <w:pPr>
      <w:spacing w:lineRule="auto" w:line="480" w:after="120"/>
    </w:pPr>
  </w:style>
  <w:style w:customStyle="true" w:styleId="Tijeloteksta2Char" w:type="character">
    <w:name w:val="Tijelo teksta 2 Char"/>
    <w:link w:val="Tijeloteksta2"/>
    <w:rsid w:val="00BB469B"/>
    <w:rPr>
      <w:sz w:val="24"/>
      <w:szCs w:val="24"/>
    </w:rPr>
  </w:style>
  <w:style w:customStyle="true" w:styleId="Naslov2Char" w:type="character">
    <w:name w:val="Naslov 2 Char"/>
    <w:link w:val="Naslov2"/>
    <w:rsid w:val="00BB469B"/>
    <w:rPr>
      <w:sz w:val="28"/>
      <w:u w:val="single"/>
    </w:rPr>
  </w:style>
  <w:style w:customStyle="true" w:styleId="Naslov3Char" w:type="character">
    <w:name w:val="Naslov 3 Char"/>
    <w:link w:val="Naslov3"/>
    <w:rsid w:val="00BB469B"/>
    <w:rPr>
      <w:b/>
      <w:sz w:val="28"/>
    </w:rPr>
  </w:style>
  <w:style w:customStyle="true" w:styleId="Naslov4Char" w:type="character">
    <w:name w:val="Naslov 4 Char"/>
    <w:link w:val="Naslov4"/>
    <w:rsid w:val="00BB469B"/>
    <w:rPr>
      <w:sz w:val="24"/>
      <w:lang w:val="en-AU"/>
    </w:rPr>
  </w:style>
  <w:style w:customStyle="true" w:styleId="Naslov6Char" w:type="character">
    <w:name w:val="Naslov 6 Char"/>
    <w:link w:val="Naslov6"/>
    <w:rsid w:val="00BB469B"/>
    <w:rPr>
      <w:sz w:val="28"/>
      <w:lang w:val="en-AU"/>
    </w:rPr>
  </w:style>
  <w:style w:customStyle="true" w:styleId="Naslov7Char" w:type="character">
    <w:name w:val="Naslov 7 Char"/>
    <w:link w:val="Naslov7"/>
    <w:rsid w:val="00BB469B"/>
    <w:rPr>
      <w:sz w:val="28"/>
      <w:u w:val="single"/>
      <w:lang w:val="en-AU"/>
    </w:rPr>
  </w:style>
  <w:style w:customStyle="true" w:styleId="Naslov8Char" w:type="character">
    <w:name w:val="Naslov 8 Char"/>
    <w:link w:val="Naslov8"/>
    <w:rsid w:val="00BB469B"/>
    <w:rPr>
      <w:i/>
      <w:sz w:val="24"/>
      <w:lang w:val="en-AU"/>
    </w:rPr>
  </w:style>
  <w:style w:customStyle="true" w:styleId="Naslov1Char" w:type="character">
    <w:name w:val="Naslov 1 Char"/>
    <w:link w:val="Naslov1"/>
    <w:rsid w:val="00DE30DA"/>
    <w:rPr>
      <w:rFonts w:cs="Times New Roman" w:eastAsia="Times New Roman" w:hAnsi="Cambria" w:ascii="Cambria"/>
      <w:b/>
      <w:bCs/>
      <w:kern w:val="32"/>
      <w:sz w:val="32"/>
      <w:szCs w:val="32"/>
    </w:rPr>
  </w:style>
  <w:style w:styleId="Tekstrezerviranogmjesta" w:type="character">
    <w:name w:val="Placeholder Text"/>
    <w:basedOn w:val="Zadanifontodlomka"/>
    <w:uiPriority w:val="99"/>
    <w:semiHidden/>
    <w:rsid w:val="006315AD"/>
    <w:rPr>
      <w:color w:val="808080"/>
      <w:bdr w:space="0" w:sz="0" w:color="auto" w:val="none"/>
      <w:shd w:fill="auto" w:color="auto" w:val="clear"/>
    </w:rPr>
  </w:style>
  <w:style w:customStyle="true" w:styleId="eSPISCCParagraphDefaultFont" w:type="character">
    <w:name w:val="eSPIS_CC_Paragraph Default Font"/>
    <w:basedOn w:val="Zadanifontodlomka"/>
    <w:rsid w:val="006315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15AD"/>
    <w:rPr>
      <w:bdr w:space="0" w:sz="0" w:color="auto" w:val="none"/>
      <w:shd w:fill="FFFFCC" w:color="auto" w:val="clear"/>
      <w:lang w:val="hr-HR"/>
    </w:rPr>
  </w:style>
  <w:style w:customStyle="true" w:styleId="PozadinaSvijetloCrvena" w:type="character">
    <w:name w:val="Pozadina_SvijetloCrvena"/>
    <w:basedOn w:val="eSPISCCParagraphDefaultFont"/>
    <w:rsid w:val="006315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15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DE30DA"/>
    <w:pPr>
      <w:keepNext/>
      <w:spacing w:after="60" w:before="240"/>
      <w:outlineLvl w:val="0"/>
    </w:pPr>
    <w:rPr>
      <w:rFonts w:ascii="Cambria" w:hAnsi="Cambria"/>
      <w:b/>
      <w:bCs/>
      <w:kern w:val="32"/>
      <w:sz w:val="32"/>
      <w:szCs w:val="32"/>
    </w:rPr>
  </w:style>
  <w:style w:styleId="Naslov2" w:type="paragraph">
    <w:name w:val="heading 2"/>
    <w:basedOn w:val="Normal"/>
    <w:next w:val="Normal"/>
    <w:link w:val="Naslov2Char"/>
    <w:qFormat/>
    <w:rsid w:val="00BB469B"/>
    <w:pPr>
      <w:keepNext/>
      <w:jc w:val="center"/>
      <w:outlineLvl w:val="1"/>
    </w:pPr>
    <w:rPr>
      <w:sz w:val="28"/>
      <w:szCs w:val="20"/>
      <w:u w:val="single"/>
    </w:rPr>
  </w:style>
  <w:style w:styleId="Naslov3" w:type="paragraph">
    <w:name w:val="heading 3"/>
    <w:basedOn w:val="Normal"/>
    <w:next w:val="Normal"/>
    <w:link w:val="Naslov3Char"/>
    <w:qFormat/>
    <w:rsid w:val="00BB469B"/>
    <w:pPr>
      <w:keepNext/>
      <w:outlineLvl w:val="2"/>
    </w:pPr>
    <w:rPr>
      <w:b/>
      <w:sz w:val="28"/>
      <w:szCs w:val="20"/>
    </w:rPr>
  </w:style>
  <w:style w:styleId="Naslov4" w:type="paragraph">
    <w:name w:val="heading 4"/>
    <w:basedOn w:val="Normal"/>
    <w:next w:val="Normal"/>
    <w:link w:val="Naslov4Char"/>
    <w:qFormat/>
    <w:rsid w:val="00BB469B"/>
    <w:pPr>
      <w:keepNext/>
      <w:outlineLvl w:val="3"/>
    </w:pPr>
    <w:rPr>
      <w:szCs w:val="20"/>
      <w:lang w:val="en-AU"/>
    </w:rPr>
  </w:style>
  <w:style w:styleId="Naslov6" w:type="paragraph">
    <w:name w:val="heading 6"/>
    <w:basedOn w:val="Normal"/>
    <w:next w:val="Normal"/>
    <w:link w:val="Naslov6Char"/>
    <w:qFormat/>
    <w:rsid w:val="00BB469B"/>
    <w:pPr>
      <w:keepNext/>
      <w:outlineLvl w:val="5"/>
    </w:pPr>
    <w:rPr>
      <w:sz w:val="28"/>
      <w:szCs w:val="20"/>
      <w:lang w:val="en-AU"/>
    </w:rPr>
  </w:style>
  <w:style w:styleId="Naslov7" w:type="paragraph">
    <w:name w:val="heading 7"/>
    <w:basedOn w:val="Normal"/>
    <w:next w:val="Normal"/>
    <w:link w:val="Naslov7Char"/>
    <w:qFormat/>
    <w:rsid w:val="00BB469B"/>
    <w:pPr>
      <w:keepNext/>
      <w:jc w:val="both"/>
      <w:outlineLvl w:val="6"/>
    </w:pPr>
    <w:rPr>
      <w:sz w:val="28"/>
      <w:szCs w:val="20"/>
      <w:u w:val="single"/>
      <w:lang w:val="en-AU"/>
    </w:rPr>
  </w:style>
  <w:style w:styleId="Naslov8" w:type="paragraph">
    <w:name w:val="heading 8"/>
    <w:basedOn w:val="Normal"/>
    <w:next w:val="Normal"/>
    <w:link w:val="Naslov8Char"/>
    <w:qFormat/>
    <w:rsid w:val="00BB469B"/>
    <w:pPr>
      <w:keepNext/>
      <w:jc w:val="both"/>
      <w:outlineLvl w:val="7"/>
    </w:pPr>
    <w:rPr>
      <w:i/>
      <w:szCs w:val="20"/>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E7AC1"/>
    <w:rPr>
      <w:rFonts w:ascii="Tahoma" w:cs="Tahoma" w:hAnsi="Tahoma"/>
      <w:sz w:val="16"/>
      <w:szCs w:val="16"/>
    </w:rPr>
  </w:style>
  <w:style w:styleId="Zaglavlje" w:type="paragraph">
    <w:name w:val="header"/>
    <w:basedOn w:val="Normal"/>
    <w:rsid w:val="001F6106"/>
    <w:pPr>
      <w:tabs>
        <w:tab w:pos="4536" w:val="center"/>
        <w:tab w:pos="9072" w:val="right"/>
      </w:tabs>
    </w:pPr>
  </w:style>
  <w:style w:styleId="Brojstranice" w:type="character">
    <w:name w:val="page number"/>
    <w:basedOn w:val="Zadanifontodlomka"/>
    <w:rsid w:val="001F6106"/>
  </w:style>
  <w:style w:styleId="Odlomakpopisa" w:type="paragraph">
    <w:name w:val="List Paragraph"/>
    <w:basedOn w:val="Normal"/>
    <w:uiPriority w:val="34"/>
    <w:qFormat/>
    <w:rsid w:val="00BC6D51"/>
    <w:pPr>
      <w:widowControl w:val="0"/>
      <w:snapToGrid w:val="0"/>
      <w:ind w:left="708"/>
    </w:pPr>
    <w:rPr>
      <w:rFonts w:ascii="Guatemala" w:hAnsi="Guatemala"/>
      <w:szCs w:val="20"/>
      <w:lang w:eastAsia="en-US" w:val="en-US"/>
    </w:rPr>
  </w:style>
  <w:style w:styleId="Podnoje" w:type="paragraph">
    <w:name w:val="footer"/>
    <w:basedOn w:val="Normal"/>
    <w:link w:val="PodnojeChar"/>
    <w:rsid w:val="00AA1896"/>
    <w:pPr>
      <w:tabs>
        <w:tab w:pos="4536" w:val="center"/>
        <w:tab w:pos="9072" w:val="right"/>
      </w:tabs>
    </w:pPr>
  </w:style>
  <w:style w:customStyle="1" w:styleId="PodnojeChar" w:type="character">
    <w:name w:val="Podnožje Char"/>
    <w:link w:val="Podnoje"/>
    <w:rsid w:val="00AA1896"/>
    <w:rPr>
      <w:sz w:val="24"/>
      <w:szCs w:val="24"/>
    </w:rPr>
  </w:style>
  <w:style w:styleId="Tijeloteksta" w:type="paragraph">
    <w:name w:val="Body Text"/>
    <w:basedOn w:val="Normal"/>
    <w:link w:val="TijelotekstaChar"/>
    <w:unhideWhenUsed/>
    <w:rsid w:val="00BB469B"/>
    <w:pPr>
      <w:widowControl w:val="0"/>
      <w:snapToGrid w:val="0"/>
    </w:pPr>
    <w:rPr>
      <w:rFonts w:ascii="Arial" w:hAnsi="Arial"/>
      <w:sz w:val="22"/>
      <w:szCs w:val="20"/>
      <w:lang w:eastAsia="en-US" w:val="en-US"/>
    </w:rPr>
  </w:style>
  <w:style w:customStyle="1" w:styleId="TijelotekstaChar" w:type="character">
    <w:name w:val="Tijelo teksta Char"/>
    <w:link w:val="Tijeloteksta"/>
    <w:rsid w:val="00BB469B"/>
    <w:rPr>
      <w:rFonts w:ascii="Arial" w:hAnsi="Arial"/>
      <w:sz w:val="22"/>
      <w:lang w:eastAsia="en-US" w:val="en-US"/>
    </w:rPr>
  </w:style>
  <w:style w:styleId="Tijeloteksta2" w:type="paragraph">
    <w:name w:val="Body Text 2"/>
    <w:basedOn w:val="Normal"/>
    <w:link w:val="Tijeloteksta2Char"/>
    <w:rsid w:val="00BB469B"/>
    <w:pPr>
      <w:spacing w:after="120" w:line="480" w:lineRule="auto"/>
    </w:pPr>
  </w:style>
  <w:style w:customStyle="1" w:styleId="Tijeloteksta2Char" w:type="character">
    <w:name w:val="Tijelo teksta 2 Char"/>
    <w:link w:val="Tijeloteksta2"/>
    <w:rsid w:val="00BB469B"/>
    <w:rPr>
      <w:sz w:val="24"/>
      <w:szCs w:val="24"/>
    </w:rPr>
  </w:style>
  <w:style w:customStyle="1" w:styleId="Naslov2Char" w:type="character">
    <w:name w:val="Naslov 2 Char"/>
    <w:link w:val="Naslov2"/>
    <w:rsid w:val="00BB469B"/>
    <w:rPr>
      <w:sz w:val="28"/>
      <w:u w:val="single"/>
    </w:rPr>
  </w:style>
  <w:style w:customStyle="1" w:styleId="Naslov3Char" w:type="character">
    <w:name w:val="Naslov 3 Char"/>
    <w:link w:val="Naslov3"/>
    <w:rsid w:val="00BB469B"/>
    <w:rPr>
      <w:b/>
      <w:sz w:val="28"/>
    </w:rPr>
  </w:style>
  <w:style w:customStyle="1" w:styleId="Naslov4Char" w:type="character">
    <w:name w:val="Naslov 4 Char"/>
    <w:link w:val="Naslov4"/>
    <w:rsid w:val="00BB469B"/>
    <w:rPr>
      <w:sz w:val="24"/>
      <w:lang w:val="en-AU"/>
    </w:rPr>
  </w:style>
  <w:style w:customStyle="1" w:styleId="Naslov6Char" w:type="character">
    <w:name w:val="Naslov 6 Char"/>
    <w:link w:val="Naslov6"/>
    <w:rsid w:val="00BB469B"/>
    <w:rPr>
      <w:sz w:val="28"/>
      <w:lang w:val="en-AU"/>
    </w:rPr>
  </w:style>
  <w:style w:customStyle="1" w:styleId="Naslov7Char" w:type="character">
    <w:name w:val="Naslov 7 Char"/>
    <w:link w:val="Naslov7"/>
    <w:rsid w:val="00BB469B"/>
    <w:rPr>
      <w:sz w:val="28"/>
      <w:u w:val="single"/>
      <w:lang w:val="en-AU"/>
    </w:rPr>
  </w:style>
  <w:style w:customStyle="1" w:styleId="Naslov8Char" w:type="character">
    <w:name w:val="Naslov 8 Char"/>
    <w:link w:val="Naslov8"/>
    <w:rsid w:val="00BB469B"/>
    <w:rPr>
      <w:i/>
      <w:sz w:val="24"/>
      <w:lang w:val="en-AU"/>
    </w:rPr>
  </w:style>
  <w:style w:customStyle="1" w:styleId="Naslov1Char" w:type="character">
    <w:name w:val="Naslov 1 Char"/>
    <w:link w:val="Naslov1"/>
    <w:rsid w:val="00DE30DA"/>
    <w:rPr>
      <w:rFonts w:ascii="Cambria" w:cs="Times New Roman" w:eastAsia="Times New Roman" w:hAnsi="Cambria"/>
      <w:b/>
      <w:bCs/>
      <w:kern w:val="32"/>
      <w:sz w:val="32"/>
      <w:szCs w:val="32"/>
    </w:rPr>
  </w:style>
  <w:style w:styleId="Tekstrezerviranogmjesta" w:type="character">
    <w:name w:val="Placeholder Text"/>
    <w:basedOn w:val="Zadanifontodlomka"/>
    <w:uiPriority w:val="99"/>
    <w:semiHidden/>
    <w:rsid w:val="006315AD"/>
    <w:rPr>
      <w:color w:val="808080"/>
      <w:bdr w:color="auto" w:space="0" w:sz="0" w:val="none"/>
      <w:shd w:color="auto" w:fill="auto" w:val="clear"/>
    </w:rPr>
  </w:style>
  <w:style w:customStyle="1" w:styleId="eSPISCCParagraphDefaultFont" w:type="character">
    <w:name w:val="eSPIS_CC_Paragraph Default Font"/>
    <w:basedOn w:val="Zadanifontodlomka"/>
    <w:rsid w:val="006315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15AD"/>
    <w:rPr>
      <w:bdr w:color="auto" w:space="0" w:sz="0" w:val="none"/>
      <w:shd w:color="auto" w:fill="FFFFCC" w:val="clear"/>
      <w:lang w:val="hr-HR"/>
    </w:rPr>
  </w:style>
  <w:style w:customStyle="1" w:styleId="PozadinaSvijetloCrvena" w:type="character">
    <w:name w:val="Pozadina_SvijetloCrvena"/>
    <w:basedOn w:val="eSPISCCParagraphDefaultFont"/>
    <w:rsid w:val="006315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15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739868">
      <w:bodyDiv w:val="true"/>
      <w:marLeft w:val="0"/>
      <w:marRight w:val="0"/>
      <w:marTop w:val="0"/>
      <w:marBottom w:val="0"/>
      <w:divBdr>
        <w:top w:space="0" w:sz="0" w:color="auto" w:val="none"/>
        <w:left w:space="0" w:sz="0" w:color="auto" w:val="none"/>
        <w:bottom w:space="0" w:sz="0" w:color="auto" w:val="none"/>
        <w:right w:space="0" w:sz="0" w:color="auto" w:val="none"/>
      </w:divBdr>
    </w:div>
    <w:div w:id="928926720">
      <w:bodyDiv w:val="true"/>
      <w:marLeft w:val="0"/>
      <w:marRight w:val="0"/>
      <w:marTop w:val="0"/>
      <w:marBottom w:val="0"/>
      <w:divBdr>
        <w:top w:space="0" w:sz="0" w:color="auto" w:val="none"/>
        <w:left w:space="0" w:sz="0" w:color="auto" w:val="none"/>
        <w:bottom w:space="0" w:sz="0" w:color="auto" w:val="none"/>
        <w:right w:space="0" w:sz="0" w:color="auto" w:val="none"/>
      </w:divBdr>
    </w:div>
    <w:div w:id="1535389631">
      <w:bodyDiv w:val="true"/>
      <w:marLeft w:val="0"/>
      <w:marRight w:val="0"/>
      <w:marTop w:val="0"/>
      <w:marBottom w:val="0"/>
      <w:divBdr>
        <w:top w:space="0" w:sz="0" w:color="auto" w:val="none"/>
        <w:left w:space="0" w:sz="0" w:color="auto" w:val="none"/>
        <w:bottom w:space="0" w:sz="0" w:color="auto" w:val="none"/>
        <w:right w:space="0" w:sz="0" w:color="auto" w:val="none"/>
      </w:divBdr>
    </w:div>
    <w:div w:id="2089497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27. travnja 2017.</izvorni_sadrzaj>
    <derivirana_varijabla naziv="DomainObject.StvarniPocetakDatum_1">27. travnja 2017.</derivirana_varijabla>
  </DomainObject.StvarniPocetakDatum>
  <DomainObject.StvarniZavrsetakDatum>
    <izvorni_sadrzaj>27. travnja 2017.</izvorni_sadrzaj>
    <derivirana_varijabla naziv="DomainObject.StvarniZavrsetakDatum_1">27. travnja 2017.</derivirana_varijabla>
  </DomainObject.StvarniZavrsetakDatum>
  <DomainObject.PlaniraniZavrsetakDatum>
    <izvorni_sadrzaj>27. travnja 2017.</izvorni_sadrzaj>
    <derivirana_varijabla naziv="DomainObject.PlaniraniZavrsetakDatum_1">27. travnja 2017.</derivirana_varijabla>
  </DomainObject.PlaniraniZavrsetakDatum>
  <DomainObject.PlaniraniPocetakDatum>
    <izvorni_sadrzaj>27. travnja 2017.</izvorni_sadrzaj>
    <derivirana_varijabla naziv="DomainObject.PlaniraniPocetakDatum_1">27. travnja 2017.</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travnja 2017.</izvorni_sadrzaj>
    <derivirana_varijabla naziv="DomainObject.Zapisnik.DatumKreiranja_1">27. travnja 2017.</derivirana_varijabla>
  </DomainObject.Zapisnik.DatumKreiranja>
  <DomainObject.Zapisnik.ImovinskaKorist>
    <izvorni_sadrzaj/>
    <derivirana_varijabla naziv="DomainObject.Zapisnik.ImovinskaKorist_1"/>
  </DomainObject.Zapisnik.ImovinskaKorist>
  <DomainObject.Zapisnik.Oznaka>
    <izvorni_sadrzaj>St-11/2003-200</izvorni_sadrzaj>
    <derivirana_varijabla naziv="DomainObject.Zapisnik.Oznaka_1">St-11/2003-200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2003.</izvorni_sadrzaj>
    <derivirana_varijabla naziv="DomainObject.Predmet.DatumOsnivanja_1">13. siječnja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otvoren rješejem od 6. svibnja 2003.
Oglas na ogl. ploči: 7. svibnja 2003.
Objava u NN br. 77 od 13. svibnja 2003.</izvorni_sadrzaj>
    <derivirana_varijabla naziv="DomainObject.Predmet.Opis_1">Stečaj otvoren rješejem od 6. svibnja 2003.
Oglas na ogl. ploči: 7. svibnja 2003.
Objava u NN br. 77 od 13. svibnja 2003.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St-11/2003</izvorni_sadrzaj>
    <derivirana_varijabla naziv="DomainObject.Predmet.OznakaBroj_1">St-11/2003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poslana na VTS RH 8.1.2012.
Žalba poslana na VTS 17.03.2014.
Vraćen spis 5.5.2014.</izvorni_sadrzaj>
    <derivirana_varijabla naziv="DomainObject.Predmet.PrimjedbaSuca_1">Žalba poslana na VTS RH 8.1.2012.
Žalba poslana na VTS 17.03.2014.
Vraćen spis 5.5.2014.</derivirana_varijabla>
  </DomainObject.Predmet.PrimjedbaSuca>
  <DomainObject.Predmet.ProtustrankaFormated>
    <izvorni_sadrzaj>  Knjigoplastika društvo s ograničenom odgovornošću</izvorni_sadrzaj>
    <derivirana_varijabla naziv="DomainObject.Predmet.ProtustrankaFormated_1">  Knjigoplastika društvo s ograničenom odgovornošću</derivirana_varijabla>
  </DomainObject.Predmet.ProtustrankaFormated>
  <DomainObject.Predmet.ProtustrankaFormatedOIB>
    <izvorni_sadrzaj>  Knjigoplastika društvo s ograničenom odgovornošću, OIB 27974243585</izvorni_sadrzaj>
    <derivirana_varijabla naziv="DomainObject.Predmet.ProtustrankaFormatedOIB_1">  Knjigoplastika društvo s ograničenom odgovornošću, OIB 27974243585</derivirana_varijabla>
  </DomainObject.Predmet.ProtustrankaFormatedOIB>
  <DomainObject.Predmet.ProtustrankaFormatedWithAdress>
    <izvorni_sadrzaj> Knjigoplastika društvo s ograničenom odgovornošću, Buzovečka 32, 40000 Čakovec</izvorni_sadrzaj>
    <derivirana_varijabla naziv="DomainObject.Predmet.ProtustrankaFormatedWithAdress_1"> Knjigoplastika društvo s ograničenom odgovornošću, Buzovečka 32, 40000 Čakovec</derivirana_varijabla>
  </DomainObject.Predmet.ProtustrankaFormatedWithAdress>
  <DomainObject.Predmet.ProtustrankaFormatedWithAdressOIB>
    <izvorni_sadrzaj> Knjigoplastika društvo s ograničenom odgovornošću, OIB 27974243585, Buzovečka 32, 40000 Čakovec</izvorni_sadrzaj>
    <derivirana_varijabla naziv="DomainObject.Predmet.ProtustrankaFormatedWithAdressOIB_1"> Knjigoplastika društvo s ograničenom odgovornošću, OIB 27974243585, Buzovečka 32, 40000 Čakovec</derivirana_varijabla>
  </DomainObject.Predmet.ProtustrankaFormatedWithAdressOIB>
  <DomainObject.Predmet.ProtustrankaWithAdress>
    <izvorni_sadrzaj>Knjigoplastika društvo s ograničenom odgovornošću Buzovečka 32, 40000 Čakovec</izvorni_sadrzaj>
    <derivirana_varijabla naziv="DomainObject.Predmet.ProtustrankaWithAdress_1">Knjigoplastika društvo s ograničenom odgovornošću Buzovečka 32, 40000 Čakovec</derivirana_varijabla>
  </DomainObject.Predmet.ProtustrankaWithAdress>
  <DomainObject.Predmet.ProtustrankaWithAdressOIB>
    <izvorni_sadrzaj>Knjigoplastika društvo s ograničenom odgovornošću, OIB 27974243585, Buzovečka 32, 40000 Čakovec</izvorni_sadrzaj>
    <derivirana_varijabla naziv="DomainObject.Predmet.ProtustrankaWithAdressOIB_1">Knjigoplastika društvo s ograničenom odgovornošću, OIB 27974243585, Buzovečka 32, 40000 Čakovec</derivirana_varijabla>
  </DomainObject.Predmet.ProtustrankaWithAdressOIB>
  <DomainObject.Predmet.ProtustrankaNazivFormated>
    <izvorni_sadrzaj>Knjigoplastika društvo s ograničenom odgovornošću</izvorni_sadrzaj>
    <derivirana_varijabla naziv="DomainObject.Predmet.ProtustrankaNazivFormated_1">Knjigoplastika društvo s ograničenom odgovornošću</derivirana_varijabla>
  </DomainObject.Predmet.ProtustrankaNazivFormated>
  <DomainObject.Predmet.ProtustrankaNazivFormatedOIB>
    <izvorni_sadrzaj>Knjigoplastika društvo s ograničenom odgovornošću, OIB 27974243585</izvorni_sadrzaj>
    <derivirana_varijabla naziv="DomainObject.Predmet.ProtustrankaNazivFormatedOIB_1">Knjigoplastika društvo s ograničenom odgovornošću, OIB 27974243585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Međimurska banka d. d.</izvorni_sadrzaj>
    <derivirana_varijabla naziv="DomainObject.Predmet.StrankaFormated_1">  Međimurska banka d. d.</derivirana_varijabla>
  </DomainObject.Predmet.StrankaFormated>
  <DomainObject.Predmet.StrankaFormatedOIB>
    <izvorni_sadrzaj>  Međimurska banka d. d., OIB 48744996512</izvorni_sadrzaj>
    <derivirana_varijabla naziv="DomainObject.Predmet.StrankaFormatedOIB_1">  Međimurska banka d. d., OIB 48744996512</derivirana_varijabla>
  </DomainObject.Predmet.StrankaFormatedOIB>
  <DomainObject.Predmet.StrankaFormatedWithAdress>
    <izvorni_sadrzaj> Međimurska banka d. d., Valenta Morandinija 37, Čakovec</izvorni_sadrzaj>
    <derivirana_varijabla naziv="DomainObject.Predmet.StrankaFormatedWithAdress_1"> Međimurska banka d. d., Valenta Morandinija 37, Čakovec</derivirana_varijabla>
  </DomainObject.Predmet.StrankaFormatedWithAdress>
  <DomainObject.Predmet.StrankaFormatedWithAdressOIB>
    <izvorni_sadrzaj> Međimurska banka d. d., OIB 48744996512, Valenta Morandinija 37, Čakovec</izvorni_sadrzaj>
    <derivirana_varijabla naziv="DomainObject.Predmet.StrankaFormatedWithAdressOIB_1"> Međimurska banka d. d., OIB 48744996512, Valenta Morandinija 37, Čakovec</derivirana_varijabla>
  </DomainObject.Predmet.StrankaFormatedWithAdressOIB>
  <DomainObject.Predmet.StrankaWithAdress>
    <izvorni_sadrzaj>Međimurska banka d. d. Valenta Morandinija 37,Čakovec</izvorni_sadrzaj>
    <derivirana_varijabla naziv="DomainObject.Predmet.StrankaWithAdress_1">Međimurska banka d. d. Valenta Morandinija 37,Čakovec</derivirana_varijabla>
  </DomainObject.Predmet.StrankaWithAdress>
  <DomainObject.Predmet.StrankaWithAdressOIB>
    <izvorni_sadrzaj>Međimurska banka d. d., OIB 48744996512, Valenta Morandinija 37,Čakovec</izvorni_sadrzaj>
    <derivirana_varijabla naziv="DomainObject.Predmet.StrankaWithAdressOIB_1">Međimurska banka d. d., OIB 48744996512, Valenta Morandinija 37,Čakovec</derivirana_varijabla>
  </DomainObject.Predmet.StrankaWithAdressOIB>
  <DomainObject.Predmet.StrankaNazivFormated>
    <izvorni_sadrzaj>Međimurska banka d. d.</izvorni_sadrzaj>
    <derivirana_varijabla naziv="DomainObject.Predmet.StrankaNazivFormated_1">Međimurska banka d. d.</derivirana_varijabla>
  </DomainObject.Predmet.StrankaNazivFormated>
  <DomainObject.Predmet.StrankaNazivFormatedOIB>
    <izvorni_sadrzaj>Međimurska banka d. d., OIB 48744996512</izvorni_sadrzaj>
    <derivirana_varijabla naziv="DomainObject.Predmet.StrankaNazivFormatedOIB_1">Međimurska banka d. d., OIB 48744996512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Međimurska banka d. d.</item>
    </izvorni_sadrzaj>
    <derivirana_varijabla naziv="DomainObject.Predmet.StrankaListFormated_1">
      <item>Međimurska banka d. d.</item>
    </derivirana_varijabla>
  </DomainObject.Predmet.StrankaListFormated>
  <DomainObject.Predmet.StrankaListFormatedOIB>
    <izvorni_sadrzaj>
      <item>Međimurska banka d. d., OIB 48744996512</item>
    </izvorni_sadrzaj>
    <derivirana_varijabla naziv="DomainObject.Predmet.StrankaListFormatedOIB_1">
      <item>Međimurska banka d. d., OIB 48744996512</item>
    </derivirana_varijabla>
  </DomainObject.Predmet.StrankaListFormatedOIB>
  <DomainObject.Predmet.StrankaListFormatedWithAdress>
    <izvorni_sadrzaj>
      <item>Međimurska banka d. d., Valenta Morandinija 37, Čakovec</item>
    </izvorni_sadrzaj>
    <derivirana_varijabla naziv="DomainObject.Predmet.StrankaListFormatedWithAdress_1">
      <item>Međimurska banka d. d., Valenta Morandinija 37, Čakovec</item>
    </derivirana_varijabla>
  </DomainObject.Predmet.StrankaListFormatedWithAdress>
  <DomainObject.Predmet.StrankaListFormatedWithAdressOIB>
    <izvorni_sadrzaj>
      <item>Međimurska banka d. d., OIB 48744996512, Valenta Morandinija 37, Čakovec</item>
    </izvorni_sadrzaj>
    <derivirana_varijabla naziv="DomainObject.Predmet.StrankaListFormatedWithAdressOIB_1">
      <item>Međimurska banka d. d., OIB 48744996512, Valenta Morandinija 37, Čakovec</item>
    </derivirana_varijabla>
  </DomainObject.Predmet.StrankaListFormatedWithAdressOIB>
  <DomainObject.Predmet.StrankaListNazivFormated>
    <izvorni_sadrzaj>
      <item>Međimurska banka d. d.</item>
    </izvorni_sadrzaj>
    <derivirana_varijabla naziv="DomainObject.Predmet.StrankaListNazivFormated_1">
      <item>Međimurska banka d. d.</item>
    </derivirana_varijabla>
  </DomainObject.Predmet.StrankaListNazivFormated>
  <DomainObject.Predmet.StrankaListNazivFormatedOIB>
    <izvorni_sadrzaj>
      <item>Međimurska banka d. d., OIB 48744996512</item>
    </izvorni_sadrzaj>
    <derivirana_varijabla naziv="DomainObject.Predmet.StrankaListNazivFormatedOIB_1">
      <item>Međimurska banka d. d., OIB 48744996512</item>
    </derivirana_varijabla>
  </DomainObject.Predmet.StrankaListNazivFormatedOIB>
  <DomainObject.Predmet.ProtuStrankaListFormated>
    <izvorni_sadrzaj>
      <item>Knjigoplastika društvo s ograničenom odgovornošću</item>
    </izvorni_sadrzaj>
    <derivirana_varijabla naziv="DomainObject.Predmet.ProtuStrankaListFormated_1">
      <item>Knjigoplastika društvo s ograničenom odgovornošću</item>
    </derivirana_varijabla>
  </DomainObject.Predmet.ProtuStrankaListFormated>
  <DomainObject.Predmet.ProtuStrankaListFormatedOIB>
    <izvorni_sadrzaj>
      <item>Knjigoplastika društvo s ograničenom odgovornošću, OIB 27974243585</item>
    </izvorni_sadrzaj>
    <derivirana_varijabla naziv="DomainObject.Predmet.ProtuStrankaListFormatedOIB_1">
      <item>Knjigoplastika društvo s ograničenom odgovornošću, OIB 27974243585</item>
    </derivirana_varijabla>
  </DomainObject.Predmet.ProtuStrankaListFormatedOIB>
  <DomainObject.Predmet.ProtuStrankaListFormatedWithAdress>
    <izvorni_sadrzaj>
      <item>Knjigoplastika društvo s ograničenom odgovornošću, Buzovečka 32, 40000 Čakovec</item>
    </izvorni_sadrzaj>
    <derivirana_varijabla naziv="DomainObject.Predmet.ProtuStrankaListFormatedWithAdress_1">
      <item>Knjigoplastika društvo s ograničenom odgovornošću, Buzovečka 32, 40000 Čakovec</item>
    </derivirana_varijabla>
  </DomainObject.Predmet.ProtuStrankaListFormatedWithAdress>
  <DomainObject.Predmet.ProtuStrankaListFormatedWithAdressOIB>
    <izvorni_sadrzaj>
      <item>Knjigoplastika društvo s ograničenom odgovornošću, OIB 27974243585, Buzovečka 32, 40000 Čakovec</item>
    </izvorni_sadrzaj>
    <derivirana_varijabla naziv="DomainObject.Predmet.ProtuStrankaListFormatedWithAdressOIB_1">
      <item>Knjigoplastika društvo s ograničenom odgovornošću, OIB 27974243585, Buzovečka 32, 40000 Čakovec</item>
    </derivirana_varijabla>
  </DomainObject.Predmet.ProtuStrankaListFormatedWithAdressOIB>
  <DomainObject.Predmet.ProtuStrankaListNazivFormated>
    <izvorni_sadrzaj>
      <item>Knjigoplastika društvo s ograničenom odgovornošću</item>
    </izvorni_sadrzaj>
    <derivirana_varijabla naziv="DomainObject.Predmet.ProtuStrankaListNazivFormated_1">
      <item>Knjigoplastika društvo s ograničenom odgovornošću</item>
    </derivirana_varijabla>
  </DomainObject.Predmet.ProtuStrankaListNazivFormated>
  <DomainObject.Predmet.ProtuStrankaListNazivFormatedOIB>
    <izvorni_sadrzaj>
      <item>Knjigoplastika društvo s ograničenom odgovornošću, OIB 27974243585</item>
    </izvorni_sadrzaj>
    <derivirana_varijabla naziv="DomainObject.Predmet.ProtuStrankaListNazivFormatedOIB_1">
      <item>Knjigoplastika društvo s ograničenom odgovornošću, OIB 27974243585</item>
    </derivirana_varijabla>
  </DomainObject.Predmet.ProtuStrankaListNazivFormatedOIB>
  <DomainObject.Predmet.OstaliListFormated>
    <izvorni_sadrzaj>
      <item>Sanja Kraljek</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item>TRIGLAV OSIGURANJE d. d.</item>
      <item>JUJNOVIĆ LUČIĆ MARKOVIĆ Odvjetničko društvo javno trgovačko društvo</item>
    </izvorni_sadrzaj>
    <derivirana_varijabla naziv="DomainObject.Predmet.OstaliListFormated_1">
      <item>Sanja Kraljek</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item>TRIGLAV OSIGURANJE d. d.</item>
      <item>JUJNOVIĆ LUČIĆ MARKOVIĆ Odvjetničko društvo javno trgovačko društvo</item>
    </derivirana_varijabla>
  </DomainObject.Predmet.OstaliListFormated>
  <DomainObject.Predmet.OstaliListFormatedOIB>
    <izvorni_sadrzaj>
      <item>Sanja Kraljek, OIB 44015522626</item>
      <item>ZOU ALEN SORIĆ I ALEKSANDRA TOMEKOVIĆ DUNDA</item>
      <item>MY WAY društvo s ograničenom odgovornošću za trgovinu i usluge, OIB 98558989346</item>
      <item>Zemljišnjoknjižni odjel</item>
      <item>Stjepan Murk, OIB 44067212014</item>
      <item>PRIVREDNA BANKA ZAGREB - DIONIČKO DRUŠTVO, OIB 02535697732</item>
      <item>Davor Ivančić, OIB 21146522885</item>
      <item>Marijana Ritonja, OIB 38726475636</item>
      <item>Domagoj Krpina, OIB 82326941303</item>
      <item>Dragutin Martinjaš, OIB 56560347503</item>
      <item>Željko Ritonja, OIB 52642112478</item>
      <item>Leila Marković, odvjetnica</item>
      <item>TRIGLAV OSIGURANJE d. d., OIB 29743547503</item>
      <item>JUJNOVIĆ LUČIĆ MARKOVIĆ Odvjetničko društvo javno trgovačko društvo, OIB 46736017727</item>
    </izvorni_sadrzaj>
    <derivirana_varijabla naziv="DomainObject.Predmet.OstaliListFormatedOIB_1">
      <item>Sanja Kraljek, OIB 44015522626</item>
      <item>ZOU ALEN SORIĆ I ALEKSANDRA TOMEKOVIĆ DUNDA</item>
      <item>MY WAY društvo s ograničenom odgovornošću za trgovinu i usluge, OIB 98558989346</item>
      <item>Zemljišnjoknjižni odjel</item>
      <item>Stjepan Murk, OIB 44067212014</item>
      <item>PRIVREDNA BANKA ZAGREB - DIONIČKO DRUŠTVO, OIB 02535697732</item>
      <item>Davor Ivančić, OIB 21146522885</item>
      <item>Marijana Ritonja, OIB 38726475636</item>
      <item>Domagoj Krpina, OIB 82326941303</item>
      <item>Dragutin Martinjaš, OIB 56560347503</item>
      <item>Željko Ritonja, OIB 52642112478</item>
      <item>Leila Marković, odvjetnica</item>
      <item>TRIGLAV OSIGURANJE d. d., OIB 29743547503</item>
      <item>JUJNOVIĆ LUČIĆ MARKOVIĆ Odvjetničko društvo javno trgovačko društvo, OIB 46736017727</item>
    </derivirana_varijabla>
  </DomainObject.Predmet.OstaliListFormatedOIB>
  <DomainObject.Predmet.OstaliListFormatedWithAdress>
    <izvorni_sadrzaj>
      <item>Sanja Kraljek, Kralja Tomislava 14, 40000 Čakovec</item>
      <item>ZOU ALEN SORIĆ I ALEKSANDRA TOMEKOVIĆ DUNDA, B. Adžije 22/2, 10000 Zagreb</item>
      <item>MY WAY društvo s ograničenom odgovornošću za trgovinu i usluge, Otokara Keršovanija 4, 40000 Čakovec</item>
      <item>Zemljišnjoknjižni odjel</item>
      <item>Stjepan Murk, Novo Naselje 29, 40000 Novakovec</item>
      <item>PRIVREDNA BANKA ZAGREB - DIONIČKO DRUŠTVO, Radnička cesta 50, Zagreb</item>
      <item>Davor Ivančić, Park Rudlofa Kropeka 1, 40000 Čakovec</item>
      <item>Marijana Ritonja, Stjepana Radića 1, 48362 Kloštar Podravski</item>
      <item>Domagoj Krpina, Petra Preradovića 17/III, 42000 Varaždin</item>
      <item>Dragutin Martinjaš</item>
      <item>Željko Ritonja, O.keršovanija 4, 40000 Čakovec</item>
      <item>Leila Marković, odvjetnica, Strojarska cesta 20/XXII, 10000 Zagreb</item>
      <item>TRIGLAV OSIGURANJE d. d., Antuna Heinza 4, 10000 Zagreb</item>
      <item>JUJNOVIĆ LUČIĆ MARKOVIĆ Odvjetničko društvo javno trgovačko društvo, Strojarska cesta 20, 10000 Zagreb</item>
    </izvorni_sadrzaj>
    <derivirana_varijabla naziv="DomainObject.Predmet.OstaliListFormatedWithAdress_1">
      <item>Sanja Kraljek, Kralja Tomislava 14, 40000 Čakovec</item>
      <item>ZOU ALEN SORIĆ I ALEKSANDRA TOMEKOVIĆ DUNDA, B. Adžije 22/2, 10000 Zagreb</item>
      <item>MY WAY društvo s ograničenom odgovornošću za trgovinu i usluge, Otokara Keršovanija 4, 40000 Čakovec</item>
      <item>Zemljišnjoknjižni odjel</item>
      <item>Stjepan Murk, Novo Naselje 29, 40000 Novakovec</item>
      <item>PRIVREDNA BANKA ZAGREB - DIONIČKO DRUŠTVO, Radnička cesta 50, Zagreb</item>
      <item>Davor Ivančić, Park Rudlofa Kropeka 1, 40000 Čakovec</item>
      <item>Marijana Ritonja, Stjepana Radića 1, 48362 Kloštar Podravski</item>
      <item>Domagoj Krpina, Petra Preradovića 17/III, 42000 Varaždin</item>
      <item>Dragutin Martinjaš</item>
      <item>Željko Ritonja, O.keršovanija 4, 40000 Čakovec</item>
      <item>Leila Marković, odvjetnica, Strojarska cesta 20/XXII, 10000 Zagreb</item>
      <item>TRIGLAV OSIGURANJE d. d., Antuna Heinza 4, 10000 Zagreb</item>
      <item>JUJNOVIĆ LUČIĆ MARKOVIĆ Odvjetničko društvo javno trgovačko društvo, Strojarska cesta 20, 10000 Zagreb</item>
    </derivirana_varijabla>
  </DomainObject.Predmet.OstaliListFormatedWithAdress>
  <DomainObject.Predmet.OstaliListFormatedWithAdressOIB>
    <izvorni_sadrzaj>
      <item>Sanja Kraljek, OIB 44015522626, Kralja Tomislava 14, 40000 Čakovec</item>
      <item>ZOU ALEN SORIĆ I ALEKSANDRA TOMEKOVIĆ DUNDA, B. Adžije 22/2, 10000 Zagreb</item>
      <item>MY WAY društvo s ograničenom odgovornošću za trgovinu i usluge, OIB 98558989346, Otokara Keršovanija 4, 40000 Čakovec</item>
      <item>Zemljišnjoknjižni odjel</item>
      <item>Stjepan Murk, OIB 44067212014, Novo Naselje 29, 40000 Novakovec</item>
      <item>PRIVREDNA BANKA ZAGREB - DIONIČKO DRUŠTVO, OIB 02535697732, Radnička cesta 50, Zagreb</item>
      <item>Davor Ivančić, OIB 21146522885, Park Rudlofa Kropeka 1, 40000 Čakovec</item>
      <item>Marijana Ritonja, OIB 38726475636, Stjepana Radića 1, 48362 Kloštar Podravski</item>
      <item>Domagoj Krpina, OIB 82326941303, Petra Preradovića 17/III, 42000 Varaždin</item>
      <item>Dragutin Martinjaš, OIB 56560347503</item>
      <item>Željko Ritonja, OIB 52642112478, O.keršovanija 4, 40000 Čakovec</item>
      <item>Leila Marković, odvjetnica, Strojarska cesta 20/XXII, 10000 Zagreb</item>
      <item>TRIGLAV OSIGURANJE d. d., OIB 29743547503, Antuna Heinza 4, 10000 Zagreb</item>
      <item>JUJNOVIĆ LUČIĆ MARKOVIĆ Odvjetničko društvo javno trgovačko društvo, OIB 46736017727, Strojarska cesta 20, 10000 Zagreb</item>
    </izvorni_sadrzaj>
    <derivirana_varijabla naziv="DomainObject.Predmet.OstaliListFormatedWithAdressOIB_1">
      <item>Sanja Kraljek, OIB 44015522626, Kralja Tomislava 14, 40000 Čakovec</item>
      <item>ZOU ALEN SORIĆ I ALEKSANDRA TOMEKOVIĆ DUNDA, B. Adžije 22/2, 10000 Zagreb</item>
      <item>MY WAY društvo s ograničenom odgovornošću za trgovinu i usluge, OIB 98558989346, Otokara Keršovanija 4, 40000 Čakovec</item>
      <item>Zemljišnjoknjižni odjel</item>
      <item>Stjepan Murk, OIB 44067212014, Novo Naselje 29, 40000 Novakovec</item>
      <item>PRIVREDNA BANKA ZAGREB - DIONIČKO DRUŠTVO, OIB 02535697732, Radnička cesta 50, Zagreb</item>
      <item>Davor Ivančić, OIB 21146522885, Park Rudlofa Kropeka 1, 40000 Čakovec</item>
      <item>Marijana Ritonja, OIB 38726475636, Stjepana Radića 1, 48362 Kloštar Podravski</item>
      <item>Domagoj Krpina, OIB 82326941303, Petra Preradovića 17/III, 42000 Varaždin</item>
      <item>Dragutin Martinjaš, OIB 56560347503</item>
      <item>Željko Ritonja, OIB 52642112478, O.keršovanija 4, 40000 Čakovec</item>
      <item>Leila Marković, odvjetnica, Strojarska cesta 20/XXII, 10000 Zagreb</item>
      <item>TRIGLAV OSIGURANJE d. d., OIB 29743547503, Antuna Heinza 4, 10000 Zagreb</item>
      <item>JUJNOVIĆ LUČIĆ MARKOVIĆ Odvjetničko društvo javno trgovačko društvo, OIB 46736017727, Strojarska cesta 20, 10000 Zagreb</item>
    </derivirana_varijabla>
  </DomainObject.Predmet.OstaliListFormatedWithAdressOIB>
  <DomainObject.Predmet.OstaliListNazivFormated>
    <izvorni_sadrzaj>
      <item>Sanja Kraljek</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item>TRIGLAV OSIGURANJE d. d.</item>
      <item>JUJNOVIĆ LUČIĆ MARKOVIĆ Odvjetničko društvo javno trgovačko društvo</item>
    </izvorni_sadrzaj>
    <derivirana_varijabla naziv="DomainObject.Predmet.OstaliListNazivFormated_1">
      <item>Sanja Kraljek</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item>TRIGLAV OSIGURANJE d. d.</item>
      <item>JUJNOVIĆ LUČIĆ MARKOVIĆ Odvjetničko društvo javno trgovačko društvo</item>
    </derivirana_varijabla>
  </DomainObject.Predmet.OstaliListNazivFormated>
  <DomainObject.Predmet.OstaliListNazivFormatedOIB>
    <izvorni_sadrzaj>
      <item>Sanja Kraljek, OIB 44015522626</item>
      <item>ZOU ALEN SORIĆ I ALEKSANDRA TOMEKOVIĆ DUNDA</item>
      <item>MY WAY društvo s ograničenom odgovornošću za trgovinu i usluge, OIB 98558989346</item>
      <item>Zemljišnjoknjižni odjel</item>
      <item>Stjepan Murk, OIB 44067212014</item>
      <item>PRIVREDNA BANKA ZAGREB - DIONIČKO DRUŠTVO, OIB 02535697732</item>
      <item>Davor Ivančić, OIB 21146522885</item>
      <item>Marijana Ritonja, OIB 38726475636</item>
      <item>Domagoj Krpina, OIB 82326941303</item>
      <item>Dragutin Martinjaš, OIB 56560347503</item>
      <item>Željko Ritonja, OIB 52642112478</item>
      <item>Leila Marković, odvjetnica</item>
      <item>TRIGLAV OSIGURANJE d. d., OIB 29743547503</item>
      <item>JUJNOVIĆ LUČIĆ MARKOVIĆ Odvjetničko društvo javno trgovačko društvo, OIB 46736017727</item>
    </izvorni_sadrzaj>
    <derivirana_varijabla naziv="DomainObject.Predmet.OstaliListNazivFormatedOIB_1">
      <item>Sanja Kraljek, OIB 44015522626</item>
      <item>ZOU ALEN SORIĆ I ALEKSANDRA TOMEKOVIĆ DUNDA</item>
      <item>MY WAY društvo s ograničenom odgovornošću za trgovinu i usluge, OIB 98558989346</item>
      <item>Zemljišnjoknjižni odjel</item>
      <item>Stjepan Murk, OIB 44067212014</item>
      <item>PRIVREDNA BANKA ZAGREB - DIONIČKO DRUŠTVO, OIB 02535697732</item>
      <item>Davor Ivančić, OIB 21146522885</item>
      <item>Marijana Ritonja, OIB 38726475636</item>
      <item>Domagoj Krpina, OIB 82326941303</item>
      <item>Dragutin Martinjaš, OIB 56560347503</item>
      <item>Željko Ritonja, OIB 52642112478</item>
      <item>Leila Marković, odvjetnica</item>
      <item>TRIGLAV OSIGURANJE d. d., OIB 29743547503</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St-11/2003-200</izvorni_sadrzaj>
    <derivirana_varijabla naziv="DomainObject.PoslovniBrojDokumenta_1">St-11/2003-200</derivirana_varijabla>
  </DomainObject.PoslovniBrojDokumenta>
  <DomainObject.Predmet.StrankaIDrugi>
    <izvorni_sadrzaj>Međimurska banka d. d.</izvorni_sadrzaj>
    <derivirana_varijabla naziv="DomainObject.Predmet.StrankaIDrugi_1">Međimurska banka d. d.</derivirana_varijabla>
  </DomainObject.Predmet.StrankaIDrugi>
  <DomainObject.Predmet.ProtustrankaIDrugi>
    <izvorni_sadrzaj>Knjigoplastika društvo s ograničenom odgovornošću</izvorni_sadrzaj>
    <derivirana_varijabla naziv="DomainObject.Predmet.ProtustrankaIDrugi_1">Knjigoplastika društvo s ograničenom odgovornošću</derivirana_varijabla>
  </DomainObject.Predmet.ProtustrankaIDrugi>
  <DomainObject.Predmet.StrankaIDrugiAdressOIB>
    <izvorni_sadrzaj>Međimurska banka d. d., OIB 48744996512, Valenta Morandinija 37, Čakovec</izvorni_sadrzaj>
    <derivirana_varijabla naziv="DomainObject.Predmet.StrankaIDrugiAdressOIB_1">Međimurska banka d. d., OIB 48744996512, Valenta Morandinija 37, Čakovec</derivirana_varijabla>
  </DomainObject.Predmet.StrankaIDrugiAdressOIB>
  <DomainObject.Predmet.ProtustrankaIDrugiAdressOIB>
    <izvorni_sadrzaj>Knjigoplastika društvo s ograničenom odgovornošću, OIB 27974243585, Buzovečka 32, 40000 Čakovec</izvorni_sadrzaj>
    <derivirana_varijabla naziv="DomainObject.Predmet.ProtustrankaIDrugiAdressOIB_1">Knjigoplastika društvo s ograničenom odgovornošću, OIB 27974243585, Buzovečka 32,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Kraljek</item>
      <item>Knjigoplastika društvo s ograničenom odgovornošću</item>
      <item>Međimurska banka d. d.</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item>TRIGLAV OSIGURANJE d. d.</item>
      <item>JUJNOVIĆ LUČIĆ MARKOVIĆ Odvjetničko društvo javno trgovačko društvo</item>
    </izvorni_sadrzaj>
    <derivirana_varijabla naziv="DomainObject.Predmet.SudioniciListNaziv_1">
      <item>Sanja Kraljek</item>
      <item>Knjigoplastika društvo s ograničenom odgovornošću</item>
      <item>Međimurska banka d. d.</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item>TRIGLAV OSIGURANJE d. d.</item>
      <item>JUJNOVIĆ LUČIĆ MARKOVIĆ Odvjetničko društvo javno trgovačko društvo</item>
    </derivirana_varijabla>
  </DomainObject.Predmet.SudioniciListNaziv>
  <DomainObject.Predmet.SudioniciListAdressOIB>
    <izvorni_sadrzaj>
      <item>Sanja Kraljek, OIB 44015522626, Kralja Tomislava 14,40000 Čakovec</item>
      <item>Knjigoplastika društvo s ograničenom odgovornošću, OIB 27974243585, Buzovečka 32,40000 Čakovec</item>
      <item>Međimurska banka d. d., OIB 48744996512, Valenta Morandinija 37,Čakovec</item>
      <item>ZOU ALEN SORIĆ I ALEKSANDRA TOMEKOVIĆ DUNDA, B. Adžije 22/2,10000 Zagreb</item>
      <item>MY WAY društvo s ograničenom odgovornošću za trgovinu i usluge, OIB 98558989346, Otokara Keršovanija 4,40000 Čakovec</item>
      <item>Zemljišnjoknjižni odjel</item>
      <item>Stjepan Murk, OIB 44067212014, Novo Naselje 29,40000 Novakovec</item>
      <item>PRIVREDNA BANKA ZAGREB - DIONIČKO DRUŠTVO, OIB 02535697732, Radnička cesta 50,Zagreb</item>
      <item>Davor Ivančić, OIB 21146522885, Park Rudlofa Kropeka 1,40000 Čakovec</item>
      <item>Marijana Ritonja, OIB 38726475636, Stjepana Radića 1,48362 Kloštar Podravski</item>
      <item>Domagoj Krpina, OIB 82326941303, Petra Preradovića 17/III,42000 Varaždin</item>
      <item>Dragutin Martinjaš, OIB 56560347503</item>
      <item>Željko Ritonja, OIB 52642112478, O.keršovanija 4,40000 Čakovec</item>
      <item>Leila Marković, odvjetnica, Strojarska cesta 20/XXII,10000 Zagreb</item>
      <item>TRIGLAV OSIGURANJE d. d., OIB 29743547503, Antuna Heinza 4,10000 Zagreb</item>
      <item>JUJNOVIĆ LUČIĆ MARKOVIĆ Odvjetničko društvo javno trgovačko društvo, OIB 46736017727, Strojarska cesta 20,10000 Zagreb</item>
    </izvorni_sadrzaj>
    <derivirana_varijabla naziv="DomainObject.Predmet.SudioniciListAdressOIB_1">
      <item>Sanja Kraljek, OIB 44015522626, Kralja Tomislava 14,40000 Čakovec</item>
      <item>Knjigoplastika društvo s ograničenom odgovornošću, OIB 27974243585, Buzovečka 32,40000 Čakovec</item>
      <item>Međimurska banka d. d., OIB 48744996512, Valenta Morandinija 37,Čakovec</item>
      <item>ZOU ALEN SORIĆ I ALEKSANDRA TOMEKOVIĆ DUNDA, B. Adžije 22/2,10000 Zagreb</item>
      <item>MY WAY društvo s ograničenom odgovornošću za trgovinu i usluge, OIB 98558989346, Otokara Keršovanija 4,40000 Čakovec</item>
      <item>Zemljišnjoknjižni odjel</item>
      <item>Stjepan Murk, OIB 44067212014, Novo Naselje 29,40000 Novakovec</item>
      <item>PRIVREDNA BANKA ZAGREB - DIONIČKO DRUŠTVO, OIB 02535697732, Radnička cesta 50,Zagreb</item>
      <item>Davor Ivančić, OIB 21146522885, Park Rudlofa Kropeka 1,40000 Čakovec</item>
      <item>Marijana Ritonja, OIB 38726475636, Stjepana Radića 1,48362 Kloštar Podravski</item>
      <item>Domagoj Krpina, OIB 82326941303, Petra Preradovića 17/III,42000 Varaždin</item>
      <item>Dragutin Martinjaš, OIB 56560347503</item>
      <item>Željko Ritonja, OIB 52642112478, O.keršovanija 4,40000 Čakovec</item>
      <item>Leila Marković, odvjetnica, Strojarska cesta 20/XXII,10000 Zagreb</item>
      <item>TRIGLAV OSIGURANJE d. d., OIB 29743547503, Antuna Heinza 4,10000 Zagreb</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44015522626</item>
      <item>, OIB 27974243585</item>
      <item>, OIB 48744996512</item>
      <item>, OIB null</item>
      <item>, OIB 98558989346</item>
      <item>, OIB null</item>
      <item>, OIB 44067212014</item>
      <item>, OIB 02535697732</item>
      <item>, OIB 21146522885</item>
      <item>, OIB 38726475636</item>
      <item>, OIB 82326941303</item>
      <item>, OIB 56560347503</item>
      <item>, OIB 52642112478</item>
      <item>, OIB null</item>
      <item>, OIB 29743547503</item>
      <item>, OIB 46736017727</item>
    </izvorni_sadrzaj>
    <derivirana_varijabla naziv="DomainObject.Predmet.SudioniciListNazivOIB_1">
      <item>, OIB 44015522626</item>
      <item>, OIB 27974243585</item>
      <item>, OIB 48744996512</item>
      <item>, OIB null</item>
      <item>, OIB 98558989346</item>
      <item>, OIB null</item>
      <item>, OIB 44067212014</item>
      <item>, OIB 02535697732</item>
      <item>, OIB 21146522885</item>
      <item>, OIB 38726475636</item>
      <item>, OIB 82326941303</item>
      <item>, OIB 56560347503</item>
      <item>, OIB 52642112478</item>
      <item>, OIB null</item>
      <item>, OIB 29743547503</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299</properties:Words>
  <properties:Characters>1688</properties:Characters>
  <properties:Lines>60</properties:Lines>
  <properties:Paragraphs>23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2017-02-27T10:50:00Z</dcterms:created>
  <dc:creator>Korisnik</dc:creator>
  <cp:lastModifiedBy>Lea Rogina</cp:lastModifiedBy>
  <cp:lastPrinted>2017-04-27T10:11:00Z</cp:lastPrinted>
  <dcterms:modified xmlns:xsi="http://www.w3.org/2001/XMLSchema-instance" xsi:type="dcterms:W3CDTF">2017-04-27T10:35:00Z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St-11/2003-200 / Zapisnik - Skupština vjerovnika</vt:lpwstr>
  </prop:property>
  <prop:property name="CC_coloring" pid="4" fmtid="{D5CDD505-2E9C-101B-9397-08002B2CF9AE}">
    <vt:bool>false</vt:bool>
  </prop:property>
  <prop:property name="BrojStranica" pid="5" fmtid="{D5CDD505-2E9C-101B-9397-08002B2CF9AE}">
    <vt:i4>2</vt:i4>
  </prop:property>
</prop:Properties>
</file>