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15ab" w14:paraId="b5515ab" w:rsidRDefault="00624A72" w:rsidP="00586DD5" w:rsidR="00586DD5" w:rsidRPr="00D459F2">
      <w:pPr>
        <w15:collapsed w:val="false"/>
      </w:pPr>
      <w:bookmarkStart w:name="_GoBack" w:id="0"/>
      <w:bookmarkEnd w:id="0"/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BA4A98">
        <w:t>1539/17-13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BA4A98" w:rsidRPr="00D15867">
        <w:rPr>
          <w:lang w:val="pt-BR"/>
        </w:rPr>
        <w:t>PREMIUM INTERNATIONAL j.</w:t>
      </w:r>
      <w:r w:rsidR="00BA4A98">
        <w:rPr>
          <w:lang w:val="pt-BR"/>
        </w:rPr>
        <w:t>d.o.o., Zagreb, Ratarska 35</w:t>
      </w:r>
      <w:r w:rsidR="00BA4A98" w:rsidRPr="00D15867">
        <w:rPr>
          <w:lang w:val="pt-BR"/>
        </w:rPr>
        <w:t>, OIB 12663890877</w:t>
      </w:r>
      <w:r w:rsidRPr="00D459F2">
        <w:rPr>
          <w:lang w:val="pt-BR"/>
        </w:rPr>
        <w:t xml:space="preserve">, </w:t>
      </w:r>
      <w:r w:rsidR="00002033">
        <w:rPr>
          <w:lang w:val="pt-BR"/>
        </w:rPr>
        <w:t>10</w:t>
      </w:r>
      <w:r w:rsidR="00D459F2" w:rsidRPr="00D459F2">
        <w:t xml:space="preserve">. </w:t>
      </w:r>
      <w:r w:rsidR="00002033">
        <w:t>listopada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BA4A98" w:rsidRPr="00D15867">
        <w:rPr>
          <w:lang w:val="pt-BR"/>
        </w:rPr>
        <w:t>PREMIUM INTERNATIONAL j.</w:t>
      </w:r>
      <w:r w:rsidR="00BA4A98">
        <w:rPr>
          <w:lang w:val="pt-BR"/>
        </w:rPr>
        <w:t>d.o.o., Zagreb, Ratarska 35</w:t>
      </w:r>
      <w:r w:rsidR="00BA4A98" w:rsidRPr="00D15867">
        <w:rPr>
          <w:lang w:val="pt-BR"/>
        </w:rPr>
        <w:t>, OIB 12663890877</w:t>
      </w:r>
      <w:r w:rsidR="007332C3" w:rsidRPr="00D459F2">
        <w:rPr>
          <w:lang w:val="pt-BR"/>
        </w:rPr>
        <w:t xml:space="preserve">, za </w:t>
      </w:r>
      <w:r w:rsidR="00791459">
        <w:t>16</w:t>
      </w:r>
      <w:r w:rsidR="00D459F2" w:rsidRPr="00D459F2">
        <w:t xml:space="preserve">. </w:t>
      </w:r>
      <w:r w:rsidR="00002033">
        <w:t>studenog</w:t>
      </w:r>
      <w:r w:rsidR="00D459F2" w:rsidRPr="00D459F2">
        <w:t xml:space="preserve"> 2018</w:t>
      </w:r>
      <w:r w:rsidR="00026C87" w:rsidRPr="00D459F2">
        <w:t xml:space="preserve">. u </w:t>
      </w:r>
      <w:r w:rsidR="00791459">
        <w:t>9</w:t>
      </w:r>
      <w:r w:rsidR="00F030F3" w:rsidRPr="00D459F2">
        <w:t>:</w:t>
      </w:r>
      <w:r w:rsidR="00BA4A98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="000C5472">
        <w:t xml:space="preserve"> </w:t>
      </w:r>
      <w:r w:rsidRPr="008276BF">
        <w:t>pravna osoba ovlaštena za obavljanje poslova platnog prometa za dužnika</w:t>
      </w:r>
      <w:r w:rsidR="00791459">
        <w:t xml:space="preserve"> –</w:t>
      </w:r>
      <w:r w:rsidR="00BA4A98">
        <w:t xml:space="preserve"> Erste &amp; </w:t>
      </w:r>
      <w:proofErr w:type="spellStart"/>
      <w:r w:rsidR="00BA4A98">
        <w:t>Steiermarkische</w:t>
      </w:r>
      <w:proofErr w:type="spellEnd"/>
      <w:r w:rsidR="00BA4A98">
        <w:t xml:space="preserve"> </w:t>
      </w:r>
      <w:proofErr w:type="spellStart"/>
      <w:r w:rsidR="00BA4A98">
        <w:t>bank</w:t>
      </w:r>
      <w:proofErr w:type="spellEnd"/>
      <w:r w:rsidR="00BA4A98">
        <w:t xml:space="preserve"> </w:t>
      </w:r>
      <w:r w:rsidR="00791459">
        <w:t>d.d.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791459">
        <w:t>1</w:t>
      </w:r>
      <w:r w:rsidR="00002033">
        <w:t>0</w:t>
      </w:r>
      <w:r w:rsidR="00D459F2" w:rsidRPr="00D459F2">
        <w:t xml:space="preserve">. </w:t>
      </w:r>
      <w:r w:rsidR="00002033">
        <w:t>listopada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D36736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7B64C7" w:rsidR="00D36736">
      <w:pPr>
        <w:ind w:firstLine="708" w:left="3540"/>
        <w:jc w:val="right"/>
      </w:pPr>
      <w:r w:rsidRPr="00D459F2">
        <w:rPr>
          <w:b/>
        </w:rPr>
        <w:tab/>
      </w:r>
      <w:r w:rsidR="00D36736">
        <w:t xml:space="preserve">Za točnost </w:t>
      </w:r>
      <w:proofErr w:type="spellStart"/>
      <w:r w:rsidR="00D36736">
        <w:t>otpravka</w:t>
      </w:r>
      <w:proofErr w:type="spellEnd"/>
      <w:r w:rsidR="00D36736">
        <w:t>-ovlašteni službenik:</w:t>
      </w:r>
    </w:p>
    <w:p w:rsidRDefault="00D36736" w:rsidP="007B64C7" w:rsidR="00D36736">
      <w:pPr>
        <w:ind w:firstLine="708" w:left="3540"/>
        <w:jc w:val="right"/>
      </w:pPr>
      <w:r>
        <w:t xml:space="preserve">                                       Valentina Gabud</w:t>
      </w:r>
    </w:p>
    <w:p w:rsidRDefault="00624A72" w:rsidP="006B708C" w:rsidR="00624A72">
      <w:pPr>
        <w:rPr>
          <w:b/>
        </w:rPr>
      </w:pPr>
    </w:p>
    <w:sectPr w:rsidSect="00ED240E" w:rsidR="00624A7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033" w:rsidR="00002033">
    <w:pPr>
      <w:pStyle w:val="Zaglavlje"/>
    </w:pPr>
    <w:r>
      <w:t xml:space="preserve">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2033"/>
    <w:rsid w:val="00014CE5"/>
    <w:rsid w:val="00026C87"/>
    <w:rsid w:val="000371F2"/>
    <w:rsid w:val="00071509"/>
    <w:rsid w:val="00075172"/>
    <w:rsid w:val="000A06F5"/>
    <w:rsid w:val="000C5472"/>
    <w:rsid w:val="000D43FC"/>
    <w:rsid w:val="000D5126"/>
    <w:rsid w:val="000E19ED"/>
    <w:rsid w:val="000E1DC5"/>
    <w:rsid w:val="000F14A5"/>
    <w:rsid w:val="001576E9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A4A98"/>
    <w:rsid w:val="00BF0BBF"/>
    <w:rsid w:val="00C20A9B"/>
    <w:rsid w:val="00C42931"/>
    <w:rsid w:val="00C83A8C"/>
    <w:rsid w:val="00CA1A7E"/>
    <w:rsid w:val="00CD0B3B"/>
    <w:rsid w:val="00D03437"/>
    <w:rsid w:val="00D36736"/>
    <w:rsid w:val="00D459F2"/>
    <w:rsid w:val="00D47D35"/>
    <w:rsid w:val="00D52D3B"/>
    <w:rsid w:val="00D74489"/>
    <w:rsid w:val="00DB06B8"/>
    <w:rsid w:val="00DC5B26"/>
    <w:rsid w:val="00E07559"/>
    <w:rsid w:val="00E56BA5"/>
    <w:rsid w:val="00E9131D"/>
    <w:rsid w:val="00EA7FA1"/>
    <w:rsid w:val="00ED240E"/>
    <w:rsid w:val="00EF7A29"/>
    <w:rsid w:val="00F030F3"/>
    <w:rsid w:val="00F111B0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7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7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St-1539/2017</izvorni_sadrzaj>
    <derivirana_varijabla naziv="DomainObject.Predmet.OznakaBroj_1">St-1539/2017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INTERNATIONAL j.d.o.o. zastupanog po punomoćniku Jasna Kušanić; Niki Buntić</izvorni_sadrzaj>
    <derivirana_varijabla naziv="DomainObject.Predmet.ProtustrankaFormated_1">  PREMIUM INTERNATIONAL j.d.o.o. zastupanog po punomoćniku Jasna Kušanić; Niki Buntić</derivirana_varijabla>
  </DomainObject.Predmet.ProtustrankaFormated>
  <DomainObject.Predmet.ProtustrankaFormatedOIB>
    <izvorni_sadrzaj>  PREMIUM INTERNATIONAL j.d.o.o., OIB 12663890877 zastupanog po punomoćniku Jasna Kušanić; Niki Buntić</izvorni_sadrzaj>
    <derivirana_varijabla naziv="DomainObject.Predmet.ProtustrankaFormatedOIB_1">  PREMIUM INTERNATIONAL j.d.o.o., OIB 12663890877 zastupanog po punomoćniku Jasna Kušanić; Niki Buntić</derivirana_varijabla>
  </DomainObject.Predmet.ProtustrankaFormatedOIB>
  <DomainObject.Predmet.ProtustrankaFormatedWithAdress>
    <izvorni_sadrzaj> PREMIUM INTERNATIONAL j.d.o.o., Vilima Korajca 4, 10000 Zagreb zastupanog po punomoćniku Jasna Kušanić; Niki Buntić</izvorni_sadrzaj>
    <derivirana_varijabla naziv="DomainObject.Predmet.ProtustrankaFormatedWithAdress_1"> PREMIUM INTERNATIONAL j.d.o.o., Vilima Korajca 4, 10000 Zagreb zastupanog po punomoćniku Jasna Kušanić; Niki Buntić</derivirana_varijabla>
  </DomainObject.Predmet.ProtustrankaFormatedWithAdress>
  <DomainObject.Predmet.ProtustrankaFormatedWithAdressOIB>
    <izvorni_sadrzaj> PREMIUM INTERNATIONAL j.d.o.o., OIB 12663890877, Vilima Korajca 4, 10000 Zagreb zastupanog po punomoćniku Jasna Kušanić; Niki Buntić</izvorni_sadrzaj>
    <derivirana_varijabla naziv="DomainObject.Predmet.ProtustrankaFormatedWithAdressOIB_1"> PREMIUM INTERNATIONAL j.d.o.o., OIB 12663890877, Vilima Korajca 4, 10000 Zagreb zastupanog po punomoćniku Jasna Kušanić; Niki Buntić</derivirana_varijabla>
  </DomainObject.Predmet.ProtustrankaFormatedWithAdressOIB>
  <DomainObject.Predmet.ProtustrankaWithAdress>
    <izvorni_sadrzaj>PREMIUM INTERNATIONAL j.d.o.o. Vilima Korajca 4, 10000 Zagreb</izvorni_sadrzaj>
    <derivirana_varijabla naziv="DomainObject.Predmet.ProtustrankaWithAdress_1">PREMIUM INTERNATIONAL j.d.o.o. Vilima Korajca 4, 10000 Zagreb</derivirana_varijabla>
  </DomainObject.Predmet.ProtustrankaWithAdress>
  <DomainObject.Predmet.ProtustrankaWithAdressOIB>
    <izvorni_sadrzaj>PREMIUM INTERNATIONAL j.d.o.o., OIB 12663890877, Vilima Korajca 4, 10000 Zagreb</izvorni_sadrzaj>
    <derivirana_varijabla naziv="DomainObject.Predmet.ProtustrankaWithAdressOIB_1">PREMIUM INTERNATIONAL j.d.o.o., OIB 12663890877, Vilima Korajca 4, 10000 Zagreb</derivirana_varijabla>
  </DomainObject.Predmet.ProtustrankaWithAdressOIB>
  <DomainObject.Predmet.ProtustrankaNazivFormated>
    <izvorni_sadrzaj>PREMIUM INTERNATIONAL j.d.o.o.</izvorni_sadrzaj>
    <derivirana_varijabla naziv="DomainObject.Predmet.ProtustrankaNazivFormated_1">PREMIUM INTERNATIONAL j.d.o.o.</derivirana_varijabla>
  </DomainObject.Predmet.ProtustrankaNazivFormated>
  <DomainObject.Predmet.ProtustrankaNazivFormatedOIB>
    <izvorni_sadrzaj>PREMIUM INTERNATIONAL j.d.o.o., OIB 12663890877</izvorni_sadrzaj>
    <derivirana_varijabla naziv="DomainObject.Predmet.ProtustrankaNazivFormatedOIB_1">PREMIUM INTERNATIONAL j.d.o.o., OIB 12663890877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INTERNATIONAL j.d.o.o. zastupanog po punomoćniku Jasna Kušanić; Niki Buntić</item>
    </izvorni_sadrzaj>
    <derivirana_varijabla naziv="DomainObject.Predmet.ProtuStrankaListFormated_1">
      <item>PREMIUM INTERNATIONAL j.d.o.o. zastupanog po punomoćniku Jasna Kušanić; Niki Buntić</item>
    </derivirana_varijabla>
  </DomainObject.Predmet.ProtuStrankaListFormated>
  <DomainObject.Predmet.ProtuStrankaListFormatedOIB>
    <izvorni_sadrzaj>
      <item>PREMIUM INTERNATIONAL j.d.o.o., OIB 12663890877 zastupanog po punomoćniku Jasna Kušanić; Niki Buntić</item>
    </izvorni_sadrzaj>
    <derivirana_varijabla naziv="DomainObject.Predmet.ProtuStrankaListFormatedOIB_1">
      <item>PREMIUM INTERNATIONAL j.d.o.o., OIB 12663890877 zastupanog po punomoćniku Jasna Kušanić; Niki Buntić</item>
    </derivirana_varijabla>
  </DomainObject.Predmet.ProtuStrankaListFormatedOIB>
  <DomainObject.Predmet.ProtuStrankaListFormatedWithAdress>
    <izvorni_sadrzaj>
      <item>PREMIUM INTERNATIONAL j.d.o.o., Vilima Korajca 4, 10000 Zagreb zastupanog po punomoćniku Jasna Kušanić; Niki Buntić</item>
    </izvorni_sadrzaj>
    <derivirana_varijabla naziv="DomainObject.Predmet.ProtuStrankaListFormatedWithAdress_1">
      <item>PREMIUM INTERNATIONAL j.d.o.o., Vilima Korajca 4, 10000 Zagreb zastupanog po punomoćniku Jasna Kušanić; Niki Buntić</item>
    </derivirana_varijabla>
  </DomainObject.Predmet.ProtuStrankaListFormatedWithAdress>
  <DomainObject.Predmet.ProtuStrankaListFormatedWithAdressOIB>
    <izvorni_sadrzaj>
      <item>PREMIUM INTERNATIONAL j.d.o.o., OIB 12663890877, Vilima Korajca 4, 10000 Zagreb zastupanog po punomoćniku Jasna Kušanić; Niki Buntić</item>
    </izvorni_sadrzaj>
    <derivirana_varijabla naziv="DomainObject.Predmet.ProtuStrankaListFormatedWithAdressOIB_1">
      <item>PREMIUM INTERNATIONAL j.d.o.o., OIB 12663890877, Vilima Korajca 4, 10000 Zagreb zastupanog po punomoćniku Jasna Kušanić; Niki Buntić</item>
    </derivirana_varijabla>
  </DomainObject.Predmet.ProtuStrankaListFormatedWithAdressOIB>
  <DomainObject.Predmet.ProtuStrankaListNazivFormated>
    <izvorni_sadrzaj>
      <item>PREMIUM INTERNATIONAL j.d.o.o.</item>
    </izvorni_sadrzaj>
    <derivirana_varijabla naziv="DomainObject.Predmet.ProtuStrankaListNazivFormated_1">
      <item>PREMIUM INTERNATIONAL j.d.o.o.</item>
    </derivirana_varijabla>
  </DomainObject.Predmet.ProtuStrankaListNazivFormated>
  <DomainObject.Predmet.ProtuStrankaListNazivFormatedOIB>
    <izvorni_sadrzaj>
      <item>PREMIUM INTERNATIONAL j.d.o.o., OIB 12663890877</item>
    </izvorni_sadrzaj>
    <derivirana_varijabla naziv="DomainObject.Predmet.ProtuStrankaListNazivFormatedOIB_1">
      <item>PREMIUM INTERNATIONAL j.d.o.o., OIB 12663890877</item>
    </derivirana_varijabla>
  </DomainObject.Predmet.ProtuStrankaListNazivFormatedOIB>
  <DomainObject.Predmet.OstaliListFormated>
    <izvorni_sadrzaj>
      <item>Jasna Kušanić punomoćnica sudionika u postupku PREMIUM INTERNATIONAL j.d.o.o.</item>
      <item>Niki Buntić punomoćnik sudionika u postupku PREMIUM INTERNATIONAL j.d.o.o.</item>
    </izvorni_sadrzaj>
    <derivirana_varijabla naziv="DomainObject.Predmet.OstaliListFormated_1">
      <item>Jasna Kušanić punomoćnica sudionika u postupku PREMIUM INTERNATIONAL j.d.o.o.</item>
      <item>Niki Buntić punomoćnik sudionika u postupku PREMIUM INTERNATIONAL j.d.o.o.</item>
    </derivirana_varijabla>
  </DomainObject.Predmet.OstaliListFormated>
  <DomainObject.Predmet.OstaliListFormatedOIB>
    <izvorni_sadrzaj>
      <item>Jasna Kušanić, OIB 13658850506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OIB_1">
      <item>Jasna Kušanić, OIB 13658850506 punomoćnica sudionika u postupku PREMIUM INTERNATIONAL j.d.o.o.</item>
      <item>Niki Buntić, OIB 65437189298 punomoćnik sudionika u postupku PREMIUM INTERNATIONAL j.d.o.o.</item>
    </derivirana_varijabla>
  </DomainObject.Predmet.OstaliListFormatedOIB>
  <DomainObject.Predmet.OstaliListFormatedWithAdress>
    <izvorni_sadrzaj>
      <item>Jasna Kušanić, Donja Šemnica 289, 49000 Donja Šemnica punomoćnica sudionika u postupku PREMIUM INTERNATIONAL j.d.o.o.</item>
      <item>Niki Buntić punomoćnik sudionika u postupku PREMIUM INTERNATIONAL j.d.o.o.</item>
    </izvorni_sadrzaj>
    <derivirana_varijabla naziv="DomainObject.Predmet.OstaliListFormatedWithAdress_1">
      <item>Jasna Kušanić, Donja Šemnica 289, 49000 Donja Šemnica punomoćnica sudionika u postupku PREMIUM INTERNATIONAL j.d.o.o.</item>
      <item>Niki Buntić punomoćnik sudionika u postupku PREMIUM INTERNATIONAL j.d.o.o.</item>
    </derivirana_varijabla>
  </DomainObject.Predmet.OstaliListFormatedWithAdress>
  <DomainObject.Predmet.OstaliListFormatedWithAdressOIB>
    <izvorni_sadrzaj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WithAdressOIB_1"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derivirana_varijabla>
  </DomainObject.Predmet.OstaliListFormatedWithAdressOIB>
  <DomainObject.Predmet.OstaliListNazivFormated>
    <izvorni_sadrzaj>
      <item>Jasna Kušanić</item>
      <item>Niki Buntić</item>
    </izvorni_sadrzaj>
    <derivirana_varijabla naziv="DomainObject.Predmet.OstaliListNazivFormated_1">
      <item>Jasna Kušanić</item>
      <item>Niki Buntić</item>
    </derivirana_varijabla>
  </DomainObject.Predmet.OstaliListNazivFormated>
  <DomainObject.Predmet.OstaliListNazivFormatedOIB>
    <izvorni_sadrzaj>
      <item>Jasna Kušanić, OIB 13658850506</item>
      <item>Niki Buntić, OIB 65437189298</item>
    </izvorni_sadrzaj>
    <derivirana_varijabla naziv="DomainObject.Predmet.OstaliListNazivFormatedOIB_1">
      <item>Jasna Kušanić, OIB 13658850506</item>
      <item>Niki Buntić, OIB 65437189298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INTERNATIONAL j.d.o.o.</izvorni_sadrzaj>
    <derivirana_varijabla naziv="DomainObject.Predmet.ProtustrankaIDrugi_1">PREMIUM INTERNATIONAL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INTERNATIONAL j.d.o.o., OIB 12663890877, Vilima Korajca 4, 10000 Zagreb</izvorni_sadrzaj>
    <derivirana_varijabla naziv="DomainObject.Predmet.ProtustrankaIDrugiAdressOIB_1">PREMIUM INTERNATIONAL j.d.o.o., OIB 12663890877, Vilima Korajca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INTERNATIONAL j.d.o.o.</item>
      <item>Jasna Kušanić</item>
      <item>Niki Buntić</item>
    </izvorni_sadrzaj>
    <derivirana_varijabla naziv="DomainObject.Predmet.SudioniciListNaziv_1">
      <item>FINA Regionalni centar Zagreb</item>
      <item>PREMIUM INTERNATIONAL j.d.o.o.</item>
      <item>Jasna Kušanić</item>
      <item>Niki Buntić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</izvorni_sadrzaj>
    <derivirana_varijabla naziv="DomainObject.Predmet.SudioniciListAdressOIB_1"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12663890877</item>
      <item>, OIB 13658850506</item>
      <item>, OIB 65437189298</item>
    </izvorni_sadrzaj>
    <derivirana_varijabla naziv="DomainObject.Predmet.SudioniciListNazivOIB_1">
      <item>, OIB 85821130368</item>
      <item>, OIB 12663890877</item>
      <item>, OIB 13658850506</item>
      <item>, OIB 65437189298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26. travnja 2018.</izvorni_sadrzaj>
    <derivirana_varijabla naziv="DomainObject.PredzadnjaOdlukaIzPredmeta.DatumDonosenjaOdluke_1">26. travnja 2018.</derivirana_varijabla>
  </DomainObject.PredzadnjaOdlukaIzPredmeta.DatumDonosenjaOdluke>
  <DomainObject.PredzadnjaOdlukaIzPredmeta.Oznaka>
    <izvorni_sadrzaj>St-1539/2017-5</izvorni_sadrzaj>
    <derivirana_varijabla naziv="DomainObject.PredzadnjaOdlukaIzPredmeta.Oznaka_1">St-1539/2017-5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1ADD2-27B9-4FE5-A037-AB7FABEB1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987</properties:Characters>
  <properties:Lines>39</properties:Lines>
  <properties:Paragraphs>19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2018-10-10T07:31:00Z</cp:lastPrinted>
  <dcterms:modified xmlns:xsi="http://www.w3.org/2001/XMLSchema-instance" xsi:type="dcterms:W3CDTF">2018-10-10T07:31:00Z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