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b4d3" w14:paraId="52cb4d3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211B6C">
        <w:rPr>
          <w:szCs w:val="24"/>
        </w:rPr>
        <w:t>EUFORIJA JAHTING d.o.o., Zadar, Ulica Ivana Viteza od Sredne 13 H, OIB:74719854865</w:t>
      </w:r>
      <w:r w:rsidR="00C4379A">
        <w:rPr>
          <w:szCs w:val="24"/>
        </w:rPr>
        <w:t xml:space="preserve">, dana </w:t>
      </w:r>
      <w:r w:rsidR="006D3BC2">
        <w:rPr>
          <w:szCs w:val="24"/>
        </w:rPr>
        <w:t>2</w:t>
      </w:r>
      <w:r w:rsidR="00E30C2D">
        <w:rPr>
          <w:szCs w:val="24"/>
        </w:rPr>
        <w:t>9</w:t>
      </w:r>
      <w:r w:rsidRPr="006761E9">
        <w:rPr>
          <w:szCs w:val="24"/>
        </w:rPr>
        <w:t xml:space="preserve">. veljače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211B6C">
        <w:t>EUFORIJA JAHTING d.o.o., Zadar, Ulica Ivana Viteza od Sredne 13 H, OIB:74719854865</w:t>
      </w:r>
      <w:r w:rsidR="006D3BC2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994B05">
        <w:rPr>
          <w:b/>
          <w:bCs/>
        </w:rPr>
        <w:t>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994B05">
        <w:rPr>
          <w:b/>
          <w:bCs/>
        </w:rPr>
        <w:t xml:space="preserve">9,00 </w:t>
      </w:r>
      <w:r w:rsidRPr="0002147A">
        <w:rPr>
          <w:b/>
          <w:bCs/>
        </w:rPr>
        <w:t>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994B05">
        <w:rPr>
          <w:b/>
          <w:bCs/>
        </w:rPr>
        <w:t xml:space="preserve">4. travnja </w:t>
      </w:r>
      <w:r w:rsidR="0002147A" w:rsidRPr="0002147A">
        <w:rPr>
          <w:b/>
          <w:bCs/>
        </w:rPr>
        <w:t xml:space="preserve"> 2016. u </w:t>
      </w:r>
      <w:r w:rsidR="00994B05">
        <w:rPr>
          <w:b/>
          <w:bCs/>
        </w:rPr>
        <w:t>9,10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211B6C">
        <w:t>EUFORIJA JAHTING d.o.o., Zadar</w:t>
      </w:r>
      <w:r w:rsidR="00ED6162" w:rsidRPr="006761E9">
        <w:t>, navodeći da</w:t>
      </w:r>
      <w:r w:rsidR="0002147A">
        <w:t xml:space="preserve"> dužnik na dan </w:t>
      </w:r>
      <w:r w:rsidR="00211B6C">
        <w:t>18. prosinca 2015</w:t>
      </w:r>
      <w:r w:rsidR="00245588" w:rsidRPr="006761E9">
        <w:t xml:space="preserve">. u Očevidniku redoslijeda osnova za plaćanje ima evidentirane neizvršene osnove za plaćanje u neprekinutom razdoblju od 120 dana u iznosu od </w:t>
      </w:r>
      <w:r w:rsidR="00211B6C">
        <w:t>21.629,44</w:t>
      </w:r>
      <w:r w:rsidR="00245588" w:rsidRPr="006761E9">
        <w:t xml:space="preserve"> kune</w:t>
      </w:r>
      <w:r w:rsidR="004B71CF" w:rsidRPr="006761E9">
        <w:t xml:space="preserve">, te da ima </w:t>
      </w:r>
      <w:r w:rsidR="009D4726" w:rsidRPr="006761E9">
        <w:t>1</w:t>
      </w:r>
      <w:r w:rsidR="00245588" w:rsidRPr="006761E9">
        <w:t xml:space="preserve"> zaposlen</w:t>
      </w:r>
      <w:r w:rsidR="009D4726" w:rsidRPr="006761E9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E30C2D">
        <w:t>29</w:t>
      </w:r>
      <w:r w:rsidR="00245588" w:rsidRPr="006761E9">
        <w:t>. veljače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E30C2D" w:rsidP="00E30C2D" w:rsidR="00794DBD" w:rsidRPr="006761E9">
      <w:r>
        <w:t>Za točnost otpravka – ovlaštena službenica</w:t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E30C2D" w:rsidP="00E30C2D" w:rsidR="00794DBD" w:rsidRPr="006761E9">
      <w:r>
        <w:t>Iva Čelica</w:t>
      </w:r>
      <w:r w:rsidR="00C4379A">
        <w:tab/>
      </w:r>
      <w:r w:rsidR="0002147A">
        <w:t xml:space="preserve"> 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30C2D" w:rsidR="00360AB6" w:rsidRPr="006761E9">
      <w:r w:rsidRPr="006761E9">
        <w:t>Protiv ovo</w:t>
      </w:r>
      <w:r w:rsidR="00E30C2D">
        <w:t>g rješenja nije dopuštena žalba</w:t>
      </w:r>
    </w:p>
    <w:p w:rsidRDefault="0020610B" w:rsidP="0020610B" w:rsidR="0020610B" w:rsidRPr="006761E9">
      <w:pPr>
        <w:ind w:firstLine="360"/>
      </w:pPr>
      <w:r w:rsidRPr="006761E9">
        <w:lastRenderedPageBreak/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211B6C">
        <w:t>EUFORIJA JAHTING d.o.o., Zadar, Ulica Ivana Viteza od Sredne 13 H</w:t>
      </w:r>
      <w:r w:rsidR="00211B6C" w:rsidRPr="006761E9">
        <w:t xml:space="preserve">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211B6C" w:rsidP="00360AB6" w:rsidR="0020610B" w:rsidRPr="006761E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MILJENKO DUNATOV, Zadar, Ulica Fra Grge Martića 2/c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20610B" w:rsidR="00AB76CD" w:rsidRPr="006761E9">
      <w:pPr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D44689" w:rsidRPr="006761E9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2736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D3BC2" w:rsidP="006D3BC2" w:rsidR="006D3BC2">
    <w:pPr>
      <w:pStyle w:val="Zaglavlje"/>
      <w:jc w:val="right"/>
    </w:pPr>
    <w:r>
      <w:t xml:space="preserve">Poslovni broj: 2 </w:t>
    </w:r>
    <w:r w:rsidR="00211B6C">
      <w:t>St-262/16-12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211B6C">
      <w:t>262/16-12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7364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4B05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379A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30C2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27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27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EUFORIJA JAHTING d.o.o. za turizam i usluge u marini</izvorni_sadrzaj>
    <derivirana_varijabla naziv="DomainObject.Predmet.ProtustrankaFormated_1">  EUFORIJA JAHTING d.o.o. za turizam i usluge u marini</derivirana_varijabla>
  </DomainObject.Predmet.ProtustrankaFormated>
  <DomainObject.Predmet.ProtustrankaFormatedOIB>
    <izvorni_sadrzaj>  EUFORIJA JAHTING d.o.o. za turizam i usluge u marini, OIB 74719854865</izvorni_sadrzaj>
    <derivirana_varijabla naziv="DomainObject.Predmet.ProtustrankaFormatedOIB_1">  EUFORIJA JAHTING d.o.o. za turizam i usluge u marini, OIB 74719854865</derivirana_varijabla>
  </DomainObject.Predmet.ProtustrankaFormatedOIB>
  <DomainObject.Predmet.ProtustrankaFormatedWithAdress>
    <izvorni_sadrzaj> EUFORIJA JAHTING d.o.o. za turizam i usluge u marini, Ulica Ivana Viteza od Sredne 13/H, 23000 Zadar</izvorni_sadrzaj>
    <derivirana_varijabla naziv="DomainObject.Predmet.ProtustrankaFormatedWithAdress_1"> EUFORIJA JAHTING d.o.o. za turizam i usluge u marini, Ulica Ivana Viteza od Sredne 13/H, 23000 Zadar</derivirana_varijabla>
  </DomainObject.Predmet.ProtustrankaFormatedWithAdress>
  <DomainObject.Predmet.ProtustrankaFormatedWithAdressOIB>
    <izvorni_sadrzaj> EUFORIJA JAHTING d.o.o. za turizam i usluge u marini, OIB 74719854865, Ulica Ivana Viteza od Sredne 13/H, 23000 Zadar</izvorni_sadrzaj>
    <derivirana_varijabla naziv="DomainObject.Predmet.ProtustrankaFormatedWithAdressOIB_1"> EUFORIJA JAHTING d.o.o. za turizam i usluge u marini, OIB 74719854865, Ulica Ivana Viteza od Sredne 13/H, 23000 Zadar</derivirana_varijabla>
  </DomainObject.Predmet.ProtustrankaFormatedWithAdressOIB>
  <DomainObject.Predmet.ProtustrankaWithAdress>
    <izvorni_sadrzaj>EUFORIJA JAHTING d.o.o. za turizam i usluge u marini Ulica Ivana Viteza od Sredne 13/H, 23000 Zadar</izvorni_sadrzaj>
    <derivirana_varijabla naziv="DomainObject.Predmet.ProtustrankaWithAdress_1">EUFORIJA JAHTING d.o.o. za turizam i usluge u marini Ulica Ivana Viteza od Sredne 13/H, 23000 Zadar</derivirana_varijabla>
  </DomainObject.Predmet.ProtustrankaWithAdress>
  <DomainObject.Predmet.ProtustrankaWithAdressOIB>
    <izvorni_sadrzaj>EUFORIJA JAHTING d.o.o. za turizam i usluge u marini, OIB 74719854865, Ulica Ivana Viteza od Sredne 13/H, 23000 Zadar</izvorni_sadrzaj>
    <derivirana_varijabla naziv="DomainObject.Predmet.ProtustrankaWithAdressOIB_1">EUFORIJA JAHTING d.o.o. za turizam i usluge u marini, OIB 74719854865, Ulica Ivana Viteza od Sredne 13/H, 23000 Zadar</derivirana_varijabla>
  </DomainObject.Predmet.ProtustrankaWithAdressOIB>
  <DomainObject.Predmet.ProtustrankaNazivFormated>
    <izvorni_sadrzaj>EUFORIJA JAHTING d.o.o. za turizam i usluge u marini</izvorni_sadrzaj>
    <derivirana_varijabla naziv="DomainObject.Predmet.ProtustrankaNazivFormated_1">EUFORIJA JAHTING d.o.o. za turizam i usluge u marini</derivirana_varijabla>
  </DomainObject.Predmet.ProtustrankaNazivFormated>
  <DomainObject.Predmet.ProtustrankaNazivFormatedOIB>
    <izvorni_sadrzaj>EUFORIJA JAHTING d.o.o. za turizam i usluge u marini, OIB 74719854865</izvorni_sadrzaj>
    <derivirana_varijabla naziv="DomainObject.Predmet.ProtustrankaNazivFormatedOIB_1">EUFORIJA JAHTING d.o.o. za turizam i usluge u marini, OIB 74719854865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EUFORIJA JAHTING d.o.o. za turizam i usluge u marini</item>
    </izvorni_sadrzaj>
    <derivirana_varijabla naziv="DomainObject.Predmet.ProtuStrankaListFormated_1">
      <item>EUFORIJA JAHTING d.o.o. za turizam i usluge u marini</item>
    </derivirana_varijabla>
  </DomainObject.Predmet.ProtuStrankaListFormated>
  <DomainObject.Predmet.ProtuStrankaListFormatedOIB>
    <izvorni_sadrzaj>
      <item>EUFORIJA JAHTING d.o.o. za turizam i usluge u marini, OIB 74719854865</item>
    </izvorni_sadrzaj>
    <derivirana_varijabla naziv="DomainObject.Predmet.ProtuStrankaListFormatedOIB_1">
      <item>EUFORIJA JAHTING d.o.o. za turizam i usluge u marini, OIB 74719854865</item>
    </derivirana_varijabla>
  </DomainObject.Predmet.ProtuStrankaListFormatedOIB>
  <DomainObject.Predmet.ProtuStrankaListFormatedWithAdress>
    <izvorni_sadrzaj>
      <item>EUFORIJA JAHTING d.o.o. za turizam i usluge u marini, Ulica Ivana Viteza od Sredne 13/H, 23000 Zadar</item>
    </izvorni_sadrzaj>
    <derivirana_varijabla naziv="DomainObject.Predmet.ProtuStrankaListFormatedWithAdress_1">
      <item>EUFORIJA JAHTING d.o.o. za turizam i usluge u marini, Ulica Ivana Viteza od Sredne 13/H, 23000 Zadar</item>
    </derivirana_varijabla>
  </DomainObject.Predmet.ProtuStrankaListFormatedWithAdress>
  <DomainObject.Predmet.ProtuStrankaListFormatedWithAdressOIB>
    <izvorni_sadrzaj>
      <item>EUFORIJA JAHTING d.o.o. za turizam i usluge u marini, OIB 74719854865, Ulica Ivana Viteza od Sredne 13/H, 23000 Zadar</item>
    </izvorni_sadrzaj>
    <derivirana_varijabla naziv="DomainObject.Predmet.ProtuStrankaListFormatedWithAdressOIB_1">
      <item>EUFORIJA JAHTING d.o.o. za turizam i usluge u marini, OIB 74719854865, Ulica Ivana Viteza od Sredne 13/H, 23000 Zadar</item>
    </derivirana_varijabla>
  </DomainObject.Predmet.ProtuStrankaListFormatedWithAdressOIB>
  <DomainObject.Predmet.ProtuStrankaListNazivFormated>
    <izvorni_sadrzaj>
      <item>EUFORIJA JAHTING d.o.o. za turizam i usluge u marini</item>
    </izvorni_sadrzaj>
    <derivirana_varijabla naziv="DomainObject.Predmet.ProtuStrankaListNazivFormated_1">
      <item>EUFORIJA JAHTING d.o.o. za turizam i usluge u marini</item>
    </derivirana_varijabla>
  </DomainObject.Predmet.ProtuStrankaListNazivFormated>
  <DomainObject.Predmet.ProtuStrankaListNazivFormatedOIB>
    <izvorni_sadrzaj>
      <item>EUFORIJA JAHTING d.o.o. za turizam i usluge u marini, OIB 74719854865</item>
    </izvorni_sadrzaj>
    <derivirana_varijabla naziv="DomainObject.Predmet.ProtuStrankaListNazivFormatedOIB_1">
      <item>EUFORIJA JAHTING d.o.o. za turizam i usluge u marini, OIB 74719854865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EUFORIJA JAHTING d.o.o. za turizam i usluge u marini</izvorni_sadrzaj>
    <derivirana_varijabla naziv="DomainObject.Predmet.ProtustrankaIDrugi_1">EUFORIJA JAHTING d.o.o. za turizam i usluge u marini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EUFORIJA JAHTING d.o.o. za turizam i usluge u marini, OIB 74719854865, Ulica Ivana Viteza od Sredne 13/H, 23000 Zadar</izvorni_sadrzaj>
    <derivirana_varijabla naziv="DomainObject.Predmet.ProtustrankaIDrugiAdressOIB_1">EUFORIJA JAHTING d.o.o. za turizam i usluge u marini, OIB 74719854865, Ulica Ivana Viteza od Sredne 13/H,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EUFORIJA JAHTING d.o.o. za turizam i usluge u marini</item>
      <item>FINA</item>
    </izvorni_sadrzaj>
    <derivirana_varijabla naziv="DomainObject.Predmet.SudioniciListNaziv_1">
      <item>EUFORIJA JAHTING d.o.o. za turizam i usluge u marini</item>
      <item>FINA</item>
    </derivirana_varijabla>
  </DomainObject.Predmet.SudioniciListNaziv>
  <DomainObject.Predmet.SudioniciListAdressOIB>
    <izvorni_sadrzaj>
      <item>EUFORIJA JAHTING d.o.o. za turizam i usluge u marini, OIB 74719854865, Ulica Ivana Viteza od Sredne 13/H,23000 Zadar</item>
      <item>FINA, OIB 85821130368</item>
    </izvorni_sadrzaj>
    <derivirana_varijabla naziv="DomainObject.Predmet.SudioniciListAdressOIB_1">
      <item>EUFORIJA JAHTING d.o.o. za turizam i usluge u marini, OIB 74719854865, Ulica Ivana Viteza od Sredne 13/H,23000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74719854865</item>
      <item>, OIB 85821130368</item>
    </izvorni_sadrzaj>
    <derivirana_varijabla naziv="DomainObject.Predmet.SudioniciListNazivOIB_1">
      <item>, OIB 74719854865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BC26BB-7387-464D-A176-1483396B5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1860</properties:Characters>
  <properties:Lines>63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2016-02-24T10:34:00Z</dcterms:created>
  <dc:creator>Administrator</dc:creator>
  <cp:lastModifiedBy>Merlina Klišmanić</cp:lastModifiedBy>
  <cp:lastPrinted>2016-03-01T09:52:00Z</cp:lastPrinted>
  <dcterms:modified xmlns:xsi="http://www.w3.org/2001/XMLSchema-instance" xsi:type="dcterms:W3CDTF">2016-03-02T08:12:00Z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