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add0" w14:paraId="da5add0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A7B87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St – 6573/16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7B8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MM - PLAN</w:t>
      </w:r>
      <w:r w:rsidR="00F058D7" w:rsidRPr="0007343C">
        <w:rPr>
          <w:rFonts w:cs="Times New Roman" w:hAnsi="Times New Roman" w:ascii="Times New Roman"/>
          <w:b/>
          <w:sz w:val="24"/>
          <w:szCs w:val="24"/>
        </w:rPr>
        <w:t xml:space="preserve">  d.o.o.  u  stečaju</w:t>
      </w:r>
    </w:p>
    <w:p w:rsidRDefault="00BA7B8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 Dunjevac  1</w:t>
      </w:r>
    </w:p>
    <w:p w:rsidRDefault="00BA7B87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 : 39325901773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42D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27.12</w:t>
      </w:r>
      <w:r w:rsidR="003D146B">
        <w:rPr>
          <w:rFonts w:cs="Times New Roman" w:hAnsi="Times New Roman" w:ascii="Times New Roman"/>
          <w:b/>
          <w:sz w:val="24"/>
          <w:szCs w:val="24"/>
        </w:rPr>
        <w:t>.2018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030B09">
        <w:rPr>
          <w:rFonts w:cs="Times New Roman" w:hAnsi="Times New Roman" w:ascii="Times New Roman"/>
          <w:sz w:val="24"/>
          <w:szCs w:val="24"/>
        </w:rPr>
        <w:t>OSTUPKA  U  RAZ</w:t>
      </w:r>
      <w:r w:rsidR="0014242D">
        <w:rPr>
          <w:rFonts w:cs="Times New Roman" w:hAnsi="Times New Roman" w:ascii="Times New Roman"/>
          <w:sz w:val="24"/>
          <w:szCs w:val="24"/>
        </w:rPr>
        <w:t>DOBLJU  od 03</w:t>
      </w:r>
      <w:r w:rsidR="00EF331B">
        <w:rPr>
          <w:rFonts w:cs="Times New Roman" w:hAnsi="Times New Roman" w:ascii="Times New Roman"/>
          <w:sz w:val="24"/>
          <w:szCs w:val="24"/>
        </w:rPr>
        <w:t>.09</w:t>
      </w:r>
      <w:r w:rsidR="0014242D">
        <w:rPr>
          <w:rFonts w:cs="Times New Roman" w:hAnsi="Times New Roman" w:ascii="Times New Roman"/>
          <w:sz w:val="24"/>
          <w:szCs w:val="24"/>
        </w:rPr>
        <w:t>.2018.  do 27.12</w:t>
      </w:r>
      <w:r w:rsidR="00DA5626">
        <w:rPr>
          <w:rFonts w:cs="Times New Roman" w:hAnsi="Times New Roman" w:ascii="Times New Roman"/>
          <w:sz w:val="24"/>
          <w:szCs w:val="24"/>
        </w:rPr>
        <w:t>.2018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242D" w:rsidP="00724158" w:rsidR="0014242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4158">
        <w:rPr>
          <w:rFonts w:cs="Times New Roman" w:hAnsi="Times New Roman" w:ascii="Times New Roman"/>
          <w:sz w:val="24"/>
          <w:szCs w:val="24"/>
        </w:rPr>
        <w:t>U stečajnom postupku nad dužikom MM – PLAN d.o.o. u stečaju, održano je ispitno, a zatim i izvještajno ročište dana 20.09.2018.g.</w:t>
      </w:r>
    </w:p>
    <w:p w:rsidRDefault="00724158" w:rsidP="00724158" w:rsidR="00724158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42D" w:rsidP="00724158" w:rsidR="0014242D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4158">
        <w:rPr>
          <w:rFonts w:cs="Times New Roman" w:hAnsi="Times New Roman" w:ascii="Times New Roman"/>
          <w:sz w:val="24"/>
          <w:szCs w:val="24"/>
        </w:rPr>
        <w:t xml:space="preserve">Imovina koja sačinjava stečajnu masu ovog stečajnog dužnika je </w:t>
      </w:r>
    </w:p>
    <w:p w:rsidRDefault="0014242D" w:rsidP="00724158" w:rsidR="00724158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4158">
        <w:rPr>
          <w:rFonts w:cs="Times New Roman" w:hAnsi="Times New Roman" w:ascii="Times New Roman"/>
          <w:sz w:val="24"/>
          <w:szCs w:val="24"/>
        </w:rPr>
        <w:t>- teretni automobil marke CITROEN,</w:t>
      </w:r>
      <w:r w:rsidR="00724158">
        <w:rPr>
          <w:rFonts w:cs="Times New Roman" w:hAnsi="Times New Roman" w:ascii="Times New Roman"/>
          <w:sz w:val="24"/>
          <w:szCs w:val="24"/>
        </w:rPr>
        <w:t xml:space="preserve"> </w:t>
      </w:r>
      <w:r w:rsidRPr="00724158">
        <w:rPr>
          <w:rFonts w:cs="Times New Roman" w:hAnsi="Times New Roman" w:ascii="Times New Roman"/>
          <w:sz w:val="24"/>
          <w:szCs w:val="24"/>
        </w:rPr>
        <w:t>tip BERLINGO, model 1,6 HDI</w:t>
      </w:r>
      <w:r w:rsidR="00724158" w:rsidRPr="00724158">
        <w:rPr>
          <w:rFonts w:cs="Times New Roman" w:hAnsi="Times New Roman" w:ascii="Times New Roman"/>
          <w:sz w:val="24"/>
          <w:szCs w:val="24"/>
        </w:rPr>
        <w:t xml:space="preserve">    i</w:t>
      </w:r>
    </w:p>
    <w:p w:rsidRDefault="00724158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4158">
        <w:rPr>
          <w:rFonts w:cs="Times New Roman" w:hAnsi="Times New Roman" w:ascii="Times New Roman"/>
          <w:sz w:val="24"/>
          <w:szCs w:val="24"/>
        </w:rPr>
        <w:t>- zaliha robe koja se sastoji od vijčane robe i specijalnih pričvrsnih sredstava za građevinu</w:t>
      </w:r>
    </w:p>
    <w:p w:rsidRDefault="00724158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4158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teretnog  automobila procijenio je stalni sudski vještak, dipl. ing. Dean Bekić.</w:t>
      </w:r>
    </w:p>
    <w:p w:rsidRDefault="00724158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vrijednost zaliha robe uzeta je knjigovodstvena vrijednost.</w:t>
      </w:r>
    </w:p>
    <w:p w:rsidRDefault="00724158" w:rsidP="00724158" w:rsidR="00E21F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odluci skupštine vjerovnika pokretnine će se prodavati</w:t>
      </w:r>
      <w:r w:rsidR="00E21F42">
        <w:rPr>
          <w:rFonts w:cs="Times New Roman" w:hAnsi="Times New Roman" w:ascii="Times New Roman"/>
          <w:sz w:val="24"/>
          <w:szCs w:val="24"/>
        </w:rPr>
        <w:t xml:space="preserve"> objavljivanjem oglasa na  prikupljanje ponuda na web stranici Visokog trgovačkog suda RH, a početna cijena pri prvom oglašavanju – za automobil je 9.013,82 kn s uključenim PDV-om kako je to procijenio vještak.</w:t>
      </w:r>
    </w:p>
    <w:p w:rsidRDefault="00E21F42" w:rsidP="00724158" w:rsidR="00E21F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Početna cijena zaliha robe je knjigovodstvena vrijednost, dakle 333.481,00 kn</w:t>
      </w:r>
    </w:p>
    <w:p w:rsidRDefault="00E21F42" w:rsidP="00724158" w:rsidR="00A247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Automobil sam prodala za iznos od 9.013,82 kn jer je povodom prvog oglasa stigla jedna ponuda koju sam prihvatila i zaključila kupoprodajni ugovor.</w:t>
      </w:r>
    </w:p>
    <w:p w:rsidRDefault="00A247F8" w:rsidP="00724158" w:rsidR="00724158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Povodom oglasa za prikupljanje ponuda za vijčanu robu</w:t>
      </w:r>
      <w:r w:rsidR="0072415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specijalna pričvrsna sredstva nije bilo ponuda, samo par telefonskih upita. Ova roba prodaje se komadno i uz oglas je objavljen popis  robe sa pojedinačnim cijenama.</w:t>
      </w:r>
    </w:p>
    <w:p w:rsidRDefault="00724158" w:rsidP="00724158" w:rsidR="00724158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42D" w:rsidP="00724158" w:rsidR="0014242D">
      <w:pPr>
        <w:pStyle w:val="Bezproreda"/>
      </w:pPr>
      <w:r>
        <w:t xml:space="preserve"> </w:t>
      </w:r>
    </w:p>
    <w:p w:rsidRDefault="00314AB4" w:rsidP="00A247F8" w:rsidR="00314AB4" w:rsidRPr="00A247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7F8"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675243" w:rsidP="00A247F8" w:rsidR="00675243" w:rsidRPr="00A247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47F8" w:rsidP="00453A1C" w:rsidR="0067524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prodan  teretni automobil, stečajna masa sastoji se od vijčane robe i specijalnih pričvrsnih sredstava za građevinu.</w:t>
      </w:r>
    </w:p>
    <w:p w:rsidRDefault="00C02901" w:rsidP="00453A1C" w:rsidR="00A247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Sada je u tijeku drugi oglas na prikupljanje ponuda po istoj početnoj cijeni kao i pri objavi prvog oglasa.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2901" w:rsidP="00453A1C" w:rsidR="00CB2CF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Koje radnje ću poduzimati u narednom razdoblju ovi</w:t>
      </w:r>
      <w:r w:rsidR="00BB5BBD">
        <w:rPr>
          <w:rFonts w:cs="Times New Roman" w:hAnsi="Times New Roman" w:ascii="Times New Roman"/>
          <w:sz w:val="24"/>
          <w:szCs w:val="24"/>
        </w:rPr>
        <w:t>si o tome da li će biti ponuda z</w:t>
      </w:r>
      <w:r>
        <w:rPr>
          <w:rFonts w:cs="Times New Roman" w:hAnsi="Times New Roman" w:ascii="Times New Roman"/>
          <w:sz w:val="24"/>
          <w:szCs w:val="24"/>
        </w:rPr>
        <w:t>a kupnju navedene robe.</w:t>
      </w:r>
    </w:p>
    <w:p w:rsidRDefault="00CB2CF0" w:rsidP="00453A1C" w:rsidR="00CB2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058D7"/>
    <w:rsid w:val="00002F16"/>
    <w:rsid w:val="00015AB7"/>
    <w:rsid w:val="00030B09"/>
    <w:rsid w:val="0004389C"/>
    <w:rsid w:val="0007343C"/>
    <w:rsid w:val="00074DC6"/>
    <w:rsid w:val="000D1A2D"/>
    <w:rsid w:val="000D1F1E"/>
    <w:rsid w:val="00124152"/>
    <w:rsid w:val="0014242D"/>
    <w:rsid w:val="001558EC"/>
    <w:rsid w:val="00165356"/>
    <w:rsid w:val="001C21FA"/>
    <w:rsid w:val="001E5182"/>
    <w:rsid w:val="00256717"/>
    <w:rsid w:val="00261E34"/>
    <w:rsid w:val="00284ECF"/>
    <w:rsid w:val="002B0686"/>
    <w:rsid w:val="002D6723"/>
    <w:rsid w:val="002E3A1B"/>
    <w:rsid w:val="002E4DA0"/>
    <w:rsid w:val="003034D9"/>
    <w:rsid w:val="00314AB4"/>
    <w:rsid w:val="0031713D"/>
    <w:rsid w:val="003441C5"/>
    <w:rsid w:val="00346350"/>
    <w:rsid w:val="00391E55"/>
    <w:rsid w:val="00395542"/>
    <w:rsid w:val="003B4C6A"/>
    <w:rsid w:val="003B7776"/>
    <w:rsid w:val="003C6673"/>
    <w:rsid w:val="003D146B"/>
    <w:rsid w:val="003E283D"/>
    <w:rsid w:val="003F65CF"/>
    <w:rsid w:val="004334B3"/>
    <w:rsid w:val="00453A1C"/>
    <w:rsid w:val="00455A8F"/>
    <w:rsid w:val="00456A85"/>
    <w:rsid w:val="0046176C"/>
    <w:rsid w:val="00472BDC"/>
    <w:rsid w:val="004907A6"/>
    <w:rsid w:val="004B3182"/>
    <w:rsid w:val="004B3BA8"/>
    <w:rsid w:val="004C2166"/>
    <w:rsid w:val="004C24B9"/>
    <w:rsid w:val="004E0302"/>
    <w:rsid w:val="004E1AFF"/>
    <w:rsid w:val="00534CF8"/>
    <w:rsid w:val="00557BB6"/>
    <w:rsid w:val="0056048E"/>
    <w:rsid w:val="005810AF"/>
    <w:rsid w:val="00597E58"/>
    <w:rsid w:val="005B64FB"/>
    <w:rsid w:val="005F7C72"/>
    <w:rsid w:val="0063005D"/>
    <w:rsid w:val="00673EA4"/>
    <w:rsid w:val="00675243"/>
    <w:rsid w:val="00682066"/>
    <w:rsid w:val="006904CF"/>
    <w:rsid w:val="0069653E"/>
    <w:rsid w:val="006C655F"/>
    <w:rsid w:val="006D2573"/>
    <w:rsid w:val="00716670"/>
    <w:rsid w:val="0072138D"/>
    <w:rsid w:val="00724158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84D96"/>
    <w:rsid w:val="008A107E"/>
    <w:rsid w:val="008B1F45"/>
    <w:rsid w:val="008E5D8D"/>
    <w:rsid w:val="009710EA"/>
    <w:rsid w:val="00976F05"/>
    <w:rsid w:val="009967DF"/>
    <w:rsid w:val="009B1200"/>
    <w:rsid w:val="009B4D35"/>
    <w:rsid w:val="009E6817"/>
    <w:rsid w:val="009F0150"/>
    <w:rsid w:val="009F1DDD"/>
    <w:rsid w:val="009F1E2A"/>
    <w:rsid w:val="00A247F8"/>
    <w:rsid w:val="00A53A01"/>
    <w:rsid w:val="00A60621"/>
    <w:rsid w:val="00AE6063"/>
    <w:rsid w:val="00B01258"/>
    <w:rsid w:val="00B23471"/>
    <w:rsid w:val="00B36047"/>
    <w:rsid w:val="00B41817"/>
    <w:rsid w:val="00B47C8D"/>
    <w:rsid w:val="00B51DF7"/>
    <w:rsid w:val="00B76CA1"/>
    <w:rsid w:val="00BA7B87"/>
    <w:rsid w:val="00BB17CA"/>
    <w:rsid w:val="00BB5261"/>
    <w:rsid w:val="00BB5BBD"/>
    <w:rsid w:val="00BD0BD8"/>
    <w:rsid w:val="00BE147A"/>
    <w:rsid w:val="00BF211F"/>
    <w:rsid w:val="00C02901"/>
    <w:rsid w:val="00C11642"/>
    <w:rsid w:val="00C117A5"/>
    <w:rsid w:val="00C211FC"/>
    <w:rsid w:val="00C44058"/>
    <w:rsid w:val="00C76A31"/>
    <w:rsid w:val="00C87400"/>
    <w:rsid w:val="00CA26DC"/>
    <w:rsid w:val="00CB27C0"/>
    <w:rsid w:val="00CB2CF0"/>
    <w:rsid w:val="00CD0B67"/>
    <w:rsid w:val="00CF5416"/>
    <w:rsid w:val="00D05D80"/>
    <w:rsid w:val="00D962B9"/>
    <w:rsid w:val="00DA074B"/>
    <w:rsid w:val="00DA5626"/>
    <w:rsid w:val="00DB3519"/>
    <w:rsid w:val="00DC45E7"/>
    <w:rsid w:val="00E13FE9"/>
    <w:rsid w:val="00E21F42"/>
    <w:rsid w:val="00E24664"/>
    <w:rsid w:val="00E251E8"/>
    <w:rsid w:val="00E26BBF"/>
    <w:rsid w:val="00E31F2D"/>
    <w:rsid w:val="00E357F2"/>
    <w:rsid w:val="00E8577F"/>
    <w:rsid w:val="00EA4EE5"/>
    <w:rsid w:val="00EA5194"/>
    <w:rsid w:val="00EC21EB"/>
    <w:rsid w:val="00EE44E5"/>
    <w:rsid w:val="00EE65C1"/>
    <w:rsid w:val="00EF331B"/>
    <w:rsid w:val="00EF44D9"/>
    <w:rsid w:val="00F01244"/>
    <w:rsid w:val="00F058D7"/>
    <w:rsid w:val="00F21649"/>
    <w:rsid w:val="00F42737"/>
    <w:rsid w:val="00F83AF8"/>
    <w:rsid w:val="00F84AE8"/>
    <w:rsid w:val="00FA201E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6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6D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6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6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1671</properties:Characters>
  <properties:Lines>88</properties:Lines>
  <properties:Paragraphs>27</properties:Paragraphs>
  <properties:TotalTime>55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2018-12-27T18:47:00Z</dcterms:created>
  <dc:creator>Ana</dc:creator>
  <cp:lastModifiedBy>Matea Bizjak</cp:lastModifiedBy>
  <cp:lastPrinted>2017-05-18T08:40:00Z</cp:lastPrinted>
  <dcterms:modified xmlns:xsi="http://www.w3.org/2001/XMLSchema-instance" xsi:type="dcterms:W3CDTF">2019-01-07T08:41:00Z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St-6573/2016-30 / Podnesak - Izvješće stečajnog upravitelja (MM -PLAN  -  I Izvješće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