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E1804" w:rsidR="00C66A19" w:rsidRPr="00C66A19">
        <w:tc>
          <w:tcPr>
            <w:tcW w:type="dxa" w:w="2985"/>
            <w:shd w:fill="auto" w:color="auto" w:val="clear"/>
          </w:tcPr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bookmarkStart w:name="_GoBack" w:id="0"/>
            <w:bookmarkEnd w:id="0"/>
            <w:r w:rsidRPr="00C66A19">
              <w:rPr>
                <w:noProof/>
                <w:szCs w:val="24"/>
                <w:lang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Republika Hrvatska</w:t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Trgovački sud u Varaždinu</w:t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Varaždin, Braće Radić 2</w:t>
            </w:r>
          </w:p>
        </w:tc>
      </w:tr>
    </w:tbl>
    <w:p w14:textId="4599a2c" w14:paraId="4599a2c" w:rsidRDefault="00C66A19" w:rsidP="00C66A19" w:rsidR="00C66A19" w:rsidRPr="00C66A19">
      <w:pPr>
        <w:overflowPunct/>
        <w:autoSpaceDE/>
        <w:autoSpaceDN/>
        <w:adjustRightInd/>
        <w:jc w:val="right"/>
        <w15:collapsed w:val="false"/>
        <w:rPr>
          <w:sz w:val="12"/>
          <w:szCs w:val="24"/>
          <w:lang w:eastAsia="en-AU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E1804" w:rsidR="00C66A19" w:rsidRPr="00C66A19">
        <w:trPr>
          <w:jc w:val="right"/>
        </w:trPr>
        <w:tc>
          <w:tcPr>
            <w:tcW w:type="dxa" w:w="4320"/>
          </w:tcPr>
          <w:p w:rsidRDefault="003143A0" w:rsidP="00C66A19" w:rsidR="00C66A19" w:rsidRPr="00C66A19">
            <w:pPr>
              <w:overflowPunct/>
              <w:autoSpaceDE/>
              <w:autoSpaceDN/>
              <w:adjustRightInd/>
              <w:jc w:val="right"/>
              <w:rPr>
                <w:szCs w:val="24"/>
                <w:lang w:val="hr-HR"/>
              </w:rPr>
            </w:pPr>
            <w:r>
              <w:rPr>
                <w:szCs w:val="24"/>
                <w:lang w:val="hr-HR"/>
              </w:rPr>
              <w:t>Poslovni broj: 2 St-212/2018-</w:t>
            </w:r>
            <w:r w:rsidR="001713C3">
              <w:rPr>
                <w:szCs w:val="24"/>
                <w:lang w:val="hr-HR"/>
              </w:rPr>
              <w:t>79</w:t>
            </w:r>
          </w:p>
        </w:tc>
      </w:tr>
    </w:tbl>
    <w:p w:rsidRDefault="001D2BE4" w:rsidP="00C66A19" w:rsidR="001D2BE4">
      <w:pPr>
        <w:overflowPunct/>
        <w:autoSpaceDE/>
        <w:autoSpaceDN/>
        <w:adjustRightInd/>
        <w:jc w:val="both"/>
        <w:rPr>
          <w:szCs w:val="24"/>
          <w:lang w:eastAsia="en-AU" w:val="hr-HR"/>
        </w:rPr>
      </w:pPr>
    </w:p>
    <w:p w:rsidRDefault="001D2BE4" w:rsidP="00C66A19" w:rsidR="001D2BE4" w:rsidRPr="00C66A19">
      <w:pPr>
        <w:overflowPunct/>
        <w:autoSpaceDE/>
        <w:autoSpaceDN/>
        <w:adjustRightInd/>
        <w:jc w:val="both"/>
        <w:rPr>
          <w:szCs w:val="24"/>
          <w:lang w:eastAsia="en-AU" w:val="hr-HR"/>
        </w:rPr>
      </w:pPr>
    </w:p>
    <w:p w:rsidRDefault="00C66A19" w:rsidP="00C66A19" w:rsidR="00C66A19" w:rsidRP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  <w:r w:rsidRPr="00C66A19">
        <w:rPr>
          <w:szCs w:val="24"/>
          <w:lang w:eastAsia="en-AU" w:val="hr-HR"/>
        </w:rPr>
        <w:t>R E P U B L I K A   H R V A T S K A</w:t>
      </w:r>
    </w:p>
    <w:p w:rsidRDefault="00C66A19" w:rsidP="00C66A19" w:rsidR="00C66A19" w:rsidRP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</w:p>
    <w:p w:rsidRDefault="008E1804" w:rsidP="00C66A19" w:rsid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  <w:r>
        <w:rPr>
          <w:szCs w:val="24"/>
          <w:lang w:eastAsia="en-AU" w:val="hr-HR"/>
        </w:rPr>
        <w:t xml:space="preserve">Z A K L J U Č A K </w:t>
      </w:r>
      <w:r w:rsidR="00F33EFE">
        <w:rPr>
          <w:szCs w:val="24"/>
          <w:lang w:eastAsia="en-AU" w:val="hr-HR"/>
        </w:rPr>
        <w:t xml:space="preserve"> </w:t>
      </w:r>
      <w:r w:rsidR="00C66A19" w:rsidRPr="00C66A19">
        <w:rPr>
          <w:szCs w:val="24"/>
          <w:lang w:eastAsia="en-AU" w:val="hr-HR"/>
        </w:rPr>
        <w:t xml:space="preserve">  </w:t>
      </w:r>
    </w:p>
    <w:p w:rsidRDefault="003143A0" w:rsidP="00C66A19" w:rsidR="003143A0" w:rsidRP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</w:p>
    <w:p w:rsidRDefault="001B79C1" w:rsidP="000E0DD8" w:rsidR="001B79C1">
      <w:pPr>
        <w:jc w:val="both"/>
        <w:rPr>
          <w:szCs w:val="24"/>
          <w:lang w:val="hr-HR"/>
        </w:rPr>
      </w:pPr>
    </w:p>
    <w:p w:rsidRDefault="00841A31" w:rsidP="00841A31" w:rsidR="00841A31">
      <w:pPr>
        <w:overflowPunct/>
        <w:autoSpaceDE/>
        <w:autoSpaceDN/>
        <w:adjustRightInd/>
        <w:jc w:val="both"/>
        <w:rPr>
          <w:szCs w:val="24"/>
          <w:lang w:val="hr-HR"/>
        </w:rPr>
      </w:pPr>
      <w:r w:rsidRPr="00841A31">
        <w:rPr>
          <w:szCs w:val="24"/>
          <w:lang w:val="hr-HR"/>
        </w:rPr>
        <w:tab/>
        <w:t xml:space="preserve">Trgovački sud u Varaždinu, po sutkinji toga suda Meliti Poljanec Bubaš, u predstečajnom postupku povodom prijedloga dužnika INDUSTROGRADNJA d.d., Varaždin, iz Varaždina, Augusta Šenoe 4-6, OIB: 03714155365, dana </w:t>
      </w:r>
      <w:r w:rsidR="001B79C1">
        <w:rPr>
          <w:szCs w:val="24"/>
          <w:lang w:val="hr-HR"/>
        </w:rPr>
        <w:t>1</w:t>
      </w:r>
      <w:r w:rsidR="007830D5">
        <w:rPr>
          <w:szCs w:val="24"/>
          <w:lang w:val="hr-HR"/>
        </w:rPr>
        <w:t>4</w:t>
      </w:r>
      <w:r w:rsidR="003143A0">
        <w:rPr>
          <w:szCs w:val="24"/>
          <w:lang w:val="hr-HR"/>
        </w:rPr>
        <w:t>. rujna</w:t>
      </w:r>
      <w:r w:rsidRPr="00841A31">
        <w:rPr>
          <w:szCs w:val="24"/>
          <w:lang w:val="hr-HR"/>
        </w:rPr>
        <w:t xml:space="preserve"> 2018.</w:t>
      </w:r>
    </w:p>
    <w:p w:rsidRDefault="000E0DD8" w:rsidP="000E0DD8" w:rsidR="000E0DD8">
      <w:pPr>
        <w:jc w:val="both"/>
        <w:rPr>
          <w:szCs w:val="24"/>
          <w:lang w:val="hr-HR"/>
        </w:rPr>
      </w:pPr>
    </w:p>
    <w:p w:rsidRDefault="00B372C1" w:rsidP="000E0DD8" w:rsidR="00B372C1">
      <w:pPr>
        <w:jc w:val="both"/>
        <w:rPr>
          <w:szCs w:val="24"/>
          <w:lang w:val="hr-HR"/>
        </w:rPr>
      </w:pPr>
    </w:p>
    <w:p w:rsidRDefault="008E1804" w:rsidP="008D5733" w:rsidR="000E0DD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 j e</w:t>
      </w:r>
    </w:p>
    <w:p w:rsidRDefault="007830D5" w:rsidP="008D5733" w:rsidR="007830D5">
      <w:pPr>
        <w:jc w:val="center"/>
        <w:rPr>
          <w:szCs w:val="24"/>
          <w:lang w:val="hr-HR"/>
        </w:rPr>
      </w:pPr>
    </w:p>
    <w:p w:rsidRDefault="003143A0" w:rsidP="008D5733" w:rsidR="003143A0">
      <w:pPr>
        <w:jc w:val="center"/>
        <w:rPr>
          <w:szCs w:val="24"/>
          <w:lang w:val="hr-HR"/>
        </w:rPr>
      </w:pPr>
    </w:p>
    <w:p w:rsidRDefault="007830D5" w:rsidP="000D003B" w:rsidR="000D003B">
      <w:pPr>
        <w:pStyle w:val="Odlomakpopisa"/>
        <w:numPr>
          <w:ilvl w:val="0"/>
          <w:numId w:val="6"/>
        </w:numPr>
        <w:jc w:val="both"/>
        <w:rPr>
          <w:szCs w:val="24"/>
          <w:lang w:val="hr-HR"/>
        </w:rPr>
      </w:pPr>
      <w:r w:rsidRPr="000D003B">
        <w:rPr>
          <w:szCs w:val="24"/>
          <w:lang w:val="hr-HR"/>
        </w:rPr>
        <w:t>Poziva se punomoćnica podnositelja prigovora Mustafe Šahdanovića iz Zeljine Srednje, odvjetnica Nina Markovinović Belamarić</w:t>
      </w:r>
      <w:r w:rsidR="006867D1">
        <w:rPr>
          <w:szCs w:val="24"/>
          <w:lang w:val="hr-HR"/>
        </w:rPr>
        <w:t>,</w:t>
      </w:r>
      <w:r w:rsidRPr="000D003B">
        <w:rPr>
          <w:szCs w:val="24"/>
          <w:lang w:val="hr-HR"/>
        </w:rPr>
        <w:t xml:space="preserve"> da u roku od 3 dana ispravi, odnosno dostavi sudu točnu adresu podnositelja prigovora Mustafe Šahdanovića, obzirom da podaci o adresi naznačenoj u podnescima navedene punomoćnice </w:t>
      </w:r>
      <w:r w:rsidR="000D003B" w:rsidRPr="000D003B">
        <w:rPr>
          <w:szCs w:val="24"/>
          <w:lang w:val="hr-HR"/>
        </w:rPr>
        <w:t xml:space="preserve">(Zeljina Srednja, Bosna i Hercegovina) </w:t>
      </w:r>
      <w:r w:rsidRPr="000D003B">
        <w:rPr>
          <w:szCs w:val="24"/>
          <w:lang w:val="hr-HR"/>
        </w:rPr>
        <w:t>ne odgovaraju podacima iz OIB sustava Republike Hrvatske</w:t>
      </w:r>
      <w:r w:rsidR="000D003B" w:rsidRPr="000D003B">
        <w:rPr>
          <w:szCs w:val="24"/>
          <w:lang w:val="hr-HR"/>
        </w:rPr>
        <w:t xml:space="preserve"> (Zelinja Srednja bb, Bosna i Hercegovina)</w:t>
      </w:r>
      <w:r w:rsidRPr="000D003B">
        <w:rPr>
          <w:szCs w:val="24"/>
          <w:lang w:val="hr-HR"/>
        </w:rPr>
        <w:t xml:space="preserve">.       </w:t>
      </w:r>
    </w:p>
    <w:p w:rsidRDefault="000D003B" w:rsidP="000D003B" w:rsidR="000D003B">
      <w:pPr>
        <w:pStyle w:val="Odlomakpopisa"/>
        <w:ind w:left="1065"/>
        <w:jc w:val="both"/>
        <w:rPr>
          <w:szCs w:val="24"/>
          <w:lang w:val="hr-HR"/>
        </w:rPr>
      </w:pPr>
    </w:p>
    <w:p w:rsidRDefault="000D003B" w:rsidP="000D003B" w:rsidR="00EE6E31" w:rsidRPr="000D003B">
      <w:pPr>
        <w:pStyle w:val="Odlomakpopisa"/>
        <w:numPr>
          <w:ilvl w:val="0"/>
          <w:numId w:val="6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>Poziva se odvjetnica Nina Markovinović Belamarić da u roku od 8 dana od dana dostave ovog zaključka dostavi sudu ovjerenu punomoć za zastupanje Mustafe Šahdanovića.</w:t>
      </w:r>
      <w:r w:rsidR="007830D5" w:rsidRPr="000D003B">
        <w:rPr>
          <w:szCs w:val="24"/>
          <w:lang w:val="hr-HR"/>
        </w:rPr>
        <w:t xml:space="preserve">                                           </w:t>
      </w:r>
    </w:p>
    <w:p w:rsidRDefault="00B80F3D" w:rsidP="00085794" w:rsidR="00B80F3D">
      <w:pPr>
        <w:jc w:val="both"/>
        <w:rPr>
          <w:color w:val="000000"/>
          <w:szCs w:val="24"/>
          <w:lang w:val="hr-HR"/>
        </w:rPr>
      </w:pPr>
    </w:p>
    <w:p w:rsidRDefault="00CC124A" w:rsidP="000E0DD8" w:rsidR="00CC124A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ab/>
      </w: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  <w:t xml:space="preserve">U Varaždinu </w:t>
      </w:r>
      <w:r w:rsidR="008D5733">
        <w:rPr>
          <w:color w:val="000000"/>
          <w:szCs w:val="24"/>
          <w:lang w:val="hr-HR"/>
        </w:rPr>
        <w:t>1</w:t>
      </w:r>
      <w:r w:rsidR="000D003B">
        <w:rPr>
          <w:color w:val="000000"/>
          <w:szCs w:val="24"/>
          <w:lang w:val="hr-HR"/>
        </w:rPr>
        <w:t>4</w:t>
      </w:r>
      <w:r w:rsidR="00CC124A">
        <w:rPr>
          <w:color w:val="000000"/>
          <w:szCs w:val="24"/>
          <w:lang w:val="hr-HR"/>
        </w:rPr>
        <w:t xml:space="preserve">. rujna 2018.       </w:t>
      </w:r>
      <w:r w:rsidR="00FC206C">
        <w:rPr>
          <w:color w:val="000000"/>
          <w:szCs w:val="24"/>
          <w:lang w:val="hr-HR"/>
        </w:rPr>
        <w:t xml:space="preserve"> </w:t>
      </w:r>
      <w:r w:rsidR="007736E4">
        <w:rPr>
          <w:color w:val="000000"/>
          <w:szCs w:val="24"/>
          <w:lang w:val="hr-HR"/>
        </w:rPr>
        <w:t xml:space="preserve">  </w:t>
      </w:r>
    </w:p>
    <w:p w:rsidRDefault="00085794" w:rsidP="000E0DD8" w:rsidR="00085794">
      <w:pPr>
        <w:jc w:val="both"/>
        <w:rPr>
          <w:color w:val="000000"/>
          <w:szCs w:val="24"/>
          <w:lang w:val="hr-HR"/>
        </w:rPr>
      </w:pPr>
    </w:p>
    <w:p w:rsidRDefault="007736E4" w:rsidP="007736E4" w:rsidR="007736E4">
      <w:pPr>
        <w:ind w:left="4248"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Sutkinja</w:t>
      </w:r>
    </w:p>
    <w:p w:rsidRDefault="007736E4" w:rsidP="007736E4" w:rsidR="007736E4">
      <w:pPr>
        <w:ind w:left="4248"/>
        <w:jc w:val="center"/>
        <w:rPr>
          <w:color w:val="000000"/>
          <w:szCs w:val="24"/>
          <w:lang w:val="hr-HR"/>
        </w:rPr>
      </w:pPr>
    </w:p>
    <w:p w:rsidRDefault="007736E4" w:rsidP="007736E4" w:rsidR="007736E4">
      <w:pPr>
        <w:ind w:left="4248"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Melita Poljanec Bubaš</w:t>
      </w:r>
      <w:r w:rsidR="001713C3">
        <w:rPr>
          <w:color w:val="000000"/>
          <w:szCs w:val="24"/>
          <w:lang w:val="hr-HR"/>
        </w:rPr>
        <w:t>, v.r.</w:t>
      </w:r>
    </w:p>
    <w:p w:rsidRDefault="001713C3" w:rsidP="007736E4" w:rsidR="001713C3">
      <w:pPr>
        <w:ind w:left="4248"/>
        <w:jc w:val="center"/>
        <w:rPr>
          <w:color w:val="000000"/>
          <w:szCs w:val="24"/>
          <w:lang w:val="hr-HR"/>
        </w:rPr>
      </w:pPr>
    </w:p>
    <w:p w:rsidRDefault="001713C3" w:rsidP="007736E4" w:rsidR="001713C3">
      <w:pPr>
        <w:ind w:left="4248"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 xml:space="preserve">Za točnost otpravka-ovlašteni službenik: </w:t>
      </w: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</w:p>
    <w:p w:rsidRDefault="007736E4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Uputa o pravnom</w:t>
      </w:r>
      <w:r w:rsidR="000E0DD8">
        <w:rPr>
          <w:color w:val="000000"/>
          <w:szCs w:val="24"/>
          <w:lang w:val="hr-HR"/>
        </w:rPr>
        <w:t xml:space="preserve"> lijeku:</w:t>
      </w: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 xml:space="preserve">Protiv ovog </w:t>
      </w:r>
      <w:r w:rsidR="000D003B">
        <w:rPr>
          <w:color w:val="000000"/>
          <w:szCs w:val="24"/>
          <w:lang w:val="hr-HR"/>
        </w:rPr>
        <w:t>zaključka žalba nije dopuštena.</w:t>
      </w:r>
    </w:p>
    <w:p w:rsidRDefault="000E0DD8" w:rsidP="000E0DD8" w:rsidR="000E0DD8">
      <w:pPr>
        <w:jc w:val="both"/>
        <w:rPr>
          <w:color w:val="FF6600"/>
          <w:szCs w:val="24"/>
          <w:lang w:val="hr-HR"/>
        </w:rPr>
      </w:pPr>
    </w:p>
    <w:p w:rsidRDefault="000E0DD8" w:rsidP="000E0DD8" w:rsidR="000E0DD8">
      <w:pPr>
        <w:jc w:val="both"/>
        <w:rPr>
          <w:color w:val="FF6600"/>
          <w:szCs w:val="24"/>
          <w:lang w:val="hr-HR"/>
        </w:rPr>
      </w:pPr>
    </w:p>
    <w:p w:rsidRDefault="000E0DD8" w:rsidP="00F33EFE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DNA:</w:t>
      </w:r>
    </w:p>
    <w:p w:rsidRDefault="000D003B" w:rsidP="00B372C1" w:rsidR="00B372C1">
      <w:pPr>
        <w:pStyle w:val="Odlomakpopisa"/>
        <w:numPr>
          <w:ilvl w:val="0"/>
          <w:numId w:val="2"/>
        </w:num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 xml:space="preserve">punomoćnici Nini Markovinović Belamarić, Zagreb, Kralja Držislava 10, putem e-oglasne ploče suda                                                                                             </w:t>
      </w:r>
    </w:p>
    <w:p w:rsidRDefault="00E40483" w:rsidR="00E40483"/>
    <w:sectPr w:rsidSect="00C66A19" w:rsidR="00E4048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212B" w:rsidP="00C66A19" w:rsidR="00AB212B">
      <w:r>
        <w:separator/>
      </w:r>
    </w:p>
  </w:endnote>
  <w:endnote w:id="0" w:type="continuationSeparator">
    <w:p w:rsidRDefault="00AB212B" w:rsidP="00C66A19" w:rsidR="00AB2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212B" w:rsidP="00C66A19" w:rsidR="00AB212B">
      <w:r>
        <w:separator/>
      </w:r>
    </w:p>
  </w:footnote>
  <w:footnote w:id="0" w:type="continuationSeparator">
    <w:p w:rsidRDefault="00AB212B" w:rsidP="00C66A19" w:rsidR="00AB21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689341"/>
      <w:docPartObj>
        <w:docPartGallery w:val="Page Numbers (Top of Page)"/>
        <w:docPartUnique/>
      </w:docPartObj>
    </w:sdtPr>
    <w:sdtEndPr/>
    <w:sdtContent>
      <w:p w:rsidRDefault="00AB212B" w:rsidR="00AB212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1C27" w:rsidRPr="00E01C27">
          <w:rPr>
            <w:noProof/>
            <w:lang w:val="hr-HR"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8E1804" w:rsidR="00AB212B" w:rsidRPr="00C66A19">
      <w:trPr>
        <w:jc w:val="right"/>
      </w:trPr>
      <w:tc>
        <w:tcPr>
          <w:tcW w:type="dxa" w:w="4320"/>
        </w:tcPr>
        <w:p w:rsidRDefault="004752CE" w:rsidP="008E1804" w:rsidR="00AB212B" w:rsidRPr="00C66A19">
          <w:pPr>
            <w:overflowPunct/>
            <w:autoSpaceDE/>
            <w:autoSpaceDN/>
            <w:adjustRightInd/>
            <w:jc w:val="right"/>
            <w:rPr>
              <w:szCs w:val="24"/>
              <w:lang w:val="hr-HR"/>
            </w:rPr>
          </w:pPr>
          <w:r>
            <w:rPr>
              <w:szCs w:val="24"/>
              <w:lang w:val="hr-HR"/>
            </w:rPr>
            <w:t>Poslovni broj: 2 St-212/2018-73</w:t>
          </w:r>
        </w:p>
      </w:tc>
    </w:tr>
  </w:tbl>
  <w:p w:rsidRDefault="00AB212B" w:rsidR="00AB212B">
    <w:pPr>
      <w:pStyle w:val="Zaglavlje"/>
    </w:pPr>
  </w:p>
  <w:p w:rsidRDefault="00AB212B" w:rsidR="00AB21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C5611"/>
    <w:multiLevelType w:val="hybridMultilevel"/>
    <w:tmpl w:val="5C189DF8"/>
    <w:lvl w:tplc="0D40D2EC" w:ilvl="0">
      <w:start w:val="1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">
    <w:nsid w:val="0C542D35"/>
    <w:multiLevelType w:val="hybridMultilevel"/>
    <w:tmpl w:val="8B0E42E4"/>
    <w:lvl w:tplc="17E4C5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CE319F4"/>
    <w:multiLevelType w:val="hybridMultilevel"/>
    <w:tmpl w:val="7EB8C21E"/>
    <w:lvl w:tplc="484AA9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B3A047D"/>
    <w:multiLevelType w:val="hybridMultilevel"/>
    <w:tmpl w:val="95E2ABB4"/>
    <w:lvl w:tplc="1AD260C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45D0005C"/>
    <w:multiLevelType w:val="singleLevel"/>
    <w:tmpl w:val="42A89066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color w:val="auto"/>
        <w:sz w:val="24"/>
      </w:rPr>
    </w:lvl>
  </w:abstractNum>
  <w:abstractNum w:abstractNumId="5">
    <w:nsid w:val="77C20D7E"/>
    <w:multiLevelType w:val="hybridMultilevel"/>
    <w:tmpl w:val="7C38E702"/>
    <w:lvl w:tplc="8BA25F4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23CF"/>
    <w:rsid w:val="00085794"/>
    <w:rsid w:val="000D003B"/>
    <w:rsid w:val="000E0DD8"/>
    <w:rsid w:val="001423CF"/>
    <w:rsid w:val="001713C3"/>
    <w:rsid w:val="001B79C1"/>
    <w:rsid w:val="001D2BE4"/>
    <w:rsid w:val="001F0F56"/>
    <w:rsid w:val="003143A0"/>
    <w:rsid w:val="004752CE"/>
    <w:rsid w:val="004F1CC7"/>
    <w:rsid w:val="00607D1F"/>
    <w:rsid w:val="0062140C"/>
    <w:rsid w:val="00655878"/>
    <w:rsid w:val="006867D1"/>
    <w:rsid w:val="00707577"/>
    <w:rsid w:val="007736E4"/>
    <w:rsid w:val="007830D5"/>
    <w:rsid w:val="00841A31"/>
    <w:rsid w:val="008D5733"/>
    <w:rsid w:val="008E1804"/>
    <w:rsid w:val="00904729"/>
    <w:rsid w:val="00965739"/>
    <w:rsid w:val="009B7E3C"/>
    <w:rsid w:val="00AB212B"/>
    <w:rsid w:val="00AD0A23"/>
    <w:rsid w:val="00B372C1"/>
    <w:rsid w:val="00B80F3D"/>
    <w:rsid w:val="00B82AF8"/>
    <w:rsid w:val="00B949A9"/>
    <w:rsid w:val="00C66A19"/>
    <w:rsid w:val="00CC124A"/>
    <w:rsid w:val="00D15C2A"/>
    <w:rsid w:val="00E01C27"/>
    <w:rsid w:val="00E40483"/>
    <w:rsid w:val="00EA6BE4"/>
    <w:rsid w:val="00EE6E31"/>
    <w:rsid w:val="00F33EFE"/>
    <w:rsid w:val="00F84789"/>
    <w:rsid w:val="00FC206C"/>
    <w:rsid w:val="00FE0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0DD8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6A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6A19"/>
    <w:rPr>
      <w:rFonts w:cs="Tahoma" w:eastAsia="Times New Roman" w:hAnsi="Tahoma" w:asci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6A19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6A19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B372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1C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C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AU" w:val="hr-HR"/>
    </w:rPr>
  </w:style>
  <w:style w:customStyle="true" w:styleId="PozadinaSvijetloZuta" w:type="character">
    <w:name w:val="Pozadina_SvijetloZuta"/>
    <w:basedOn w:val="Zadanifontodlomka"/>
    <w:rsid w:val="00E01C27"/>
    <w:rPr>
      <w:szCs w:val="24"/>
      <w:bdr w:space="0" w:sz="0" w:color="auto" w:val="none"/>
      <w:shd w:fill="FFFFCC" w:color="auto" w:val="clear"/>
      <w:lang w:eastAsia="en-AU" w:val="hr-HR"/>
    </w:rPr>
  </w:style>
  <w:style w:customStyle="true" w:styleId="PozadinaSvijetloCrvena" w:type="character">
    <w:name w:val="Pozadina_SvijetloCrvena"/>
    <w:basedOn w:val="eSPISCCParagraphDefaultFont"/>
    <w:rsid w:val="00E01C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AU" w:val="hr-HR"/>
    </w:rPr>
  </w:style>
  <w:style w:customStyle="true" w:styleId="PozadinaSvijetloZelena" w:type="character">
    <w:name w:val="Pozadina_SvijetloZelena"/>
    <w:basedOn w:val="eSPISCCParagraphDefaultFont"/>
    <w:rsid w:val="00E01C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AU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0D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6A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6A19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6A19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6A19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B372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1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C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AU" w:val="hr-HR"/>
    </w:rPr>
  </w:style>
  <w:style w:customStyle="1" w:styleId="PozadinaSvijetloZuta" w:type="character">
    <w:name w:val="Pozadina_SvijetloZuta"/>
    <w:basedOn w:val="Zadanifontodlomka"/>
    <w:rsid w:val="00E01C27"/>
    <w:rPr>
      <w:szCs w:val="24"/>
      <w:bdr w:color="auto" w:space="0" w:sz="0" w:val="none"/>
      <w:shd w:color="auto" w:fill="FFFFCC" w:val="clear"/>
      <w:lang w:eastAsia="en-AU" w:val="hr-HR"/>
    </w:rPr>
  </w:style>
  <w:style w:customStyle="1" w:styleId="PozadinaSvijetloCrvena" w:type="character">
    <w:name w:val="Pozadina_SvijetloCrvena"/>
    <w:basedOn w:val="eSPISCCParagraphDefaultFont"/>
    <w:rsid w:val="00E01C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AU" w:val="hr-HR"/>
    </w:rPr>
  </w:style>
  <w:style w:customStyle="1" w:styleId="PozadinaSvijetloZelena" w:type="character">
    <w:name w:val="Pozadina_SvijetloZelena"/>
    <w:basedOn w:val="eSPISCCParagraphDefaultFont"/>
    <w:rsid w:val="00E01C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AU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632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St-212/2018</izvorni_sadrzaj>
    <derivirana_varijabla naziv="DomainObject.Predmet.OznakaBroj_1">St-212/2018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spis Ovr-477/18 Općinskog suda u Varaždinu na uvid</izvorni_sadrzaj>
    <derivirana_varijabla naziv="DomainObject.Predmet.PrimjedbaSuca_1">Prileži spis Ovr-477/18 Općinskog suda u Varaždinu na uvid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Industrogradnja dioničko društvo za usluge</izvorni_sadrzaj>
    <derivirana_varijabla naziv="DomainObject.Predmet.StrankaFormated_1">  Industrogradnja dioničko društvo za usluge</derivirana_varijabla>
  </DomainObject.Predmet.StrankaFormated>
  <DomainObject.Predmet.StrankaFormatedOIB>
    <izvorni_sadrzaj>  Industrogradnja dioničko društvo za usluge, OIB 03714155365</izvorni_sadrzaj>
    <derivirana_varijabla naziv="DomainObject.Predmet.StrankaFormatedOIB_1">  Industrogradnja dioničko društvo za usluge, OIB 03714155365</derivirana_varijabla>
  </DomainObject.Predmet.StrankaFormatedOIB>
  <DomainObject.Predmet.StrankaFormatedWithAdress>
    <izvorni_sadrzaj> Industrogradnja dioničko društvo za usluge, Augusta Šenoe 4-6, 42000 Varaždin</izvorni_sadrzaj>
    <derivirana_varijabla naziv="DomainObject.Predmet.StrankaFormatedWithAdress_1"> Industrogradnja dioničko društvo za usluge, Augusta Šenoe 4-6, 42000 Varaždin</derivirana_varijabla>
  </DomainObject.Predmet.StrankaFormatedWithAdress>
  <DomainObject.Predmet.StrankaFormatedWithAdressOIB>
    <izvorni_sadrzaj> Industrogradnja dioničko društvo za usluge, OIB 03714155365, Augusta Šenoe 4-6, 42000 Varaždin</izvorni_sadrzaj>
    <derivirana_varijabla naziv="DomainObject.Predmet.StrankaFormatedWithAdressOIB_1"> Industrogradnja dioničko društvo za usluge, OIB 03714155365, Augusta Šenoe 4-6, 42000 Varaždin</derivirana_varijabla>
  </DomainObject.Predmet.StrankaFormatedWithAdressOIB>
  <DomainObject.Predmet.StrankaWithAdress>
    <izvorni_sadrzaj>Industrogradnja dioničko društvo za usluge Augusta Šenoe 4-6,42000 Varaždin</izvorni_sadrzaj>
    <derivirana_varijabla naziv="DomainObject.Predmet.StrankaWithAdress_1">Industrogradnja dioničko društvo za usluge Augusta Šenoe 4-6,42000 Varaždin</derivirana_varijabla>
  </DomainObject.Predmet.StrankaWithAdress>
  <DomainObject.Predmet.StrankaWithAdressOIB>
    <izvorni_sadrzaj>Industrogradnja dioničko društvo za usluge, OIB 03714155365, Augusta Šenoe 4-6,42000 Varaždin</izvorni_sadrzaj>
    <derivirana_varijabla naziv="DomainObject.Predmet.StrankaWithAdressOIB_1">Industrogradnja dioničko društvo za usluge, OIB 03714155365, Augusta Šenoe 4-6,42000 Varaždin</derivirana_varijabla>
  </DomainObject.Predmet.StrankaWithAdressOIB>
  <DomainObject.Predmet.StrankaNazivFormated>
    <izvorni_sadrzaj>Industrogradnja dioničko društvo za usluge</izvorni_sadrzaj>
    <derivirana_varijabla naziv="DomainObject.Predmet.StrankaNazivFormated_1">Industrogradnja dioničko društvo za usluge</derivirana_varijabla>
  </DomainObject.Predmet.StrankaNazivFormated>
  <DomainObject.Predmet.StrankaNazivFormatedOIB>
    <izvorni_sadrzaj>Industrogradnja dioničko društvo za usluge, OIB 03714155365</izvorni_sadrzaj>
    <derivirana_varijabla naziv="DomainObject.Predmet.StrankaNazivFormatedOIB_1">Industrogradnja dioničko društvo za usluge, OIB 03714155365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Industrogradnja dioničko društvo za usluge</item>
    </izvorni_sadrzaj>
    <derivirana_varijabla naziv="DomainObject.Predmet.StrankaListFormated_1">
      <item>Industrogradnja dioničko društvo za usluge</item>
    </derivirana_varijabla>
  </DomainObject.Predmet.StrankaListFormated>
  <DomainObject.Predmet.StrankaListFormatedOIB>
    <izvorni_sadrzaj>
      <item>Industrogradnja dioničko društvo za usluge, OIB 03714155365</item>
    </izvorni_sadrzaj>
    <derivirana_varijabla naziv="DomainObject.Predmet.StrankaListFormatedOIB_1">
      <item>Industrogradnja dioničko društvo za usluge, OIB 03714155365</item>
    </derivirana_varijabla>
  </DomainObject.Predmet.StrankaListFormatedOIB>
  <DomainObject.Predmet.StrankaListFormatedWithAdress>
    <izvorni_sadrzaj>
      <item>Industrogradnja dioničko društvo za usluge, Augusta Šenoe 4-6, 42000 Varaždin</item>
    </izvorni_sadrzaj>
    <derivirana_varijabla naziv="DomainObject.Predmet.StrankaListFormatedWithAdress_1">
      <item>Industrogradnja dioničko društvo za usluge, Augusta Šenoe 4-6, 42000 Varaždin</item>
    </derivirana_varijabla>
  </DomainObject.Predmet.StrankaListFormatedWithAdress>
  <DomainObject.Predmet.StrankaListFormatedWithAdressOIB>
    <izvorni_sadrzaj>
      <item>Industrogradnja dioničko društvo za usluge, OIB 03714155365, Augusta Šenoe 4-6, 42000 Varaždin</item>
    </izvorni_sadrzaj>
    <derivirana_varijabla naziv="DomainObject.Predmet.StrankaListFormatedWithAdressOIB_1">
      <item>Industrogradnja dioničko društvo za usluge, OIB 03714155365, Augusta Šenoe 4-6, 42000 Varaždin</item>
    </derivirana_varijabla>
  </DomainObject.Predmet.StrankaListFormatedWithAdressOIB>
  <DomainObject.Predmet.StrankaListNazivFormated>
    <izvorni_sadrzaj>
      <item>Industrogradnja dioničko društvo za usluge</item>
    </izvorni_sadrzaj>
    <derivirana_varijabla naziv="DomainObject.Predmet.StrankaListNazivFormated_1">
      <item>Industrogradnja dioničko društvo za usluge</item>
    </derivirana_varijabla>
  </DomainObject.Predmet.StrankaListNazivFormated>
  <DomainObject.Predmet.StrankaListNazivFormatedOIB>
    <izvorni_sadrzaj>
      <item>Industrogradnja dioničko društvo za usluge, OIB 03714155365</item>
    </izvorni_sadrzaj>
    <derivirana_varijabla naziv="DomainObject.Predmet.StrankaListNazivFormatedOIB_1">
      <item>Industrogradnja dioničko društvo za usluge, OIB 03714155365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Josip Galinec</item>
      <item>Sudski registar</item>
      <item>Nina Markovinović Belamarić</item>
      <item>Meliha Okić Buljanović</item>
      <item>Ivan Vrdoljak</item>
      <item>Dajana Đurin</item>
      <item>Slavica Josipović Kulić</item>
      <item>Zlatko Dumenčić</item>
      <item>Miljenka Troskot</item>
      <item>Ivan Perica</item>
      <item>Borivoj Paulik</item>
      <item>Helena Paulik</item>
      <item>Anamarija Paulik</item>
      <item>Agata Ponjan</item>
      <item>Miroslav Paradžik</item>
      <item>Višnja Ričko</item>
      <item>Vesna Jandrečić</item>
      <item>Petar Milošević</item>
      <item>Milena Milošević</item>
      <item>Marjo Milošević</item>
      <item>Josip Milošević</item>
      <item>Nevenka Pečić</item>
      <item>Igor Slunski</item>
      <item>Martina Grgec</item>
      <item>Željko Žužić</item>
      <item>Ante Marijanović</item>
      <item>Senija Demirović</item>
      <item>Mara Mrkonja</item>
      <item>Zlatko Štimac</item>
      <item>Tomo Orlović</item>
      <item>Nikola Vukušić</item>
      <item>Lidija Deverić</item>
      <item>Slobodan Mišetić</item>
      <item>Zdravko Jakelić</item>
      <item>Ankica Zupanc</item>
      <item>Miroslav Matković</item>
      <item>Hrvatski zavod za mirovinsko osiguranje, Područni ured u Gospiću, Odjel za zajedničke poslove</item>
      <item>Katica Petretić</item>
      <item>Božica Škalec</item>
      <item>Štefica Radović</item>
      <item>Mile Peurača</item>
      <item>Bernarda Dubovečak-Kostrec</item>
      <item>Božica Škalec</item>
      <item>Zvonimir Milošević</item>
      <item>Mustafa Šahdanović</item>
    </izvorni_sadrzaj>
    <derivirana_varijabla naziv="DomainObject.Predmet.OstaliListFormated_1">
      <item>Josip Galinec</item>
      <item>Sudski registar</item>
      <item>Nina Markovinović Belamarić</item>
      <item>Meliha Okić Buljanović</item>
      <item>Ivan Vrdoljak</item>
      <item>Dajana Đurin</item>
      <item>Slavica Josipović Kulić</item>
      <item>Zlatko Dumenčić</item>
      <item>Miljenka Troskot</item>
      <item>Ivan Perica</item>
      <item>Borivoj Paulik</item>
      <item>Helena Paulik</item>
      <item>Anamarija Paulik</item>
      <item>Agata Ponjan</item>
      <item>Miroslav Paradžik</item>
      <item>Višnja Ričko</item>
      <item>Vesna Jandrečić</item>
      <item>Petar Milošević</item>
      <item>Milena Milošević</item>
      <item>Marjo Milošević</item>
      <item>Josip Milošević</item>
      <item>Nevenka Pečić</item>
      <item>Igor Slunski</item>
      <item>Martina Grgec</item>
      <item>Željko Žužić</item>
      <item>Ante Marijanović</item>
      <item>Senija Demirović</item>
      <item>Mara Mrkonja</item>
      <item>Zlatko Štimac</item>
      <item>Tomo Orlović</item>
      <item>Nikola Vukušić</item>
      <item>Lidija Deverić</item>
      <item>Slobodan Mišetić</item>
      <item>Zdravko Jakelić</item>
      <item>Ankica Zupanc</item>
      <item>Miroslav Matković</item>
      <item>Hrvatski zavod za mirovinsko osiguranje, Područni ured u Gospiću, Odjel za zajedničke poslove</item>
      <item>Katica Petretić</item>
      <item>Božica Škalec</item>
      <item>Štefica Radović</item>
      <item>Mile Peurača</item>
      <item>Bernarda Dubovečak-Kostrec</item>
      <item>Božica Škalec</item>
      <item>Zvonimir Milošević</item>
      <item>Mustafa Šahdanović</item>
    </derivirana_varijabla>
  </DomainObject.Predmet.OstaliListFormated>
  <DomainObject.Predmet.OstaliListFormatedOIB>
    <izvorni_sadrzaj>
      <item>Josip Galinec, OIB 58302139318</item>
      <item>Sudski registar</item>
      <item>Nina Markovinović Belamarić</item>
      <item>Meliha Okić Buljanović</item>
      <item>Ivan Vrdoljak</item>
      <item>Dajana Đurin, OIB 20632217031</item>
      <item>Slavica Josipović Kulić, OIB 61403210271</item>
      <item>Zlatko Dumenčić, OIB 89315524077</item>
      <item>Miljenka Troskot, OIB 08735593860</item>
      <item>Ivan Perica, OIB 82111576430</item>
      <item>Borivoj Paulik, OIB 90308804993</item>
      <item>Helena Paulik, OIB 03341062093</item>
      <item>Anamarija Paulik, OIB 77474375309</item>
      <item>Agata Ponjan, OIB 56342063125</item>
      <item>Miroslav Paradžik, OIB 42163740538</item>
      <item>Višnja Ričko, OIB 70165306410</item>
      <item>Vesna Jandrečić, OIB 87825966785</item>
      <item>Petar Milošević, OIB 04054637641</item>
      <item>Milena Milošević, OIB 39913123600</item>
      <item>Marjo Milošević, OIB 80523488897</item>
      <item>Josip Milošević, OIB 52109921805</item>
      <item>Nevenka Pečić, OIB 28362981963</item>
      <item>Igor Slunski, OIB 64669124971</item>
      <item>Martina Grgec</item>
      <item>Željko Žužić, OIB 95791812072</item>
      <item>Ante Marijanović, OIB 76509530123</item>
      <item>Senija Demirović, OIB 42856226375</item>
      <item>Mara Mrkonja, OIB 16337140631</item>
      <item>Zlatko Štimac, OIB 96374813277</item>
      <item>Tomo Orlović, OIB 79120735319</item>
      <item>Nikola Vukušić, OIB 58171289034</item>
      <item>Lidija Deverić, OIB 62960547678</item>
      <item>Slobodan Mišetić, OIB 57236356095</item>
      <item>Zdravko Jakelić, OIB 32525019410</item>
      <item>Ankica Zupanc, OIB 95667242418</item>
      <item>Miroslav Matković, OIB 95027383876</item>
      <item>Hrvatski zavod za mirovinsko osiguranje, Područni ured u Gospiću, Odjel za zajedničke poslove</item>
      <item>Katica Petretić</item>
      <item>Božica Škalec</item>
      <item>Štefica Radović, OIB 73383954618</item>
      <item>Mile Peurača, OIB 29230993671</item>
      <item>Bernarda Dubovečak-Kostrec, OIB 44527016673</item>
      <item>Božica Škalec, OIB 18785239979</item>
      <item>Zvonimir Milošević, OIB 32622816567</item>
      <item>Mustafa Šahdanović, OIB 14939072745</item>
    </izvorni_sadrzaj>
    <derivirana_varijabla naziv="DomainObject.Predmet.OstaliListFormatedOIB_1">
      <item>Josip Galinec, OIB 58302139318</item>
      <item>Sudski registar</item>
      <item>Nina Markovinović Belamarić</item>
      <item>Meliha Okić Buljanović</item>
      <item>Ivan Vrdoljak</item>
      <item>Dajana Đurin, OIB 20632217031</item>
      <item>Slavica Josipović Kulić, OIB 61403210271</item>
      <item>Zlatko Dumenčić, OIB 89315524077</item>
      <item>Miljenka Troskot, OIB 08735593860</item>
      <item>Ivan Perica, OIB 82111576430</item>
      <item>Borivoj Paulik, OIB 90308804993</item>
      <item>Helena Paulik, OIB 03341062093</item>
      <item>Anamarija Paulik, OIB 77474375309</item>
      <item>Agata Ponjan, OIB 56342063125</item>
      <item>Miroslav Paradžik, OIB 42163740538</item>
      <item>Višnja Ričko, OIB 70165306410</item>
      <item>Vesna Jandrečić, OIB 87825966785</item>
      <item>Petar Milošević, OIB 04054637641</item>
      <item>Milena Milošević, OIB 39913123600</item>
      <item>Marjo Milošević, OIB 80523488897</item>
      <item>Josip Milošević, OIB 52109921805</item>
      <item>Nevenka Pečić, OIB 28362981963</item>
      <item>Igor Slunski, OIB 64669124971</item>
      <item>Martina Grgec</item>
      <item>Željko Žužić, OIB 95791812072</item>
      <item>Ante Marijanović, OIB 76509530123</item>
      <item>Senija Demirović, OIB 42856226375</item>
      <item>Mara Mrkonja, OIB 16337140631</item>
      <item>Zlatko Štimac, OIB 96374813277</item>
      <item>Tomo Orlović, OIB 79120735319</item>
      <item>Nikola Vukušić, OIB 58171289034</item>
      <item>Lidija Deverić, OIB 62960547678</item>
      <item>Slobodan Mišetić, OIB 57236356095</item>
      <item>Zdravko Jakelić, OIB 32525019410</item>
      <item>Ankica Zupanc, OIB 95667242418</item>
      <item>Miroslav Matković, OIB 95027383876</item>
      <item>Hrvatski zavod za mirovinsko osiguranje, Područni ured u Gospiću, Odjel za zajedničke poslove</item>
      <item>Katica Petretić</item>
      <item>Božica Škalec</item>
      <item>Štefica Radović, OIB 73383954618</item>
      <item>Mile Peurača, OIB 29230993671</item>
      <item>Bernarda Dubovečak-Kostrec, OIB 44527016673</item>
      <item>Božica Škalec, OIB 18785239979</item>
      <item>Zvonimir Milošević, OIB 32622816567</item>
      <item>Mustafa Šahdanović, OIB 14939072745</item>
    </derivirana_varijabla>
  </DomainObject.Predmet.OstaliListFormatedOIB>
  <DomainObject.Predmet.OstaliListFormatedWithAdress>
    <izvorni_sadrzaj>
      <item>Josip Galinec, Zelinska Ulica 3, 10000 Zagreb</item>
      <item>Sudski registar</item>
      <item>Nina Markovinović Belamarić, Kralja Držislava 10, 10000 Zagreb</item>
      <item>Meliha Okić Buljanović, Andrije Hebranga 23, 10000 Zagreb</item>
      <item>Ivan Vrdoljak, Pavla Hatza 23/II, 10000 Zagreb</item>
      <item>Dajana Đurin, Nikole Jurišića 7, 43000 Bjelovar</item>
      <item>Slavica Josipović Kulić, Savska Cesta 82, 10000 Zagreb</item>
      <item>Zlatko Dumenčić, Svetonedjeljska Cesta 44, 10431 Brezje</item>
      <item>Miljenka Troskot, Trg Ivana Kukuljevića 12, 10000 Zagreb</item>
      <item>Ivan Perica, Travarski Odvojak 21, 10257 Hrvatski Leskovac</item>
      <item>Borivoj Paulik, Medvedgradska 15, 10000 Zagreb</item>
      <item>Helena Paulik, Medvedgradska 15, 10000 Zagreb</item>
      <item>Anamarija Paulik, Medvedgradska 15, 10000 Zagreb</item>
      <item>Agata Ponjan, 6. Njivice 9a, 10000 Zagreb</item>
      <item>Miroslav Paradžik, Kennedyev Trg 2, 10000 Zagreb</item>
      <item>Višnja Ričko, Side Košutić 20, 10000 Zagreb</item>
      <item>Vesna Jandrečić, Topolje 20, 10431 Novaki</item>
      <item>Petar Milošević, Kraljevec 26, 10000 Zagreb</item>
      <item>Milena Milošević, Kraljevec 26, 10000 Zagreb</item>
      <item>Marjo Milošević, Kraljevec 26, 10000 Zagreb</item>
      <item>Josip Milošević, Kraljevec 26, 10000 Zagreb</item>
      <item>Nevenka Pečić, Stubička Cesta 90, 49243 Oroslavje</item>
      <item>Igor Slunski, Kačićeva 18, 10000 Zagreb</item>
      <item>Martina Grgec, Bukovačka cesta 51, 10000 Zagreb</item>
      <item>Željko Žužić, 4. Trnjanski Zavoj 28, 10000 Zagreb</item>
      <item>Ante Marijanović, Hribarov Prilaz 6, 10000 Zagreb</item>
      <item>Senija Demirović, Ulica Antuna Stipančića 27, 10000 Zagreb</item>
      <item>Mara Mrkonja, Mrakov Breg 6, 10257 Kupinečki Kraljevec</item>
      <item>Zlatko Štimac, Hotnja 71, 10414 Hotnja</item>
      <item>Tomo Orlović, Ferenščica X. 13, 10000 Zagreb</item>
      <item>Nikola Vukušić, Novi Zdenkovac 14, 34350 Novi Zdenkovac</item>
      <item>Lidija Deverić, Odranska 86, 10412 Donja Lomnica</item>
      <item>Slobodan Mišetić, Dankovečka Ulica 5, 10000 Zagreb</item>
      <item>Zdravko Jakelić, Kustošijski Venec 7, 10000 Zagreb</item>
      <item>Ankica Zupanc, Stojdraška Ulica 11, 10000 Zagreb</item>
      <item>Miroslav Matković, Turopoljska Ulica 86, 10412 Lukavec</item>
      <item>Hrvatski zavod za mirovinsko osiguranje, Područni ured u Gospiću, Odjel za zajedničke poslove, dr. F. Tuđmana 6, 53000 Gospić</item>
      <item>Katica Petretić</item>
      <item>Božica Škalec</item>
      <item>Štefica Radović, Ul. Hrvatskih Iseljenika 3, 10000 Zagreb</item>
      <item>Mile Peurača, Ulica Brune Bušića 25, 10000 Zagreb</item>
      <item>Bernarda Dubovečak-Kostrec, Zagorska Ulica 10, 42250 Lepoglava</item>
      <item>Božica Škalec, Vilanci 22, 49215 Vilanci</item>
      <item>Zvonimir Milošević</item>
      <item>Mustafa Šahdanović</item>
    </izvorni_sadrzaj>
    <derivirana_varijabla naziv="DomainObject.Predmet.OstaliListFormatedWithAdress_1">
      <item>Josip Galinec, Zelinska Ulica 3, 10000 Zagreb</item>
      <item>Sudski registar</item>
      <item>Nina Markovinović Belamarić, Kralja Držislava 10, 10000 Zagreb</item>
      <item>Meliha Okić Buljanović, Andrije Hebranga 23, 10000 Zagreb</item>
      <item>Ivan Vrdoljak, Pavla Hatza 23/II, 10000 Zagreb</item>
      <item>Dajana Đurin, Nikole Jurišića 7, 43000 Bjelovar</item>
      <item>Slavica Josipović Kulić, Savska Cesta 82, 10000 Zagreb</item>
      <item>Zlatko Dumenčić, Svetonedjeljska Cesta 44, 10431 Brezje</item>
      <item>Miljenka Troskot, Trg Ivana Kukuljevića 12, 10000 Zagreb</item>
      <item>Ivan Perica, Travarski Odvojak 21, 10257 Hrvatski Leskovac</item>
      <item>Borivoj Paulik, Medvedgradska 15, 10000 Zagreb</item>
      <item>Helena Paulik, Medvedgradska 15, 10000 Zagreb</item>
      <item>Anamarija Paulik, Medvedgradska 15, 10000 Zagreb</item>
      <item>Agata Ponjan, 6. Njivice 9a, 10000 Zagreb</item>
      <item>Miroslav Paradžik, Kennedyev Trg 2, 10000 Zagreb</item>
      <item>Višnja Ričko, Side Košutić 20, 10000 Zagreb</item>
      <item>Vesna Jandrečić, Topolje 20, 10431 Novaki</item>
      <item>Petar Milošević, Kraljevec 26, 10000 Zagreb</item>
      <item>Milena Milošević, Kraljevec 26, 10000 Zagreb</item>
      <item>Marjo Milošević, Kraljevec 26, 10000 Zagreb</item>
      <item>Josip Milošević, Kraljevec 26, 10000 Zagreb</item>
      <item>Nevenka Pečić, Stubička Cesta 90, 49243 Oroslavje</item>
      <item>Igor Slunski, Kačićeva 18, 10000 Zagreb</item>
      <item>Martina Grgec, Bukovačka cesta 51, 10000 Zagreb</item>
      <item>Željko Žužić, 4. Trnjanski Zavoj 28, 10000 Zagreb</item>
      <item>Ante Marijanović, Hribarov Prilaz 6, 10000 Zagreb</item>
      <item>Senija Demirović, Ulica Antuna Stipančića 27, 10000 Zagreb</item>
      <item>Mara Mrkonja, Mrakov Breg 6, 10257 Kupinečki Kraljevec</item>
      <item>Zlatko Štimac, Hotnja 71, 10414 Hotnja</item>
      <item>Tomo Orlović, Ferenščica X. 13, 10000 Zagreb</item>
      <item>Nikola Vukušić, Novi Zdenkovac 14, 34350 Novi Zdenkovac</item>
      <item>Lidija Deverić, Odranska 86, 10412 Donja Lomnica</item>
      <item>Slobodan Mišetić, Dankovečka Ulica 5, 10000 Zagreb</item>
      <item>Zdravko Jakelić, Kustošijski Venec 7, 10000 Zagreb</item>
      <item>Ankica Zupanc, Stojdraška Ulica 11, 10000 Zagreb</item>
      <item>Miroslav Matković, Turopoljska Ulica 86, 10412 Lukavec</item>
      <item>Hrvatski zavod za mirovinsko osiguranje, Područni ured u Gospiću, Odjel za zajedničke poslove, dr. F. Tuđmana 6, 53000 Gospić</item>
      <item>Katica Petretić</item>
      <item>Božica Škalec</item>
      <item>Štefica Radović, Ul. Hrvatskih Iseljenika 3, 10000 Zagreb</item>
      <item>Mile Peurača, Ulica Brune Bušića 25, 10000 Zagreb</item>
      <item>Bernarda Dubovečak-Kostrec, Zagorska Ulica 10, 42250 Lepoglava</item>
      <item>Božica Škalec, Vilanci 22, 49215 Vilanci</item>
      <item>Zvonimir Milošević</item>
      <item>Mustafa Šahdanović</item>
    </derivirana_varijabla>
  </DomainObject.Predmet.OstaliListFormatedWithAdress>
  <DomainObject.Predmet.OstaliListFormatedWithAdressOIB>
    <izvorni_sadrzaj>
      <item>Josip Galinec, OIB 58302139318, Zelinska Ulica 3, 10000 Zagreb</item>
      <item>Sudski registar</item>
      <item>Nina Markovinović Belamarić, Kralja Držislava 10, 10000 Zagreb</item>
      <item>Meliha Okić Buljanović, Andrije Hebranga 23, 10000 Zagreb</item>
      <item>Ivan Vrdoljak, Pavla Hatza 23/II, 10000 Zagreb</item>
      <item>Dajana Đurin, OIB 20632217031, Nikole Jurišića 7, 43000 Bjelovar</item>
      <item>Slavica Josipović Kulić, OIB 61403210271, Savska Cesta 82, 10000 Zagreb</item>
      <item>Zlatko Dumenčić, OIB 89315524077, Svetonedjeljska Cesta 44, 10431 Brezje</item>
      <item>Miljenka Troskot, OIB 08735593860, Trg Ivana Kukuljevića 12, 10000 Zagreb</item>
      <item>Ivan Perica, OIB 82111576430, Travarski Odvojak 21, 10257 Hrvatski Leskovac</item>
      <item>Borivoj Paulik, OIB 90308804993, Medvedgradska 15, 10000 Zagreb</item>
      <item>Helena Paulik, OIB 03341062093, Medvedgradska 15, 10000 Zagreb</item>
      <item>Anamarija Paulik, OIB 77474375309, Medvedgradska 15, 10000 Zagreb</item>
      <item>Agata Ponjan, OIB 56342063125, 6. Njivice 9a, 10000 Zagreb</item>
      <item>Miroslav Paradžik, OIB 42163740538, Kennedyev Trg 2, 10000 Zagreb</item>
      <item>Višnja Ričko, OIB 70165306410, Side Košutić 20, 10000 Zagreb</item>
      <item>Vesna Jandrečić, OIB 87825966785, Topolje 20, 10431 Novaki</item>
      <item>Petar Milošević, OIB 04054637641, Kraljevec 26, 10000 Zagreb</item>
      <item>Milena Milošević, OIB 39913123600, Kraljevec 26, 10000 Zagreb</item>
      <item>Marjo Milošević, OIB 80523488897, Kraljevec 26, 10000 Zagreb</item>
      <item>Josip Milošević, OIB 52109921805, Kraljevec 26, 10000 Zagreb</item>
      <item>Nevenka Pečić, OIB 28362981963, Stubička Cesta 90, 49243 Oroslavje</item>
      <item>Igor Slunski, OIB 64669124971, Kačićeva 18, 10000 Zagreb</item>
      <item>Martina Grgec, Bukovačka cesta 51, 10000 Zagreb</item>
      <item>Željko Žužić, OIB 95791812072, 4. Trnjanski Zavoj 28, 10000 Zagreb</item>
      <item>Ante Marijanović, OIB 76509530123, Hribarov Prilaz 6, 10000 Zagreb</item>
      <item>Senija Demirović, OIB 42856226375, Ulica Antuna Stipančića 27, 10000 Zagreb</item>
      <item>Mara Mrkonja, OIB 16337140631, Mrakov Breg 6, 10257 Kupinečki Kraljevec</item>
      <item>Zlatko Štimac, OIB 96374813277, Hotnja 71, 10414 Hotnja</item>
      <item>Tomo Orlović, OIB 79120735319, Ferenščica X. 13, 10000 Zagreb</item>
      <item>Nikola Vukušić, OIB 58171289034, Novi Zdenkovac 14, 34350 Novi Zdenkovac</item>
      <item>Lidija Deverić, OIB 62960547678, Odranska 86, 10412 Donja Lomnica</item>
      <item>Slobodan Mišetić, OIB 57236356095, Dankovečka Ulica 5, 10000 Zagreb</item>
      <item>Zdravko Jakelić, OIB 32525019410, Kustošijski Venec 7, 10000 Zagreb</item>
      <item>Ankica Zupanc, OIB 95667242418, Stojdraška Ulica 11, 10000 Zagreb</item>
      <item>Miroslav Matković, OIB 95027383876, Turopoljska Ulica 86, 10412 Lukavec</item>
      <item>Hrvatski zavod za mirovinsko osiguranje, Područni ured u Gospiću, Odjel za zajedničke poslove, dr. F. Tuđmana 6, 53000 Gospić</item>
      <item>Katica Petretić</item>
      <item>Božica Škalec</item>
      <item>Štefica Radović, OIB 73383954618, Ul. Hrvatskih Iseljenika 3, 10000 Zagreb</item>
      <item>Mile Peurača, OIB 29230993671, Ulica Brune Bušića 25, 10000 Zagreb</item>
      <item>Bernarda Dubovečak-Kostrec, OIB 44527016673, Zagorska Ulica 10, 42250 Lepoglava</item>
      <item>Božica Škalec, OIB 18785239979, Vilanci 22, 49215 Vilanci</item>
      <item>Zvonimir Milošević, OIB 32622816567</item>
      <item>Mustafa Šahdanović, OIB 14939072745</item>
    </izvorni_sadrzaj>
    <derivirana_varijabla naziv="DomainObject.Predmet.OstaliListFormatedWithAdressOIB_1">
      <item>Josip Galinec, OIB 58302139318, Zelinska Ulica 3, 10000 Zagreb</item>
      <item>Sudski registar</item>
      <item>Nina Markovinović Belamarić, Kralja Držislava 10, 10000 Zagreb</item>
      <item>Meliha Okić Buljanović, Andrije Hebranga 23, 10000 Zagreb</item>
      <item>Ivan Vrdoljak, Pavla Hatza 23/II, 10000 Zagreb</item>
      <item>Dajana Đurin, OIB 20632217031, Nikole Jurišića 7, 43000 Bjelovar</item>
      <item>Slavica Josipović Kulić, OIB 61403210271, Savska Cesta 82, 10000 Zagreb</item>
      <item>Zlatko Dumenčić, OIB 89315524077, Svetonedjeljska Cesta 44, 10431 Brezje</item>
      <item>Miljenka Troskot, OIB 08735593860, Trg Ivana Kukuljevića 12, 10000 Zagreb</item>
      <item>Ivan Perica, OIB 82111576430, Travarski Odvojak 21, 10257 Hrvatski Leskovac</item>
      <item>Borivoj Paulik, OIB 90308804993, Medvedgradska 15, 10000 Zagreb</item>
      <item>Helena Paulik, OIB 03341062093, Medvedgradska 15, 10000 Zagreb</item>
      <item>Anamarija Paulik, OIB 77474375309, Medvedgradska 15, 10000 Zagreb</item>
      <item>Agata Ponjan, OIB 56342063125, 6. Njivice 9a, 10000 Zagreb</item>
      <item>Miroslav Paradžik, OIB 42163740538, Kennedyev Trg 2, 10000 Zagreb</item>
      <item>Višnja Ričko, OIB 70165306410, Side Košutić 20, 10000 Zagreb</item>
      <item>Vesna Jandrečić, OIB 87825966785, Topolje 20, 10431 Novaki</item>
      <item>Petar Milošević, OIB 04054637641, Kraljevec 26, 10000 Zagreb</item>
      <item>Milena Milošević, OIB 39913123600, Kraljevec 26, 10000 Zagreb</item>
      <item>Marjo Milošević, OIB 80523488897, Kraljevec 26, 10000 Zagreb</item>
      <item>Josip Milošević, OIB 52109921805, Kraljevec 26, 10000 Zagreb</item>
      <item>Nevenka Pečić, OIB 28362981963, Stubička Cesta 90, 49243 Oroslavje</item>
      <item>Igor Slunski, OIB 64669124971, Kačićeva 18, 10000 Zagreb</item>
      <item>Martina Grgec, Bukovačka cesta 51, 10000 Zagreb</item>
      <item>Željko Žužić, OIB 95791812072, 4. Trnjanski Zavoj 28, 10000 Zagreb</item>
      <item>Ante Marijanović, OIB 76509530123, Hribarov Prilaz 6, 10000 Zagreb</item>
      <item>Senija Demirović, OIB 42856226375, Ulica Antuna Stipančića 27, 10000 Zagreb</item>
      <item>Mara Mrkonja, OIB 16337140631, Mrakov Breg 6, 10257 Kupinečki Kraljevec</item>
      <item>Zlatko Štimac, OIB 96374813277, Hotnja 71, 10414 Hotnja</item>
      <item>Tomo Orlović, OIB 79120735319, Ferenščica X. 13, 10000 Zagreb</item>
      <item>Nikola Vukušić, OIB 58171289034, Novi Zdenkovac 14, 34350 Novi Zdenkovac</item>
      <item>Lidija Deverić, OIB 62960547678, Odranska 86, 10412 Donja Lomnica</item>
      <item>Slobodan Mišetić, OIB 57236356095, Dankovečka Ulica 5, 10000 Zagreb</item>
      <item>Zdravko Jakelić, OIB 32525019410, Kustošijski Venec 7, 10000 Zagreb</item>
      <item>Ankica Zupanc, OIB 95667242418, Stojdraška Ulica 11, 10000 Zagreb</item>
      <item>Miroslav Matković, OIB 95027383876, Turopoljska Ulica 86, 10412 Lukavec</item>
      <item>Hrvatski zavod za mirovinsko osiguranje, Područni ured u Gospiću, Odjel za zajedničke poslove, dr. F. Tuđmana 6, 53000 Gospić</item>
      <item>Katica Petretić</item>
      <item>Božica Škalec</item>
      <item>Štefica Radović, OIB 73383954618, Ul. Hrvatskih Iseljenika 3, 10000 Zagreb</item>
      <item>Mile Peurača, OIB 29230993671, Ulica Brune Bušića 25, 10000 Zagreb</item>
      <item>Bernarda Dubovečak-Kostrec, OIB 44527016673, Zagorska Ulica 10, 42250 Lepoglava</item>
      <item>Božica Škalec, OIB 18785239979, Vilanci 22, 49215 Vilanci</item>
      <item>Zvonimir Milošević, OIB 32622816567</item>
      <item>Mustafa Šahdanović, OIB 14939072745</item>
    </derivirana_varijabla>
  </DomainObject.Predmet.OstaliListFormatedWithAdressOIB>
  <DomainObject.Predmet.OstaliListNazivFormated>
    <izvorni_sadrzaj>
      <item>Josip Galinec</item>
      <item>Sudski registar</item>
      <item>Nina Markovinović Belamarić</item>
      <item>Meliha Okić Buljanović</item>
      <item>Ivan Vrdoljak</item>
      <item>Dajana Đurin</item>
      <item>Slavica Josipović Kulić</item>
      <item>Zlatko Dumenčić</item>
      <item>Miljenka Troskot</item>
      <item>Ivan Perica</item>
      <item>Borivoj Paulik</item>
      <item>Helena Paulik</item>
      <item>Anamarija Paulik</item>
      <item>Agata Ponjan</item>
      <item>Miroslav Paradžik</item>
      <item>Višnja Ričko</item>
      <item>Vesna Jandrečić</item>
      <item>Petar Milošević</item>
      <item>Milena Milošević</item>
      <item>Marjo Milošević</item>
      <item>Josip Milošević</item>
      <item>Nevenka Pečić</item>
      <item>Igor Slunski</item>
      <item>Martina Grgec</item>
      <item>Željko Žužić</item>
      <item>Ante Marijanović</item>
      <item>Senija Demirović</item>
      <item>Mara Mrkonja</item>
      <item>Zlatko Štimac</item>
      <item>Tomo Orlović</item>
      <item>Nikola Vukušić</item>
      <item>Lidija Deverić</item>
      <item>Slobodan Mišetić</item>
      <item>Zdravko Jakelić</item>
      <item>Ankica Zupanc</item>
      <item>Miroslav Matković</item>
      <item>Hrvatski zavod za mirovinsko osiguranje, Područni ured u Gospiću, Odjel za zajedničke poslove</item>
      <item>Katica Petretić</item>
      <item>Božica Škalec</item>
      <item>Štefica Radović</item>
      <item>Mile Peurača</item>
      <item>Bernarda Dubovečak-Kostrec</item>
      <item>Božica Škalec</item>
      <item>Zvonimir Milošević</item>
      <item>Mustafa Šahdanović</item>
    </izvorni_sadrzaj>
    <derivirana_varijabla naziv="DomainObject.Predmet.OstaliListNazivFormated_1">
      <item>Josip Galinec</item>
      <item>Sudski registar</item>
      <item>Nina Markovinović Belamarić</item>
      <item>Meliha Okić Buljanović</item>
      <item>Ivan Vrdoljak</item>
      <item>Dajana Đurin</item>
      <item>Slavica Josipović Kulić</item>
      <item>Zlatko Dumenčić</item>
      <item>Miljenka Troskot</item>
      <item>Ivan Perica</item>
      <item>Borivoj Paulik</item>
      <item>Helena Paulik</item>
      <item>Anamarija Paulik</item>
      <item>Agata Ponjan</item>
      <item>Miroslav Paradžik</item>
      <item>Višnja Ričko</item>
      <item>Vesna Jandrečić</item>
      <item>Petar Milošević</item>
      <item>Milena Milošević</item>
      <item>Marjo Milošević</item>
      <item>Josip Milošević</item>
      <item>Nevenka Pečić</item>
      <item>Igor Slunski</item>
      <item>Martina Grgec</item>
      <item>Željko Žužić</item>
      <item>Ante Marijanović</item>
      <item>Senija Demirović</item>
      <item>Mara Mrkonja</item>
      <item>Zlatko Štimac</item>
      <item>Tomo Orlović</item>
      <item>Nikola Vukušić</item>
      <item>Lidija Deverić</item>
      <item>Slobodan Mišetić</item>
      <item>Zdravko Jakelić</item>
      <item>Ankica Zupanc</item>
      <item>Miroslav Matković</item>
      <item>Hrvatski zavod za mirovinsko osiguranje, Područni ured u Gospiću, Odjel za zajedničke poslove</item>
      <item>Katica Petretić</item>
      <item>Božica Škalec</item>
      <item>Štefica Radović</item>
      <item>Mile Peurača</item>
      <item>Bernarda Dubovečak-Kostrec</item>
      <item>Božica Škalec</item>
      <item>Zvonimir Milošević</item>
      <item>Mustafa Šahdanović</item>
    </derivirana_varijabla>
  </DomainObject.Predmet.OstaliListNazivFormated>
  <DomainObject.Predmet.OstaliListNazivFormatedOIB>
    <izvorni_sadrzaj>
      <item>Josip Galinec, OIB 58302139318</item>
      <item>Sudski registar</item>
      <item>Nina Markovinović Belamarić</item>
      <item>Meliha Okić Buljanović</item>
      <item>Ivan Vrdoljak</item>
      <item>Dajana Đurin, OIB 20632217031</item>
      <item>Slavica Josipović Kulić, OIB 61403210271</item>
      <item>Zlatko Dumenčić, OIB 89315524077</item>
      <item>Miljenka Troskot, OIB 08735593860</item>
      <item>Ivan Perica, OIB 82111576430</item>
      <item>Borivoj Paulik, OIB 90308804993</item>
      <item>Helena Paulik, OIB 03341062093</item>
      <item>Anamarija Paulik, OIB 77474375309</item>
      <item>Agata Ponjan, OIB 56342063125</item>
      <item>Miroslav Paradžik, OIB 42163740538</item>
      <item>Višnja Ričko, OIB 70165306410</item>
      <item>Vesna Jandrečić, OIB 87825966785</item>
      <item>Petar Milošević, OIB 04054637641</item>
      <item>Milena Milošević, OIB 39913123600</item>
      <item>Marjo Milošević, OIB 80523488897</item>
      <item>Josip Milošević, OIB 52109921805</item>
      <item>Nevenka Pečić, OIB 28362981963</item>
      <item>Igor Slunski, OIB 64669124971</item>
      <item>Martina Grgec</item>
      <item>Željko Žužić, OIB 95791812072</item>
      <item>Ante Marijanović, OIB 76509530123</item>
      <item>Senija Demirović, OIB 42856226375</item>
      <item>Mara Mrkonja, OIB 16337140631</item>
      <item>Zlatko Štimac, OIB 96374813277</item>
      <item>Tomo Orlović, OIB 79120735319</item>
      <item>Nikola Vukušić, OIB 58171289034</item>
      <item>Lidija Deverić, OIB 62960547678</item>
      <item>Slobodan Mišetić, OIB 57236356095</item>
      <item>Zdravko Jakelić, OIB 32525019410</item>
      <item>Ankica Zupanc, OIB 95667242418</item>
      <item>Miroslav Matković, OIB 95027383876</item>
      <item>Hrvatski zavod za mirovinsko osiguranje, Područni ured u Gospiću, Odjel za zajedničke poslove</item>
      <item>Katica Petretić</item>
      <item>Božica Škalec</item>
      <item>Štefica Radović, OIB 73383954618</item>
      <item>Mile Peurača, OIB 29230993671</item>
      <item>Bernarda Dubovečak-Kostrec, OIB 44527016673</item>
      <item>Božica Škalec, OIB 18785239979</item>
      <item>Zvonimir Milošević, OIB 32622816567</item>
      <item>Mustafa Šahdanović, OIB 14939072745</item>
    </izvorni_sadrzaj>
    <derivirana_varijabla naziv="DomainObject.Predmet.OstaliListNazivFormatedOIB_1">
      <item>Josip Galinec, OIB 58302139318</item>
      <item>Sudski registar</item>
      <item>Nina Markovinović Belamarić</item>
      <item>Meliha Okić Buljanović</item>
      <item>Ivan Vrdoljak</item>
      <item>Dajana Đurin, OIB 20632217031</item>
      <item>Slavica Josipović Kulić, OIB 61403210271</item>
      <item>Zlatko Dumenčić, OIB 89315524077</item>
      <item>Miljenka Troskot, OIB 08735593860</item>
      <item>Ivan Perica, OIB 82111576430</item>
      <item>Borivoj Paulik, OIB 90308804993</item>
      <item>Helena Paulik, OIB 03341062093</item>
      <item>Anamarija Paulik, OIB 77474375309</item>
      <item>Agata Ponjan, OIB 56342063125</item>
      <item>Miroslav Paradžik, OIB 42163740538</item>
      <item>Višnja Ričko, OIB 70165306410</item>
      <item>Vesna Jandrečić, OIB 87825966785</item>
      <item>Petar Milošević, OIB 04054637641</item>
      <item>Milena Milošević, OIB 39913123600</item>
      <item>Marjo Milošević, OIB 80523488897</item>
      <item>Josip Milošević, OIB 52109921805</item>
      <item>Nevenka Pečić, OIB 28362981963</item>
      <item>Igor Slunski, OIB 64669124971</item>
      <item>Martina Grgec</item>
      <item>Željko Žužić, OIB 95791812072</item>
      <item>Ante Marijanović, OIB 76509530123</item>
      <item>Senija Demirović, OIB 42856226375</item>
      <item>Mara Mrkonja, OIB 16337140631</item>
      <item>Zlatko Štimac, OIB 96374813277</item>
      <item>Tomo Orlović, OIB 79120735319</item>
      <item>Nikola Vukušić, OIB 58171289034</item>
      <item>Lidija Deverić, OIB 62960547678</item>
      <item>Slobodan Mišetić, OIB 57236356095</item>
      <item>Zdravko Jakelić, OIB 32525019410</item>
      <item>Ankica Zupanc, OIB 95667242418</item>
      <item>Miroslav Matković, OIB 95027383876</item>
      <item>Hrvatski zavod za mirovinsko osiguranje, Područni ured u Gospiću, Odjel za zajedničke poslove</item>
      <item>Katica Petretić</item>
      <item>Božica Škalec</item>
      <item>Štefica Radović, OIB 73383954618</item>
      <item>Mile Peurača, OIB 29230993671</item>
      <item>Bernarda Dubovečak-Kostrec, OIB 44527016673</item>
      <item>Božica Škalec, OIB 18785239979</item>
      <item>Zvonimir Milošević, OIB 32622816567</item>
      <item>Mustafa Šahdanović, OIB 14939072745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Industrogradnja dioničko društvo za usluge</izvorni_sadrzaj>
    <derivirana_varijabla naziv="DomainObject.Predmet.StrankaIDrugi_1">Industrogradnja dioničko društvo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Industrogradnja dioničko društvo za usluge, OIB 03714155365, Augusta Šenoe 4-6, 42000 Varaždin</izvorni_sadrzaj>
    <derivirana_varijabla naziv="DomainObject.Predmet.StrankaIDrugiAdressOIB_1">Industrogradnja dioničko društvo za usluge, OIB 03714155365, Augusta Šenoe 4-6,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Industrogradnja dioničko društvo za usluge</item>
      <item>Josip Galinec</item>
      <item>Sudski registar</item>
      <item>Nina Markovinović Belamarić</item>
      <item>Meliha Okić Buljanović</item>
      <item>Ivan Vrdoljak</item>
      <item>Dajana Đurin</item>
      <item>Slavica Josipović Kulić</item>
      <item>Zlatko Dumenčić</item>
      <item>Miljenka Troskot</item>
      <item>Ivan Perica</item>
      <item>Borivoj Paulik</item>
      <item>Helena Paulik</item>
      <item>Anamarija Paulik</item>
      <item>Agata Ponjan</item>
      <item>Miroslav Paradžik</item>
      <item>Višnja Ričko</item>
      <item>Vesna Jandrečić</item>
      <item>Petar Milošević</item>
      <item>Milena Milošević</item>
      <item>Marjo Milošević</item>
      <item>Josip Milošević</item>
      <item>Nevenka Pečić</item>
      <item>Igor Slunski</item>
      <item>Martina Grgec</item>
      <item>Željko Žužić</item>
      <item>Ante Marijanović</item>
      <item>Senija Demirović</item>
      <item>Mara Mrkonja</item>
      <item>Zlatko Štimac</item>
      <item>Tomo Orlović</item>
      <item>Nikola Vukušić</item>
      <item>Lidija Deverić</item>
      <item>Slobodan Mišetić</item>
      <item>Zdravko Jakelić</item>
      <item>Ankica Zupanc</item>
      <item>Miroslav Matković</item>
      <item>Hrvatski zavod za mirovinsko osiguranje, Područni ured u Gospiću, Odjel za zajedničke poslove</item>
      <item>Katica Petretić</item>
      <item>Božica Škalec</item>
      <item>Štefica Radović</item>
      <item>Mile Peurača</item>
      <item>Bernarda Dubovečak-Kostrec</item>
      <item>Božica Škalec</item>
      <item>Zvonimir Milošević</item>
      <item>Mustafa Šahdanović</item>
    </izvorni_sadrzaj>
    <derivirana_varijabla naziv="DomainObject.Predmet.SudioniciListNaziv_1">
      <item>Industrogradnja dioničko društvo za usluge</item>
      <item>Josip Galinec</item>
      <item>Sudski registar</item>
      <item>Nina Markovinović Belamarić</item>
      <item>Meliha Okić Buljanović</item>
      <item>Ivan Vrdoljak</item>
      <item>Dajana Đurin</item>
      <item>Slavica Josipović Kulić</item>
      <item>Zlatko Dumenčić</item>
      <item>Miljenka Troskot</item>
      <item>Ivan Perica</item>
      <item>Borivoj Paulik</item>
      <item>Helena Paulik</item>
      <item>Anamarija Paulik</item>
      <item>Agata Ponjan</item>
      <item>Miroslav Paradžik</item>
      <item>Višnja Ričko</item>
      <item>Vesna Jandrečić</item>
      <item>Petar Milošević</item>
      <item>Milena Milošević</item>
      <item>Marjo Milošević</item>
      <item>Josip Milošević</item>
      <item>Nevenka Pečić</item>
      <item>Igor Slunski</item>
      <item>Martina Grgec</item>
      <item>Željko Žužić</item>
      <item>Ante Marijanović</item>
      <item>Senija Demirović</item>
      <item>Mara Mrkonja</item>
      <item>Zlatko Štimac</item>
      <item>Tomo Orlović</item>
      <item>Nikola Vukušić</item>
      <item>Lidija Deverić</item>
      <item>Slobodan Mišetić</item>
      <item>Zdravko Jakelić</item>
      <item>Ankica Zupanc</item>
      <item>Miroslav Matković</item>
      <item>Hrvatski zavod za mirovinsko osiguranje, Područni ured u Gospiću, Odjel za zajedničke poslove</item>
      <item>Katica Petretić</item>
      <item>Božica Škalec</item>
      <item>Štefica Radović</item>
      <item>Mile Peurača</item>
      <item>Bernarda Dubovečak-Kostrec</item>
      <item>Božica Škalec</item>
      <item>Zvonimir Milošević</item>
      <item>Mustafa Šahdanović</item>
    </derivirana_varijabla>
  </DomainObject.Predmet.SudioniciListNaziv>
  <DomainObject.Predmet.SudioniciListAdressOIB>
    <izvorni_sadrzaj>
      <item>Industrogradnja dioničko društvo za usluge, OIB 03714155365, Augusta Šenoe 4-6,42000 Varaždin</item>
      <item>Josip Galinec, OIB 58302139318, Zelinska Ulica 3,10000 Zagreb</item>
      <item>Sudski registar</item>
      <item>Nina Markovinović Belamarić, Kralja Držislava 10,10000 Zagreb</item>
      <item>Meliha Okić Buljanović, Andrije Hebranga 23,10000 Zagreb</item>
      <item>Ivan Vrdoljak, Pavla Hatza 23/II,10000 Zagreb</item>
      <item>Dajana Đurin, OIB 20632217031, Nikole Jurišića 7,43000 Bjelovar</item>
      <item>Slavica Josipović Kulić, OIB 61403210271, Savska Cesta 82,10000 Zagreb</item>
      <item>Zlatko Dumenčić, OIB 89315524077, Svetonedjeljska Cesta 44,10431 Brezje</item>
      <item>Miljenka Troskot, OIB 08735593860, Trg Ivana Kukuljevića 12,10000 Zagreb</item>
      <item>Ivan Perica, OIB 82111576430, Travarski Odvojak 21,10257 Hrvatski Leskovac</item>
      <item>Borivoj Paulik, OIB 90308804993, Medvedgradska 15,10000 Zagreb</item>
      <item>Helena Paulik, OIB 03341062093, Medvedgradska 15,10000 Zagreb</item>
      <item>Anamarija Paulik, OIB 77474375309, Medvedgradska 15,10000 Zagreb</item>
      <item>Agata Ponjan, OIB 56342063125, 6. Njivice 9a,10000 Zagreb</item>
      <item>Miroslav Paradžik, OIB 42163740538, Kennedyev Trg 2,10000 Zagreb</item>
      <item>Višnja Ričko, OIB 70165306410, Side Košutić 20,10000 Zagreb</item>
      <item>Vesna Jandrečić, OIB 87825966785, Topolje 20,10431 Novaki</item>
      <item>Petar Milošević, OIB 04054637641, Kraljevec 26,10000 Zagreb</item>
      <item>Milena Milošević, OIB 39913123600, Kraljevec 26,10000 Zagreb</item>
      <item>Marjo Milošević, OIB 80523488897, Kraljevec 26,10000 Zagreb</item>
      <item>Josip Milošević, OIB 52109921805, Kraljevec 26,10000 Zagreb</item>
      <item>Nevenka Pečić, OIB 28362981963, Stubička Cesta 90,49243 Oroslavje</item>
      <item>Igor Slunski, OIB 64669124971, Kačićeva 18,10000 Zagreb</item>
      <item>Martina Grgec, Bukovačka cesta 51,10000 Zagreb</item>
      <item>Željko Žužić, OIB 95791812072, 4. Trnjanski Zavoj 28,10000 Zagreb</item>
      <item>Ante Marijanović, OIB 76509530123, Hribarov Prilaz 6,10000 Zagreb</item>
      <item>Senija Demirović, OIB 42856226375, Ulica Antuna Stipančića 27,10000 Zagreb</item>
      <item>Mara Mrkonja, OIB 16337140631, Mrakov Breg 6,10257 Kupinečki Kraljevec</item>
      <item>Zlatko Štimac, OIB 96374813277, Hotnja 71,10414 Hotnja</item>
      <item>Tomo Orlović, OIB 79120735319, Ferenščica X. 13,10000 Zagreb</item>
      <item>Nikola Vukušić, OIB 58171289034, Novi Zdenkovac 14,34350 Novi Zdenkovac</item>
      <item>Lidija Deverić, OIB 62960547678, Odranska 86,10412 Donja Lomnica</item>
      <item>Slobodan Mišetić, OIB 57236356095, Dankovečka Ulica 5,10000 Zagreb</item>
      <item>Zdravko Jakelić, OIB 32525019410, Kustošijski Venec 7,10000 Zagreb</item>
      <item>Ankica Zupanc, OIB 95667242418, Stojdraška Ulica 11,10000 Zagreb</item>
      <item>Miroslav Matković, OIB 95027383876, Turopoljska Ulica 86,10412 Lukavec</item>
      <item>Hrvatski zavod za mirovinsko osiguranje, Područni ured u Gospiću, Odjel za zajedničke poslove, dr. F. Tuđmana 6,53000 Gospić</item>
      <item>Katica Petretić</item>
      <item>Božica Škalec</item>
      <item>Štefica Radović, OIB 73383954618, Ul. Hrvatskih Iseljenika 3,10000 Zagreb</item>
      <item>Mile Peurača, OIB 29230993671, Ulica Brune Bušića 25,10000 Zagreb</item>
      <item>Bernarda Dubovečak-Kostrec, OIB 44527016673, Zagorska Ulica 10,42250 Lepoglava</item>
      <item>Božica Škalec, OIB 18785239979, Vilanci 22,49215 Vilanci</item>
      <item>Zvonimir Milošević, OIB 32622816567</item>
      <item>Mustafa Šahdanović, OIB 14939072745</item>
    </izvorni_sadrzaj>
    <derivirana_varijabla naziv="DomainObject.Predmet.SudioniciListAdressOIB_1">
      <item>Industrogradnja dioničko društvo za usluge, OIB 03714155365, Augusta Šenoe 4-6,42000 Varaždin</item>
      <item>Josip Galinec, OIB 58302139318, Zelinska Ulica 3,10000 Zagreb</item>
      <item>Sudski registar</item>
      <item>Nina Markovinović Belamarić, Kralja Držislava 10,10000 Zagreb</item>
      <item>Meliha Okić Buljanović, Andrije Hebranga 23,10000 Zagreb</item>
      <item>Ivan Vrdoljak, Pavla Hatza 23/II,10000 Zagreb</item>
      <item>Dajana Đurin, OIB 20632217031, Nikole Jurišića 7,43000 Bjelovar</item>
      <item>Slavica Josipović Kulić, OIB 61403210271, Savska Cesta 82,10000 Zagreb</item>
      <item>Zlatko Dumenčić, OIB 89315524077, Svetonedjeljska Cesta 44,10431 Brezje</item>
      <item>Miljenka Troskot, OIB 08735593860, Trg Ivana Kukuljevića 12,10000 Zagreb</item>
      <item>Ivan Perica, OIB 82111576430, Travarski Odvojak 21,10257 Hrvatski Leskovac</item>
      <item>Borivoj Paulik, OIB 90308804993, Medvedgradska 15,10000 Zagreb</item>
      <item>Helena Paulik, OIB 03341062093, Medvedgradska 15,10000 Zagreb</item>
      <item>Anamarija Paulik, OIB 77474375309, Medvedgradska 15,10000 Zagreb</item>
      <item>Agata Ponjan, OIB 56342063125, 6. Njivice 9a,10000 Zagreb</item>
      <item>Miroslav Paradžik, OIB 42163740538, Kennedyev Trg 2,10000 Zagreb</item>
      <item>Višnja Ričko, OIB 70165306410, Side Košutić 20,10000 Zagreb</item>
      <item>Vesna Jandrečić, OIB 87825966785, Topolje 20,10431 Novaki</item>
      <item>Petar Milošević, OIB 04054637641, Kraljevec 26,10000 Zagreb</item>
      <item>Milena Milošević, OIB 39913123600, Kraljevec 26,10000 Zagreb</item>
      <item>Marjo Milošević, OIB 80523488897, Kraljevec 26,10000 Zagreb</item>
      <item>Josip Milošević, OIB 52109921805, Kraljevec 26,10000 Zagreb</item>
      <item>Nevenka Pečić, OIB 28362981963, Stubička Cesta 90,49243 Oroslavje</item>
      <item>Igor Slunski, OIB 64669124971, Kačićeva 18,10000 Zagreb</item>
      <item>Martina Grgec, Bukovačka cesta 51,10000 Zagreb</item>
      <item>Željko Žužić, OIB 95791812072, 4. Trnjanski Zavoj 28,10000 Zagreb</item>
      <item>Ante Marijanović, OIB 76509530123, Hribarov Prilaz 6,10000 Zagreb</item>
      <item>Senija Demirović, OIB 42856226375, Ulica Antuna Stipančića 27,10000 Zagreb</item>
      <item>Mara Mrkonja, OIB 16337140631, Mrakov Breg 6,10257 Kupinečki Kraljevec</item>
      <item>Zlatko Štimac, OIB 96374813277, Hotnja 71,10414 Hotnja</item>
      <item>Tomo Orlović, OIB 79120735319, Ferenščica X. 13,10000 Zagreb</item>
      <item>Nikola Vukušić, OIB 58171289034, Novi Zdenkovac 14,34350 Novi Zdenkovac</item>
      <item>Lidija Deverić, OIB 62960547678, Odranska 86,10412 Donja Lomnica</item>
      <item>Slobodan Mišetić, OIB 57236356095, Dankovečka Ulica 5,10000 Zagreb</item>
      <item>Zdravko Jakelić, OIB 32525019410, Kustošijski Venec 7,10000 Zagreb</item>
      <item>Ankica Zupanc, OIB 95667242418, Stojdraška Ulica 11,10000 Zagreb</item>
      <item>Miroslav Matković, OIB 95027383876, Turopoljska Ulica 86,10412 Lukavec</item>
      <item>Hrvatski zavod za mirovinsko osiguranje, Područni ured u Gospiću, Odjel za zajedničke poslove, dr. F. Tuđmana 6,53000 Gospić</item>
      <item>Katica Petretić</item>
      <item>Božica Škalec</item>
      <item>Štefica Radović, OIB 73383954618, Ul. Hrvatskih Iseljenika 3,10000 Zagreb</item>
      <item>Mile Peurača, OIB 29230993671, Ulica Brune Bušića 25,10000 Zagreb</item>
      <item>Bernarda Dubovečak-Kostrec, OIB 44527016673, Zagorska Ulica 10,42250 Lepoglava</item>
      <item>Božica Škalec, OIB 18785239979, Vilanci 22,49215 Vilanci</item>
      <item>Zvonimir Milošević, OIB 32622816567</item>
      <item>Mustafa Šahdanović, OIB 14939072745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03714155365</item>
      <item>, OIB 58302139318</item>
      <item>, OIB null</item>
      <item>, OIB null</item>
      <item>, OIB null</item>
      <item>, OIB null</item>
      <item>, OIB 20632217031</item>
      <item>, OIB 61403210271</item>
      <item>, OIB 89315524077</item>
      <item>, OIB 08735593860</item>
      <item>, OIB 82111576430</item>
      <item>, OIB 90308804993</item>
      <item>, OIB 03341062093</item>
      <item>, OIB 77474375309</item>
      <item>, OIB 56342063125</item>
      <item>, OIB 42163740538</item>
      <item>, OIB 70165306410</item>
      <item>, OIB 87825966785</item>
      <item>, OIB 04054637641</item>
      <item>, OIB 39913123600</item>
      <item>, OIB 80523488897</item>
      <item>, OIB 52109921805</item>
      <item>, OIB 28362981963</item>
      <item>, OIB 64669124971</item>
      <item>, OIB null</item>
      <item>, OIB 95791812072</item>
      <item>, OIB 76509530123</item>
      <item>, OIB 42856226375</item>
      <item>, OIB 16337140631</item>
      <item>, OIB 96374813277</item>
      <item>, OIB 79120735319</item>
      <item>, OIB 58171289034</item>
      <item>, OIB 62960547678</item>
      <item>, OIB 57236356095</item>
      <item>, OIB 32525019410</item>
      <item>, OIB 95667242418</item>
      <item>, OIB 95027383876</item>
      <item>, OIB null</item>
      <item>, OIB null</item>
      <item>, OIB null</item>
      <item>, OIB 73383954618</item>
      <item>, OIB 29230993671</item>
      <item>, OIB 44527016673</item>
      <item>, OIB 18785239979</item>
      <item>, OIB 32622816567</item>
      <item>, OIB 14939072745</item>
    </izvorni_sadrzaj>
    <derivirana_varijabla naziv="DomainObject.Predmet.SudioniciListNazivOIB_1">
      <item>, OIB 03714155365</item>
      <item>, OIB 58302139318</item>
      <item>, OIB null</item>
      <item>, OIB null</item>
      <item>, OIB null</item>
      <item>, OIB null</item>
      <item>, OIB 20632217031</item>
      <item>, OIB 61403210271</item>
      <item>, OIB 89315524077</item>
      <item>, OIB 08735593860</item>
      <item>, OIB 82111576430</item>
      <item>, OIB 90308804993</item>
      <item>, OIB 03341062093</item>
      <item>, OIB 77474375309</item>
      <item>, OIB 56342063125</item>
      <item>, OIB 42163740538</item>
      <item>, OIB 70165306410</item>
      <item>, OIB 87825966785</item>
      <item>, OIB 04054637641</item>
      <item>, OIB 39913123600</item>
      <item>, OIB 80523488897</item>
      <item>, OIB 52109921805</item>
      <item>, OIB 28362981963</item>
      <item>, OIB 64669124971</item>
      <item>, OIB null</item>
      <item>, OIB 95791812072</item>
      <item>, OIB 76509530123</item>
      <item>, OIB 42856226375</item>
      <item>, OIB 16337140631</item>
      <item>, OIB 96374813277</item>
      <item>, OIB 79120735319</item>
      <item>, OIB 58171289034</item>
      <item>, OIB 62960547678</item>
      <item>, OIB 57236356095</item>
      <item>, OIB 32525019410</item>
      <item>, OIB 95667242418</item>
      <item>, OIB 95027383876</item>
      <item>, OIB null</item>
      <item>, OIB null</item>
      <item>, OIB null</item>
      <item>, OIB 73383954618</item>
      <item>, OIB 29230993671</item>
      <item>, OIB 44527016673</item>
      <item>, OIB 18785239979</item>
      <item>, OIB 32622816567</item>
      <item>, OIB 14939072745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206</properties:Words>
  <properties:Characters>1089</properties:Characters>
  <properties:Lines>48</properties:Lines>
  <properties:Paragraphs>18</properties:Paragraphs>
  <properties:TotalTime>254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2018-03-07T11:34:00Z</dcterms:created>
  <dc:creator>Nikolina Cvek</dc:creator>
  <dc:description/>
  <cp:keywords/>
  <cp:lastModifiedBy>Nikolina Cvek</cp:lastModifiedBy>
  <cp:lastPrinted>2018-09-14T09:51:00Z</cp:lastPrinted>
  <dcterms:modified xmlns:xsi="http://www.w3.org/2001/XMLSchema-instance" xsi:type="dcterms:W3CDTF">2018-09-14T09:52:00Z</dcterms:modified>
  <cp:revision>26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(St-212-18 Zaključak - poziv punomoćnici da dostavi identifikacijske oznake za podnositelja prigovora.docx)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