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d5e2" w14:paraId="2afd5e2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B72F11">
        <w:t>1022</w:t>
      </w:r>
      <w:r w:rsidR="009A1E1F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D11674">
        <w:t>Fitness Snaga Funkcionalnost j.d.o.o. za usluge, Zagreb, Južna Obala VII 1 a</w:t>
      </w:r>
      <w:r w:rsidR="0033247B">
        <w:t>,</w:t>
      </w:r>
      <w:r w:rsidR="00D11674">
        <w:t xml:space="preserve"> MBS: 081018933, OIB: 95306181605, </w:t>
      </w:r>
      <w:r>
        <w:t xml:space="preserve"> dana </w:t>
      </w:r>
      <w:r w:rsidR="009A1E1F">
        <w:t>30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D11674">
        <w:t>Fitness Snaga Funkcionalnost j.d.o.o. za usluge, Zagreb, Južna Obala VII 1 a, MBS: 081018933, OIB: 95306181605.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D11674" w:rsidR="00427F7B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D11674">
        <w:t>Sabina Lalić, Osijek, Gundulićeva 5, OIB: 09145874795</w:t>
      </w:r>
    </w:p>
    <w:p w:rsidRDefault="001416CB" w:rsidP="00427F7B" w:rsidR="001416CB" w:rsidRPr="00427F7B">
      <w:pPr>
        <w:pStyle w:val="Odlomakpopisa"/>
        <w:ind w:left="1065"/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D11674">
        <w:t>Fitness Snaga Funkcionalnost j.d.o.o. za usluge, Zagreb, Južna Obala VII 1 a, MBS: 081018933, OIB: 95306181605.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D11674">
        <w:rPr>
          <w:bCs/>
        </w:rPr>
        <w:t>18</w:t>
      </w:r>
      <w:r w:rsidRPr="00F877AB">
        <w:rPr>
          <w:bCs/>
        </w:rPr>
        <w:t xml:space="preserve">. </w:t>
      </w:r>
      <w:r w:rsidR="0033247B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D11674">
        <w:rPr>
          <w:bCs/>
        </w:rPr>
        <w:t>2161</w:t>
      </w:r>
      <w:r w:rsidRPr="00F877AB">
        <w:rPr>
          <w:bCs/>
        </w:rPr>
        <w:t xml:space="preserve"> od </w:t>
      </w:r>
      <w:r w:rsidR="00D11674">
        <w:rPr>
          <w:bCs/>
        </w:rPr>
        <w:t>1</w:t>
      </w:r>
      <w:r w:rsidR="002069F5">
        <w:rPr>
          <w:bCs/>
        </w:rPr>
        <w:t>4</w:t>
      </w:r>
      <w:r w:rsidR="001416CB">
        <w:rPr>
          <w:bCs/>
        </w:rPr>
        <w:t xml:space="preserve">. </w:t>
      </w:r>
      <w:r w:rsidR="0033247B">
        <w:rPr>
          <w:bCs/>
        </w:rPr>
        <w:t>trav</w:t>
      </w:r>
      <w:r w:rsidR="001416C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D11674">
        <w:t>Fitness Snaga Funkcionalnost j.d.o.o. za usluge, Zagreb, Južna Obala VII 1 a, MBS: 081018933, OIB: 95306181605.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D11674" w:rsidR="0033247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lastRenderedPageBreak/>
        <w:t>18</w:t>
      </w:r>
      <w:r w:rsidR="00E53774">
        <w:rPr>
          <w:bCs/>
        </w:rPr>
        <w:t xml:space="preserve"> St-</w:t>
      </w:r>
      <w:r w:rsidR="0033247B">
        <w:rPr>
          <w:bCs/>
        </w:rPr>
        <w:t>10</w:t>
      </w:r>
      <w:r w:rsidR="00D11674">
        <w:rPr>
          <w:bCs/>
        </w:rPr>
        <w:t>22</w:t>
      </w:r>
      <w:r w:rsidR="009A1E1F">
        <w:rPr>
          <w:bCs/>
        </w:rPr>
        <w:t>/17-4</w:t>
      </w:r>
    </w:p>
    <w:p w:rsidRDefault="00D11674" w:rsidP="00E53774" w:rsidR="00D11674">
      <w:pPr>
        <w:pStyle w:val="Tijeloteksta"/>
        <w:ind w:firstLine="708"/>
        <w:jc w:val="right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33247B">
        <w:t>31</w:t>
      </w:r>
      <w:r w:rsidR="006704D6">
        <w:t xml:space="preserve">. </w:t>
      </w:r>
      <w:r w:rsidR="0033247B">
        <w:t>srpnja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D11674">
        <w:t>1022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9A1E1F">
        <w:t>30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A1E1F">
        <w:t>22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5E9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069F5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60B1"/>
    <w:rsid w:val="003276D7"/>
    <w:rsid w:val="0033247B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65E9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85E03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1E1F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72F11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1674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78F"/>
    <w:rsid w:val="00DD2524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65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5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5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5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5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65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5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5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5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5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St-1022/2017</izvorni_sadrzaj>
    <derivirana_varijabla naziv="DomainObject.Predmet.OznakaBroj_1">St-1022/2017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Fitness Snaga Funkcionalnost j.d.o.o. za usluge</izvorni_sadrzaj>
    <derivirana_varijabla naziv="DomainObject.Predmet.ProtustrankaFormated_1">  Fitness Snaga Funkcionalnost j.d.o.o. za usluge</derivirana_varijabla>
  </DomainObject.Predmet.ProtustrankaFormated>
  <DomainObject.Predmet.ProtustrankaFormatedOIB>
    <izvorni_sadrzaj>  Fitness Snaga Funkcionalnost j.d.o.o. za usluge, OIB 95306181605</izvorni_sadrzaj>
    <derivirana_varijabla naziv="DomainObject.Predmet.ProtustrankaFormatedOIB_1">  Fitness Snaga Funkcionalnost j.d.o.o. za usluge, OIB 95306181605</derivirana_varijabla>
  </DomainObject.Predmet.ProtustrankaFormatedOIB>
  <DomainObject.Predmet.ProtustrankaFormatedWithAdress>
    <izvorni_sadrzaj> Fitness Snaga Funkcionalnost j.d.o.o. za usluge, Južna Obala VII 1 a, 10000 Zagreb</izvorni_sadrzaj>
    <derivirana_varijabla naziv="DomainObject.Predmet.ProtustrankaFormatedWithAdress_1"> Fitness Snaga Funkcionalnost j.d.o.o. za usluge, Južna Obala VII 1 a, 10000 Zagreb</derivirana_varijabla>
  </DomainObject.Predmet.ProtustrankaFormatedWithAdress>
  <DomainObject.Predmet.ProtustrankaFormatedWithAdressOIB>
    <izvorni_sadrzaj> Fitness Snaga Funkcionalnost j.d.o.o. za usluge, OIB 95306181605, Južna Obala VII 1 a, 10000 Zagreb</izvorni_sadrzaj>
    <derivirana_varijabla naziv="DomainObject.Predmet.ProtustrankaFormatedWithAdressOIB_1"> Fitness Snaga Funkcionalnost j.d.o.o. za usluge, OIB 95306181605, Južna Obala VII 1 a, 10000 Zagreb</derivirana_varijabla>
  </DomainObject.Predmet.ProtustrankaFormatedWithAdressOIB>
  <DomainObject.Predmet.ProtustrankaWithAdress>
    <izvorni_sadrzaj>Fitness Snaga Funkcionalnost j.d.o.o. za usluge Južna Obala VII 1 a, 10000 Zagreb</izvorni_sadrzaj>
    <derivirana_varijabla naziv="DomainObject.Predmet.ProtustrankaWithAdress_1">Fitness Snaga Funkcionalnost j.d.o.o. za usluge Južna Obala VII 1 a, 10000 Zagreb</derivirana_varijabla>
  </DomainObject.Predmet.ProtustrankaWithAdress>
  <DomainObject.Predmet.ProtustrankaWithAdressOIB>
    <izvorni_sadrzaj>Fitness Snaga Funkcionalnost j.d.o.o. za usluge, OIB 95306181605, Južna Obala VII 1 a, 10000 Zagreb</izvorni_sadrzaj>
    <derivirana_varijabla naziv="DomainObject.Predmet.ProtustrankaWithAdressOIB_1">Fitness Snaga Funkcionalnost j.d.o.o. za usluge, OIB 95306181605, Južna Obala VII 1 a, 10000 Zagreb</derivirana_varijabla>
  </DomainObject.Predmet.ProtustrankaWithAdressOIB>
  <DomainObject.Predmet.ProtustrankaNazivFormated>
    <izvorni_sadrzaj>Fitness Snaga Funkcionalnost j.d.o.o. za usluge</izvorni_sadrzaj>
    <derivirana_varijabla naziv="DomainObject.Predmet.ProtustrankaNazivFormated_1">Fitness Snaga Funkcionalnost j.d.o.o. za usluge</derivirana_varijabla>
  </DomainObject.Predmet.ProtustrankaNazivFormated>
  <DomainObject.Predmet.ProtustrankaNazivFormatedOIB>
    <izvorni_sadrzaj>Fitness Snaga Funkcionalnost j.d.o.o. za usluge, OIB 95306181605</izvorni_sadrzaj>
    <derivirana_varijabla naziv="DomainObject.Predmet.ProtustrankaNazivFormatedOIB_1">Fitness Snaga Funkcionalnost j.d.o.o. za usluge, OIB 95306181605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Fitness Snaga Funkcionalnost j.d.o.o. za usluge</item>
    </izvorni_sadrzaj>
    <derivirana_varijabla naziv="DomainObject.Predmet.ProtuStrankaListFormated_1">
      <item>Fitness Snaga Funkcionalnost j.d.o.o. za usluge</item>
    </derivirana_varijabla>
  </DomainObject.Predmet.ProtuStrankaListFormated>
  <DomainObject.Predmet.ProtuStrankaListFormatedOIB>
    <izvorni_sadrzaj>
      <item>Fitness Snaga Funkcionalnost j.d.o.o. za usluge, OIB 95306181605</item>
    </izvorni_sadrzaj>
    <derivirana_varijabla naziv="DomainObject.Predmet.ProtuStrankaListFormatedOIB_1">
      <item>Fitness Snaga Funkcionalnost j.d.o.o. za usluge, OIB 95306181605</item>
    </derivirana_varijabla>
  </DomainObject.Predmet.ProtuStrankaListFormatedOIB>
  <DomainObject.Predmet.ProtuStrankaListFormatedWithAdress>
    <izvorni_sadrzaj>
      <item>Fitness Snaga Funkcionalnost j.d.o.o. za usluge, Južna Obala VII 1 a, 10000 Zagreb</item>
    </izvorni_sadrzaj>
    <derivirana_varijabla naziv="DomainObject.Predmet.ProtuStrankaListFormatedWithAdress_1">
      <item>Fitness Snaga Funkcionalnost j.d.o.o. za usluge, Južna Obala VII 1 a, 10000 Zagreb</item>
    </derivirana_varijabla>
  </DomainObject.Predmet.ProtuStrankaListFormatedWithAdress>
  <DomainObject.Predmet.ProtuStrankaListFormatedWithAdressOIB>
    <izvorni_sadrzaj>
      <item>Fitness Snaga Funkcionalnost j.d.o.o. za usluge, OIB 95306181605, Južna Obala VII 1 a, 10000 Zagreb</item>
    </izvorni_sadrzaj>
    <derivirana_varijabla naziv="DomainObject.Predmet.ProtuStrankaListFormatedWithAdressOIB_1">
      <item>Fitness Snaga Funkcionalnost j.d.o.o. za usluge, OIB 95306181605, Južna Obala VII 1 a, 10000 Zagreb</item>
    </derivirana_varijabla>
  </DomainObject.Predmet.ProtuStrankaListFormatedWithAdressOIB>
  <DomainObject.Predmet.ProtuStrankaListNazivFormated>
    <izvorni_sadrzaj>
      <item>Fitness Snaga Funkcionalnost j.d.o.o. za usluge</item>
    </izvorni_sadrzaj>
    <derivirana_varijabla naziv="DomainObject.Predmet.ProtuStrankaListNazivFormated_1">
      <item>Fitness Snaga Funkcionalnost j.d.o.o. za usluge</item>
    </derivirana_varijabla>
  </DomainObject.Predmet.ProtuStrankaListNazivFormated>
  <DomainObject.Predmet.ProtuStrankaListNazivFormatedOIB>
    <izvorni_sadrzaj>
      <item>Fitness Snaga Funkcionalnost j.d.o.o. za usluge, OIB 95306181605</item>
    </izvorni_sadrzaj>
    <derivirana_varijabla naziv="DomainObject.Predmet.ProtuStrankaListNazivFormatedOIB_1">
      <item>Fitness Snaga Funkcionalnost j.d.o.o. za usluge, OIB 95306181605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Fitness Snaga Funkcionalnost j.d.o.o. za usluge</izvorni_sadrzaj>
    <derivirana_varijabla naziv="DomainObject.Predmet.ProtustrankaIDrugi_1">Fitness Snaga Funkcionalnost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Fitness Snaga Funkcionalnost j.d.o.o. za usluge, OIB 95306181605, Južna Obala VII 1 a, 10000 Zagreb</izvorni_sadrzaj>
    <derivirana_varijabla naziv="DomainObject.Predmet.ProtustrankaIDrugiAdressOIB_1">Fitness Snaga Funkcionalnost j.d.o.o. za usluge, OIB 95306181605, Južna Obala VII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Fitness Snaga Funkcionalnost j.d.o.o. za usluge</item>
      <item>FINA Regionalni centar Zagreb</item>
    </izvorni_sadrzaj>
    <derivirana_varijabla naziv="DomainObject.Predmet.SudioniciListNaziv_1">
      <item>Fitness Snaga Funkcionalnost j.d.o.o. za usluge</item>
      <item>FINA Regionalni centar Zagreb</item>
    </derivirana_varijabla>
  </DomainObject.Predmet.SudioniciListNaziv>
  <DomainObject.Predmet.SudioniciListAdressOIB>
    <izvorni_sadrzaj>
      <item>Fitness Snaga Funkcionalnost j.d.o.o. za usluge, OIB 95306181605, Južna Obala VII 1 a,10000 Zagreb</item>
      <item>FINA Regionalni centar Zagreb, OIB 85821130368, Trg svibanjskih žrtava 1995. br. 1,10000 Zagreb</item>
    </izvorni_sadrzaj>
    <derivirana_varijabla naziv="DomainObject.Predmet.SudioniciListAdressOIB_1">
      <item>Fitness Snaga Funkcionalnost j.d.o.o. za usluge, OIB 95306181605, Južna Obala VII 1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95306181605</item>
      <item>, OIB 85821130368</item>
    </izvorni_sadrzaj>
    <derivirana_varijabla naziv="DomainObject.Predmet.SudioniciListNazivOIB_1">
      <item>, OIB 95306181605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5E2623-3A01-40FA-A202-1D85D4678C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3164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2017-11-30T10:31:00Z</dcterms:created>
  <dc:creator>Korisnik</dc:creator>
  <cp:lastModifiedBy>Gordana Harc</cp:lastModifiedBy>
  <cp:lastPrinted>2017-11-30T10:31:00Z</cp:lastPrinted>
  <dcterms:modified xmlns:xsi="http://www.w3.org/2001/XMLSchema-instance" xsi:type="dcterms:W3CDTF">2017-11-30T10:34:00Z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