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ab9f" w14:paraId="7edab9f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D439E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6C18B5" w:rsidP="00FC4E7A" w:rsidR="00FC4E7A" w:rsidRPr="00382CB4">
      <w:pPr>
        <w:jc w:val="both"/>
      </w:pPr>
      <w:r>
        <w:t xml:space="preserve">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6C18B5" w:rsidR="00FC4E7A" w:rsidRPr="00382CB4">
      <w:pPr>
        <w:ind w:firstLine="708"/>
        <w:jc w:val="both"/>
      </w:pPr>
      <w:r>
        <w:t>Pazin, Dršćevka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6C18B5" w:rsidP="00FC4E7A" w:rsidR="006C18B5">
      <w:pPr>
        <w:jc w:val="center"/>
      </w:pPr>
    </w:p>
    <w:p w:rsidRDefault="006C18B5" w:rsidP="00FC4E7A" w:rsidR="006C18B5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>
      <w:pPr>
        <w:jc w:val="both"/>
      </w:pPr>
      <w:r w:rsidRPr="00382CB4">
        <w:tab/>
      </w:r>
      <w:r w:rsidR="00D76FEA" w:rsidRPr="00D76FEA">
        <w:t>Trgovački sud u Pazinu, po stečajnom sucu Ivanu Dujiću, u stečajnom postupku nad dužnikom MLUNKA d.o.o. u stečaju Umag, Čepljani bb, OIB: 78541755174,</w:t>
      </w:r>
      <w:r w:rsidRPr="00382CB4">
        <w:t xml:space="preserve"> </w:t>
      </w:r>
      <w:r w:rsidR="00551844">
        <w:t>1</w:t>
      </w:r>
      <w:r w:rsidR="00572722">
        <w:t>7</w:t>
      </w:r>
      <w:r w:rsidRPr="00382CB4">
        <w:t xml:space="preserve">. </w:t>
      </w:r>
      <w:r w:rsidR="00572722">
        <w:t>siječnja</w:t>
      </w:r>
      <w:r w:rsidRPr="00382CB4">
        <w:t xml:space="preserve"> 201</w:t>
      </w:r>
      <w:r w:rsidR="00572722">
        <w:t>8</w:t>
      </w:r>
      <w:r w:rsidRPr="00382CB4">
        <w:t>.</w:t>
      </w:r>
    </w:p>
    <w:p w:rsidRDefault="006C18B5" w:rsidP="00FC4E7A" w:rsidR="006C18B5" w:rsidRPr="00382CB4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D76FEA" w:rsidRPr="00D76FEA">
        <w:t>Boris</w:t>
      </w:r>
      <w:r w:rsidR="00D76FEA">
        <w:t>u</w:t>
      </w:r>
      <w:r w:rsidR="00D76FEA" w:rsidRPr="00D76FEA">
        <w:t xml:space="preserve"> Zadković</w:t>
      </w:r>
      <w:r w:rsidR="00D76FEA">
        <w:t>u</w:t>
      </w:r>
      <w:r w:rsidR="00D76FEA" w:rsidRPr="00D76FEA">
        <w:t xml:space="preserve"> iz Buzeta, Sportska 2</w:t>
      </w:r>
      <w:r w:rsidR="00D94838">
        <w:t>, za poslove obavljene</w:t>
      </w:r>
      <w:r w:rsidR="00D76FEA" w:rsidRPr="00D76FEA">
        <w:t xml:space="preserve"> </w:t>
      </w:r>
      <w:r w:rsidR="00D76FEA">
        <w:t xml:space="preserve">u </w:t>
      </w:r>
      <w:r w:rsidR="00572722">
        <w:t>2017</w:t>
      </w:r>
      <w:r w:rsidR="00D76FEA">
        <w:t>.</w:t>
      </w:r>
      <w:r w:rsidR="00572722">
        <w:t xml:space="preserve"> godini</w:t>
      </w:r>
      <w:r w:rsidR="00D76FEA">
        <w:t xml:space="preserve">, </w:t>
      </w:r>
      <w:r w:rsidR="00D94838">
        <w:t>o</w:t>
      </w:r>
      <w:r w:rsidR="0013600B" w:rsidRPr="0013600B">
        <w:t>d</w:t>
      </w:r>
      <w:r w:rsidR="00877C11">
        <w:t xml:space="preserve">obrava se trošak u neto iznosu od </w:t>
      </w:r>
      <w:r w:rsidR="00572722">
        <w:t>736</w:t>
      </w:r>
      <w:r w:rsidR="00877C11">
        <w:t>,00</w:t>
      </w:r>
      <w:r w:rsidR="003D0C11">
        <w:t xml:space="preserve"> </w:t>
      </w:r>
      <w:r w:rsidR="00FC4E7A">
        <w:t>kuna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 xml:space="preserve">Stečajni upravitelj </w:t>
      </w:r>
      <w:r w:rsidR="00572722">
        <w:t xml:space="preserve">je u podnesku od 16. siječnja 2018. </w:t>
      </w:r>
      <w:r w:rsidR="003D0C11" w:rsidRPr="003D0C11">
        <w:t>zatražio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</w:t>
      </w:r>
      <w:r w:rsidR="00D76FEA" w:rsidRPr="00D76FEA">
        <w:t>201</w:t>
      </w:r>
      <w:r w:rsidR="00572722">
        <w:t>7</w:t>
      </w:r>
      <w:r w:rsidR="00D76FEA" w:rsidRPr="00D76FEA">
        <w:t>.</w:t>
      </w:r>
      <w:r w:rsidR="00D76FEA">
        <w:t xml:space="preserve"> </w:t>
      </w:r>
      <w:r w:rsidR="003D0C11">
        <w:t>i</w:t>
      </w:r>
      <w:r w:rsidR="00140252">
        <w:t xml:space="preserve"> </w:t>
      </w:r>
      <w:r w:rsidR="003D0C11">
        <w:t>to</w:t>
      </w:r>
      <w:r w:rsidR="00140252">
        <w:t xml:space="preserve"> </w:t>
      </w:r>
      <w:r w:rsidR="003D0C11">
        <w:t>putn</w:t>
      </w:r>
      <w:r w:rsidR="00572722">
        <w:t>ih troškova</w:t>
      </w:r>
      <w:r w:rsidR="003D0C11">
        <w:t xml:space="preserve"> sukladno priloženom dnevniku putovanja</w:t>
      </w:r>
      <w:r w:rsidR="00D76FEA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>Stečajnog zakona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</w:t>
      </w:r>
      <w:r w:rsidR="00572722">
        <w:t>7</w:t>
      </w:r>
      <w:r w:rsidR="00964990" w:rsidRPr="007D0CE7">
        <w:t>.</w:t>
      </w:r>
      <w:r w:rsidR="00C9335F" w:rsidRPr="007D0CE7">
        <w:t xml:space="preserve"> </w:t>
      </w:r>
      <w:r w:rsidR="00572722">
        <w:t>siječnja</w:t>
      </w:r>
      <w:r w:rsidR="00473C77" w:rsidRPr="007D0CE7">
        <w:t xml:space="preserve"> </w:t>
      </w:r>
      <w:r w:rsidR="00C44E6E" w:rsidRPr="007D0CE7">
        <w:t xml:space="preserve"> 201</w:t>
      </w:r>
      <w:r w:rsidR="006D682C">
        <w:t>8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>Ivan Dujić</w:t>
      </w:r>
      <w:r w:rsidR="00D439E2">
        <w:t>, v.r.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D76FEA">
        <w:t>m</w:t>
      </w:r>
      <w:r>
        <w:t xml:space="preserve"> upravitelj</w:t>
      </w:r>
      <w:r w:rsidR="00D76FEA">
        <w:t>u</w:t>
      </w:r>
      <w:r w:rsidR="00CF19CB">
        <w:t xml:space="preserve"> </w:t>
      </w:r>
      <w:r w:rsidR="00D76FEA" w:rsidRPr="00D76FEA">
        <w:t>Boris</w:t>
      </w:r>
      <w:r w:rsidR="00D76FEA">
        <w:t>u</w:t>
      </w:r>
      <w:r w:rsidR="00D76FEA" w:rsidRPr="00D76FEA">
        <w:t xml:space="preserve"> Zadković</w:t>
      </w:r>
      <w:r w:rsidR="00D76FEA">
        <w:t>u</w:t>
      </w:r>
      <w:r w:rsidR="00D76FEA" w:rsidRPr="00D76FEA">
        <w:t xml:space="preserve"> iz Buzeta, Sportska 2</w:t>
      </w:r>
    </w:p>
    <w:p w:rsidRDefault="00852134" w:rsidP="00CF19CB" w:rsidR="00D57C1C" w:rsidRPr="007D0CE7">
      <w:pPr>
        <w:jc w:val="both"/>
      </w:pPr>
      <w:r w:rsidRPr="007D0CE7">
        <w:t xml:space="preserve"> </w:t>
      </w:r>
    </w:p>
    <w:sectPr w:rsidSect="0025310E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0B" w:rsidR="003A4B0B">
      <w:r>
        <w:separator/>
      </w:r>
    </w:p>
  </w:endnote>
  <w:endnote w:id="0" w:type="continuationSeparator">
    <w:p w:rsidRDefault="003A4B0B" w:rsidR="003A4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0B" w:rsidR="003A4B0B">
      <w:r>
        <w:separator/>
      </w:r>
    </w:p>
  </w:footnote>
  <w:footnote w:id="0" w:type="continuationSeparator">
    <w:p w:rsidRDefault="003A4B0B" w:rsidR="003A4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D76FEA">
      <w:rPr>
        <w:sz w:val="23"/>
        <w:szCs w:val="23"/>
      </w:rPr>
      <w:t>10 St-645</w:t>
    </w:r>
    <w:r w:rsidR="000C1310">
      <w:rPr>
        <w:sz w:val="23"/>
        <w:szCs w:val="23"/>
      </w:rPr>
      <w:t>/</w:t>
    </w:r>
    <w:r w:rsidR="00572722">
      <w:rPr>
        <w:sz w:val="23"/>
        <w:szCs w:val="23"/>
      </w:rPr>
      <w:t>20</w:t>
    </w:r>
    <w:r w:rsidR="000C1310">
      <w:rPr>
        <w:sz w:val="23"/>
        <w:szCs w:val="23"/>
      </w:rPr>
      <w:t>1</w:t>
    </w:r>
    <w:r w:rsidR="00D76FEA">
      <w:rPr>
        <w:sz w:val="23"/>
        <w:szCs w:val="23"/>
      </w:rPr>
      <w:t>6</w:t>
    </w:r>
    <w:r w:rsidR="000C1310">
      <w:rPr>
        <w:sz w:val="23"/>
        <w:szCs w:val="23"/>
      </w:rPr>
      <w:t>-</w:t>
    </w:r>
    <w:r w:rsidR="00572722">
      <w:rPr>
        <w:sz w:val="23"/>
        <w:szCs w:val="23"/>
      </w:rPr>
      <w:t>44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36DCF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A4B0B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C4139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72722"/>
    <w:rsid w:val="00581CBE"/>
    <w:rsid w:val="0058729C"/>
    <w:rsid w:val="00590A80"/>
    <w:rsid w:val="00591CD6"/>
    <w:rsid w:val="005A466C"/>
    <w:rsid w:val="005B1A3A"/>
    <w:rsid w:val="005B460E"/>
    <w:rsid w:val="005C144C"/>
    <w:rsid w:val="005C3C77"/>
    <w:rsid w:val="005F468D"/>
    <w:rsid w:val="006165B5"/>
    <w:rsid w:val="00616E95"/>
    <w:rsid w:val="00632E30"/>
    <w:rsid w:val="00643065"/>
    <w:rsid w:val="00646A19"/>
    <w:rsid w:val="006552E8"/>
    <w:rsid w:val="006845B2"/>
    <w:rsid w:val="00686C47"/>
    <w:rsid w:val="00687E00"/>
    <w:rsid w:val="00690767"/>
    <w:rsid w:val="00697DD1"/>
    <w:rsid w:val="006A5E5B"/>
    <w:rsid w:val="006B7A50"/>
    <w:rsid w:val="006C18B5"/>
    <w:rsid w:val="006C2C31"/>
    <w:rsid w:val="006D682C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45C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83D9F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9E2"/>
    <w:rsid w:val="00D43E2F"/>
    <w:rsid w:val="00D46578"/>
    <w:rsid w:val="00D5402D"/>
    <w:rsid w:val="00D57C1C"/>
    <w:rsid w:val="00D57EA9"/>
    <w:rsid w:val="00D76FEA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BA231-0ACF-4EC1-872E-379F789DA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228</properties:Words>
  <properties:Characters>1076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2018-01-17T10:46:00Z</dcterms:created>
  <dc:creator>drabar</dc:creator>
  <cp:lastModifiedBy>Sanja Lakošeljac</cp:lastModifiedBy>
  <cp:lastPrinted>2010-08-27T07:20:00Z</cp:lastPrinted>
  <dcterms:modified xmlns:xsi="http://www.w3.org/2001/XMLSchema-instance" xsi:type="dcterms:W3CDTF">2018-01-17T10:48:00Z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