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0f38" w14:paraId="c290f38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2D0C" w:rsidP="009E2D0C" w:rsidR="009E2D0C" w:rsidRPr="004453B3">
      <w:pPr>
        <w:pStyle w:val="Zaglavlje"/>
      </w:pPr>
      <w:r w:rsidRPr="004453B3">
        <w:t xml:space="preserve">REPUBLIKA HRVATSKA </w:t>
      </w:r>
    </w:p>
    <w:p w:rsidRDefault="009E2D0C" w:rsidP="009E2D0C" w:rsidR="009E2D0C" w:rsidRPr="004453B3">
      <w:pPr>
        <w:pStyle w:val="Zaglavlje"/>
      </w:pPr>
      <w:r w:rsidRPr="004453B3">
        <w:t>Trgovački sud u Zagrebu</w:t>
      </w:r>
    </w:p>
    <w:p w:rsidRDefault="009E2D0C" w:rsidP="009E2D0C" w:rsidR="009E2D0C" w:rsidRPr="004453B3">
      <w:pPr>
        <w:pStyle w:val="Zaglavlje"/>
      </w:pPr>
      <w:r w:rsidRPr="004453B3">
        <w:t xml:space="preserve">Zagreb, Amruševa 2/II </w:t>
      </w:r>
    </w:p>
    <w:p w:rsidRDefault="009E2D0C" w:rsidP="009E2D0C" w:rsidR="009E2D0C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5678/15</w:t>
      </w:r>
    </w:p>
    <w:p w:rsidRDefault="009E2D0C" w:rsidP="009E2D0C" w:rsidR="009E2D0C" w:rsidRPr="004453B3">
      <w:pPr>
        <w:jc w:val="center"/>
      </w:pPr>
    </w:p>
    <w:p w:rsidRDefault="009E2D0C" w:rsidP="009E2D0C" w:rsidR="009E2D0C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center"/>
      </w:pPr>
      <w:r w:rsidRPr="004453B3">
        <w:t>R J E Š E N J E</w:t>
      </w:r>
    </w:p>
    <w:p w:rsidRDefault="009E2D0C" w:rsidP="009E2D0C" w:rsidR="009E2D0C" w:rsidRPr="004453B3">
      <w:pPr>
        <w:jc w:val="center"/>
      </w:pPr>
    </w:p>
    <w:p w:rsidRDefault="009E2D0C" w:rsidP="009E2D0C" w:rsidR="009E2D0C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BIG-UGOSTITELJSTVO d.o.o., Zagreb, Remetski Kamenjak 10, OIB: </w:t>
      </w:r>
      <w:r w:rsidRPr="001845C3">
        <w:t>09281791450</w:t>
      </w:r>
      <w:r>
        <w:t xml:space="preserve">, </w:t>
      </w:r>
      <w:r w:rsidRPr="004453B3">
        <w:t xml:space="preserve">dana </w:t>
      </w:r>
      <w:r>
        <w:t>24. ožujka</w:t>
      </w:r>
      <w:r w:rsidRPr="004453B3">
        <w:t xml:space="preserve"> 2016. 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center"/>
      </w:pPr>
      <w:r w:rsidRPr="004453B3">
        <w:t>r i j e š i o    je</w:t>
      </w:r>
    </w:p>
    <w:p w:rsidRDefault="009E2D0C" w:rsidP="009E2D0C" w:rsidR="009E2D0C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9E2D0C" w:rsidP="009E2D0C" w:rsidR="009E2D0C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 xml:space="preserve">BIG-UGOSTITELJSTVO d.o.o., Zagreb, Remetski Kamenjak 10, OIB: </w:t>
      </w:r>
      <w:r w:rsidRPr="001845C3">
        <w:rPr>
          <w:rFonts w:hAnsi="Times New Roman" w:ascii="Times New Roman"/>
          <w:szCs w:val="24"/>
        </w:rPr>
        <w:t>09281791450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24.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9E2D0C" w:rsidP="009E2D0C" w:rsidR="009E2D0C" w:rsidRPr="004453B3">
      <w:pPr>
        <w:pStyle w:val="BodyText21"/>
        <w:rPr>
          <w:rFonts w:hAnsi="Times New Roman" w:ascii="Times New Roman"/>
          <w:szCs w:val="24"/>
        </w:rPr>
      </w:pPr>
    </w:p>
    <w:p w:rsidRDefault="009E2D0C" w:rsidP="009E2D0C" w:rsidR="009E2D0C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Ivan Prpić, OIB: 16795120342, Zagreb, Hruševečka ulica 11.</w:t>
      </w:r>
    </w:p>
    <w:p w:rsidRDefault="009E2D0C" w:rsidP="009E2D0C" w:rsidR="009E2D0C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9E2D0C" w:rsidP="009E2D0C" w:rsidR="009E2D0C">
      <w:pPr>
        <w:jc w:val="both"/>
      </w:pPr>
      <w:r w:rsidRPr="004453B3">
        <w:t xml:space="preserve">III. Zaključuje se stečajni postupak nad dužnikom </w:t>
      </w:r>
      <w:r>
        <w:t xml:space="preserve">BIG-UGOSTITELJSTVO d.o.o., Zagreb, Remetski Kamenjak 10, OIB: </w:t>
      </w:r>
      <w:r w:rsidRPr="001845C3">
        <w:t>09281791450</w:t>
      </w:r>
      <w:r>
        <w:t>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ind w:left="360"/>
        <w:jc w:val="center"/>
      </w:pPr>
      <w:r w:rsidRPr="004453B3">
        <w:t>Obrazloženje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center"/>
      </w:pPr>
      <w:r w:rsidRPr="004453B3">
        <w:t xml:space="preserve">U Zagrebu, </w:t>
      </w:r>
      <w:r>
        <w:t>24. ožujka</w:t>
      </w:r>
      <w:r w:rsidRPr="004453B3">
        <w:t xml:space="preserve"> 2016.</w:t>
      </w:r>
    </w:p>
    <w:p w:rsidRDefault="009E2D0C" w:rsidP="009E2D0C" w:rsidR="009E2D0C" w:rsidRPr="004453B3">
      <w:pPr>
        <w:jc w:val="center"/>
      </w:pPr>
    </w:p>
    <w:p w:rsidRDefault="009E2D0C" w:rsidP="009E2D0C" w:rsidR="009E2D0C" w:rsidRPr="004453B3">
      <w:pPr>
        <w:ind w:firstLine="720" w:left="5040"/>
        <w:jc w:val="right"/>
      </w:pPr>
      <w:r w:rsidRPr="004453B3">
        <w:t xml:space="preserve">      SUDAC:</w:t>
      </w:r>
    </w:p>
    <w:p w:rsidRDefault="009E2D0C" w:rsidP="009E2D0C" w:rsidR="009E2D0C" w:rsidRPr="004453B3">
      <w:pPr>
        <w:jc w:val="right"/>
      </w:pPr>
      <w:r>
        <w:t>Goran Iskra</w:t>
      </w:r>
      <w:r w:rsidR="0063519F">
        <w:t>,v.r.</w:t>
      </w: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</w:p>
    <w:p w:rsidRDefault="009E2D0C" w:rsidP="009E2D0C" w:rsidR="009E2D0C" w:rsidRPr="004453B3">
      <w:pPr>
        <w:jc w:val="both"/>
      </w:pPr>
      <w:r w:rsidRPr="004453B3">
        <w:t>Uputa o pravnom lijeku:</w:t>
      </w:r>
    </w:p>
    <w:p w:rsidRDefault="009E2D0C" w:rsidP="009E2D0C" w:rsidR="009E2D0C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9E2D0C" w:rsidP="009E2D0C" w:rsidR="009E2D0C" w:rsidRPr="004453B3">
      <w:pPr>
        <w:jc w:val="both"/>
        <w:rPr>
          <w:i/>
        </w:rPr>
      </w:pPr>
    </w:p>
    <w:p w:rsidRDefault="0063519F" w:rsidR="0063519F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63519F" w:rsidR="0063519F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63519F" w:rsidR="0063519F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9E2D0C" w:rsidP="009E2D0C" w:rsidR="009E2D0C" w:rsidRPr="004453B3">
      <w:pPr>
        <w:jc w:val="center"/>
        <w:rPr>
          <w:highlight w:val="green"/>
          <w:u w:val="single"/>
        </w:rPr>
      </w:pPr>
    </w:p>
    <w:p w:rsidRDefault="009E2D0C" w:rsidP="009E2D0C" w:rsidR="009E2D0C" w:rsidRPr="004453B3">
      <w:pPr>
        <w:jc w:val="center"/>
        <w:rPr>
          <w:highlight w:val="green"/>
          <w:u w:val="single"/>
        </w:rPr>
      </w:pPr>
    </w:p>
    <w:p w:rsidRDefault="009E2D0C" w:rsidP="009E2D0C" w:rsidR="009E2D0C" w:rsidRPr="004453B3">
      <w:pPr>
        <w:jc w:val="center"/>
        <w:rPr>
          <w:u w:val="single"/>
        </w:rPr>
      </w:pPr>
    </w:p>
    <w:p w:rsidRDefault="009E2D0C" w:rsidP="009E2D0C" w:rsidR="009E2D0C" w:rsidRPr="004453B3"/>
    <w:p w:rsidRDefault="000D2C86" w:rsidP="009E2D0C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19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9E2D0C">
      <w:t>5678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19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2D0C"/>
    <w:rsid w:val="009E531B"/>
    <w:rsid w:val="009F31C1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351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1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1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6351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1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1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5678</izvorni_sadrzaj>
    <derivirana_varijabla naziv="DomainObject.Predmet.Broj_1">5678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St-5678/2015</izvorni_sadrzaj>
    <derivirana_varijabla naziv="DomainObject.Predmet.OznakaBroj_1">St-5678/2015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BIG-UGOSTITELJSTVO d.o.o. zastupanog po punomoćniku DAMIR BIGOR</izvorni_sadrzaj>
    <derivirana_varijabla naziv="DomainObject.Predmet.ProtustrankaFormated_1">  BIG-UGOSTITELJSTVO d.o.o. zastupanog po punomoćniku DAMIR BIGOR</derivirana_varijabla>
  </DomainObject.Predmet.ProtustrankaFormated>
  <DomainObject.Predmet.ProtustrankaFormatedOIB>
    <izvorni_sadrzaj>  BIG-UGOSTITELJSTVO d.o.o., OIB 09281791450 zastupanog po punomoćniku DAMIR BIGOR</izvorni_sadrzaj>
    <derivirana_varijabla naziv="DomainObject.Predmet.ProtustrankaFormatedOIB_1">  BIG-UGOSTITELJSTVO d.o.o., OIB 09281791450 zastupanog po punomoćniku DAMIR BIGOR</derivirana_varijabla>
  </DomainObject.Predmet.ProtustrankaFormatedOIB>
  <DomainObject.Predmet.ProtustrankaFormatedWithAdress>
    <izvorni_sadrzaj> BIG-UGOSTITELJSTVO d.o.o., Remetski Kamenjak 10, 10000 Zagreb zastupanog po punomoćniku DAMIR BIGOR</izvorni_sadrzaj>
    <derivirana_varijabla naziv="DomainObject.Predmet.ProtustrankaFormatedWithAdress_1"> BIG-UGOSTITELJSTVO d.o.o., Remetski Kamenjak 10, 10000 Zagreb zastupanog po punomoćniku DAMIR BIGOR</derivirana_varijabla>
  </DomainObject.Predmet.ProtustrankaFormatedWithAdress>
  <DomainObject.Predmet.ProtustrankaFormatedWithAdressOIB>
    <izvorni_sadrzaj> BIG-UGOSTITELJSTVO d.o.o., OIB 09281791450, Remetski Kamenjak 10, 10000 Zagreb zastupanog po punomoćniku DAMIR BIGOR</izvorni_sadrzaj>
    <derivirana_varijabla naziv="DomainObject.Predmet.ProtustrankaFormatedWithAdressOIB_1"> BIG-UGOSTITELJSTVO d.o.o., OIB 09281791450, Remetski Kamenjak 10, 10000 Zagreb zastupanog po punomoćniku DAMIR BIGOR</derivirana_varijabla>
  </DomainObject.Predmet.ProtustrankaFormatedWithAdressOIB>
  <DomainObject.Predmet.ProtustrankaWithAdress>
    <izvorni_sadrzaj>BIG-UGOSTITELJSTVO d.o.o. Remetski Kamenjak 10, 10000 Zagreb</izvorni_sadrzaj>
    <derivirana_varijabla naziv="DomainObject.Predmet.ProtustrankaWithAdress_1">BIG-UGOSTITELJSTVO d.o.o. Remetski Kamenjak 10, 10000 Zagreb</derivirana_varijabla>
  </DomainObject.Predmet.ProtustrankaWithAdress>
  <DomainObject.Predmet.ProtustrankaWithAdressOIB>
    <izvorni_sadrzaj>BIG-UGOSTITELJSTVO d.o.o., OIB 09281791450, Remetski Kamenjak 10, 10000 Zagreb</izvorni_sadrzaj>
    <derivirana_varijabla naziv="DomainObject.Predmet.ProtustrankaWithAdressOIB_1">BIG-UGOSTITELJSTVO d.o.o., OIB 09281791450, Remetski Kamenjak 10, 10000 Zagreb</derivirana_varijabla>
  </DomainObject.Predmet.ProtustrankaWithAdressOIB>
  <DomainObject.Predmet.ProtustrankaNazivFormated>
    <izvorni_sadrzaj>BIG-UGOSTITELJSTVO d.o.o.</izvorni_sadrzaj>
    <derivirana_varijabla naziv="DomainObject.Predmet.ProtustrankaNazivFormated_1">BIG-UGOSTITELJSTVO d.o.o.</derivirana_varijabla>
  </DomainObject.Predmet.ProtustrankaNazivFormated>
  <DomainObject.Predmet.ProtustrankaNazivFormatedOIB>
    <izvorni_sadrzaj>BIG-UGOSTITELJSTVO d.o.o., OIB 09281791450</izvorni_sadrzaj>
    <derivirana_varijabla naziv="DomainObject.Predmet.ProtustrankaNazivFormatedOIB_1">BIG-UGOSTITELJSTVO d.o.o., OIB 09281791450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BIG-UGOSTITELJSTVO d.o.o. zastupanog po punomoćniku DAMIR BIGOR</item>
    </izvorni_sadrzaj>
    <derivirana_varijabla naziv="DomainObject.Predmet.ProtuStrankaListFormated_1">
      <item>BIG-UGOSTITELJSTVO d.o.o. zastupanog po punomoćniku DAMIR BIGOR</item>
    </derivirana_varijabla>
  </DomainObject.Predmet.ProtuStrankaListFormated>
  <DomainObject.Predmet.ProtuStrankaListFormatedOIB>
    <izvorni_sadrzaj>
      <item>BIG-UGOSTITELJSTVO d.o.o., OIB 09281791450 zastupanog po punomoćniku DAMIR BIGOR</item>
    </izvorni_sadrzaj>
    <derivirana_varijabla naziv="DomainObject.Predmet.ProtuStrankaListFormatedOIB_1">
      <item>BIG-UGOSTITELJSTVO d.o.o., OIB 09281791450 zastupanog po punomoćniku DAMIR BIGOR</item>
    </derivirana_varijabla>
  </DomainObject.Predmet.ProtuStrankaListFormatedOIB>
  <DomainObject.Predmet.ProtuStrankaListFormatedWithAdress>
    <izvorni_sadrzaj>
      <item>BIG-UGOSTITELJSTVO d.o.o., Remetski Kamenjak 10, 10000 Zagreb zastupanog po punomoćniku DAMIR BIGOR</item>
    </izvorni_sadrzaj>
    <derivirana_varijabla naziv="DomainObject.Predmet.ProtuStrankaListFormatedWithAdress_1">
      <item>BIG-UGOSTITELJSTVO d.o.o., Remetski Kamenjak 10, 10000 Zagreb zastupanog po punomoćniku DAMIR BIGOR</item>
    </derivirana_varijabla>
  </DomainObject.Predmet.ProtuStrankaListFormatedWithAdress>
  <DomainObject.Predmet.ProtuStrankaListFormatedWithAdressOIB>
    <izvorni_sadrzaj>
      <item>BIG-UGOSTITELJSTVO d.o.o., OIB 09281791450, Remetski Kamenjak 10, 10000 Zagreb zastupanog po punomoćniku DAMIR BIGOR</item>
    </izvorni_sadrzaj>
    <derivirana_varijabla naziv="DomainObject.Predmet.ProtuStrankaListFormatedWithAdressOIB_1">
      <item>BIG-UGOSTITELJSTVO d.o.o., OIB 09281791450, Remetski Kamenjak 10, 10000 Zagreb zastupanog po punomoćniku DAMIR BIGOR</item>
    </derivirana_varijabla>
  </DomainObject.Predmet.ProtuStrankaListFormatedWithAdressOIB>
  <DomainObject.Predmet.ProtuStrankaListNazivFormated>
    <izvorni_sadrzaj>
      <item>BIG-UGOSTITELJSTVO d.o.o.</item>
    </izvorni_sadrzaj>
    <derivirana_varijabla naziv="DomainObject.Predmet.ProtuStrankaListNazivFormated_1">
      <item>BIG-UGOSTITELJSTVO d.o.o.</item>
    </derivirana_varijabla>
  </DomainObject.Predmet.ProtuStrankaListNazivFormated>
  <DomainObject.Predmet.ProtuStrankaListNazivFormatedOIB>
    <izvorni_sadrzaj>
      <item>BIG-UGOSTITELJSTVO d.o.o., OIB 09281791450</item>
    </izvorni_sadrzaj>
    <derivirana_varijabla naziv="DomainObject.Predmet.ProtuStrankaListNazivFormatedOIB_1">
      <item>BIG-UGOSTITELJSTVO d.o.o., OIB 09281791450</item>
    </derivirana_varijabla>
  </DomainObject.Predmet.ProtuStrankaListNazivFormatedOIB>
  <DomainObject.Predmet.OstaliListFormated>
    <izvorni_sadrzaj>
      <item>DAMIR BIGOR punomoćnik sudionika u postupku BIG-UGOSTITELJSTVO d.o.o.</item>
    </izvorni_sadrzaj>
    <derivirana_varijabla naziv="DomainObject.Predmet.OstaliListFormated_1">
      <item>DAMIR BIGOR punomoćnik sudionika u postupku BIG-UGOSTITELJSTVO d.o.o.</item>
    </derivirana_varijabla>
  </DomainObject.Predmet.OstaliListFormated>
  <DomainObject.Predmet.OstaliListFormatedOIB>
    <izvorni_sadrzaj>
      <item>DAMIR BIGOR, OIB 15011235257 punomoćnik sudionika u postupku BIG-UGOSTITELJSTVO d.o.o.</item>
    </izvorni_sadrzaj>
    <derivirana_varijabla naziv="DomainObject.Predmet.OstaliListFormatedOIB_1">
      <item>DAMIR BIGOR, OIB 15011235257 punomoćnik sudionika u postupku BIG-UGOSTITELJSTVO d.o.o.</item>
    </derivirana_varijabla>
  </DomainObject.Predmet.OstaliListFormatedOIB>
  <DomainObject.Predmet.OstaliListFormatedWithAdress>
    <izvorni_sadrzaj>
      <item>DAMIR BIGOR, REMETSKI KAMENJAK 10, 10000 Zagreb punomoćnik sudionika u postupku BIG-UGOSTITELJSTVO d.o.o.</item>
    </izvorni_sadrzaj>
    <derivirana_varijabla naziv="DomainObject.Predmet.OstaliListFormatedWithAdress_1">
      <item>DAMIR BIGOR, REMETSKI KAMENJAK 10, 10000 Zagreb punomoćnik sudionika u postupku BIG-UGOSTITELJSTVO d.o.o.</item>
    </derivirana_varijabla>
  </DomainObject.Predmet.OstaliListFormatedWithAdress>
  <DomainObject.Predmet.OstaliListFormatedWithAdressOIB>
    <izvorni_sadrzaj>
      <item>DAMIR BIGOR, OIB 15011235257, REMETSKI KAMENJAK 10, 10000 Zagreb punomoćnik sudionika u postupku BIG-UGOSTITELJSTVO d.o.o.</item>
    </izvorni_sadrzaj>
    <derivirana_varijabla naziv="DomainObject.Predmet.OstaliListFormatedWithAdressOIB_1">
      <item>DAMIR BIGOR, OIB 15011235257, REMETSKI KAMENJAK 10, 10000 Zagreb punomoćnik sudionika u postupku BIG-UGOSTITELJSTVO d.o.o.</item>
    </derivirana_varijabla>
  </DomainObject.Predmet.OstaliListFormatedWithAdressOIB>
  <DomainObject.Predmet.OstaliListNazivFormated>
    <izvorni_sadrzaj>
      <item>DAMIR BIGOR</item>
    </izvorni_sadrzaj>
    <derivirana_varijabla naziv="DomainObject.Predmet.OstaliListNazivFormated_1">
      <item>DAMIR BIGOR</item>
    </derivirana_varijabla>
  </DomainObject.Predmet.OstaliListNazivFormated>
  <DomainObject.Predmet.OstaliListNazivFormatedOIB>
    <izvorni_sadrzaj>
      <item>DAMIR BIGOR, OIB 15011235257</item>
    </izvorni_sadrzaj>
    <derivirana_varijabla naziv="DomainObject.Predmet.OstaliListNazivFormatedOIB_1">
      <item>DAMIR BIGOR, OIB 15011235257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BIG-UGOSTITELJSTVO d.o.o.</izvorni_sadrzaj>
    <derivirana_varijabla naziv="DomainObject.Predmet.ProtustrankaIDrugi_1">BIG-UGOSTITELJSTVO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BIG-UGOSTITELJSTVO d.o.o., OIB 09281791450, Remetski Kamenjak 10, 10000 Zagreb</izvorni_sadrzaj>
    <derivirana_varijabla naziv="DomainObject.Predmet.ProtustrankaIDrugiAdressOIB_1">BIG-UGOSTITELJSTVO d.o.o., OIB 09281791450, Remetski Kamenjak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BIG-UGOSTITELJSTVO d.o.o.</item>
      <item>DAMIR BIGOR</item>
    </izvorni_sadrzaj>
    <derivirana_varijabla naziv="DomainObject.Predmet.SudioniciListNaziv_1">
      <item>FINA Regionalni centar Zagreb</item>
      <item>BIG-UGOSTITELJSTVO d.o.o.</item>
      <item>DAMIR BIGOR</item>
    </derivirana_varijabla>
  </DomainObject.Predmet.SudioniciListNaziv>
  <DomainObject.Predmet.SudioniciListAdressOIB>
    <izvorni_sadrzaj>
      <item>FINA Regionalni centar Zagreb, OIB 85821130368, Trg svibanjskih žrtava 1995. br.1,10000 Zagreb</item>
      <item>BIG-UGOSTITELJSTVO d.o.o., OIB 09281791450, Remetski Kamenjak 10,10000 Zagreb</item>
      <item>DAMIR BIGOR, OIB 15011235257, REMETSKI KAMENJAK 10,10000 Zagreb</item>
    </izvorni_sadrzaj>
    <derivirana_varijabla naziv="DomainObject.Predmet.SudioniciListAdressOIB_1">
      <item>FINA Regionalni centar Zagreb, OIB 85821130368, Trg svibanjskih žrtava 1995. br.1,10000 Zagreb</item>
      <item>BIG-UGOSTITELJSTVO d.o.o., OIB 09281791450, Remetski Kamenjak 10,10000 Zagreb</item>
      <item>DAMIR BIGOR, OIB 15011235257, REMETSKI KAMENJAK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09281791450</item>
      <item>, OIB 15011235257</item>
    </izvorni_sadrzaj>
    <derivirana_varijabla naziv="DomainObject.Predmet.SudioniciListNazivOIB_1">
      <item>, OIB 85821130368</item>
      <item>, OIB 09281791450</item>
      <item>, OIB 15011235257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868D11-5DF1-4478-B068-CE492D0ED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2206</properties:Characters>
  <properties:Lines>75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2016-03-24T07:56:00Z</dcterms:created>
  <dc:creator>Korisnik</dc:creator>
  <cp:lastModifiedBy>Višnja Svečak</cp:lastModifiedBy>
  <cp:lastPrinted>2016-03-24T13:14:00Z</cp:lastPrinted>
  <dcterms:modified xmlns:xsi="http://www.w3.org/2001/XMLSchema-instance" xsi:type="dcterms:W3CDTF">2016-03-24T13:14:00Z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