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4924" w14:paraId="60d492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AC65C1" w:rsidRPr="00AC65C1">
        <w:t>KLINČIĆ j.d.o.o., OIB: 069</w:t>
      </w:r>
      <w:r w:rsidR="00AC65C1">
        <w:t>08923468, Supetar, Prilaz 3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3B3B9B">
        <w:t>9</w:t>
      </w:r>
      <w:r w:rsidR="00DC0A39">
        <w:t>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C65C1" w:rsidRPr="00AC65C1">
        <w:t>KLINČIĆ j.d.o.o., OIB:</w:t>
      </w:r>
      <w:r w:rsidR="00AC65C1">
        <w:t xml:space="preserve"> 06908923468, Supetar, Prilaz 3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AC65C1">
        <w:t>7. srpnja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C65C1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AC65C1">
        <w:t>6.472,32</w:t>
      </w:r>
      <w:r w:rsidR="003B3B9B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3B3B9B">
        <w:t>9</w:t>
      </w:r>
      <w:r w:rsidR="00DC0A39">
        <w:t>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AC65C1">
      <w:t>1659/2016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60E9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D55E5"/>
    <w:rsid w:val="001E4455"/>
    <w:rsid w:val="002010AB"/>
    <w:rsid w:val="00207B3C"/>
    <w:rsid w:val="00211C82"/>
    <w:rsid w:val="00215F13"/>
    <w:rsid w:val="00233E8D"/>
    <w:rsid w:val="00250235"/>
    <w:rsid w:val="00252C87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132D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2A74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0F8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5AE3"/>
    <w:rsid w:val="00A36243"/>
    <w:rsid w:val="00A47153"/>
    <w:rsid w:val="00A5198B"/>
    <w:rsid w:val="00A614EF"/>
    <w:rsid w:val="00A63480"/>
    <w:rsid w:val="00A6407F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5C1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137B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439A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St-1659/2016</izvorni_sadrzaj>
    <derivirana_varijabla naziv="DomainObject.Predmet.OznakaBroj_1">St-1659/2016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KLINČIĆ jednostavno društvo s ograničenom odgovornošću za trgovinu</izvorni_sadrzaj>
    <derivirana_varijabla naziv="DomainObject.Predmet.ProtustrankaFormated_1">  KLINČIĆ jednostavno društvo s ograničenom odgovornošću za trgovinu</derivirana_varijabla>
  </DomainObject.Predmet.ProtustrankaFormated>
  <DomainObject.Predmet.ProtustrankaFormatedOIB>
    <izvorni_sadrzaj>  KLINČIĆ jednostavno društvo s ograničenom odgovornošću za trgovinu, OIB 06908923468</izvorni_sadrzaj>
    <derivirana_varijabla naziv="DomainObject.Predmet.ProtustrankaFormatedOIB_1">  KLINČIĆ jednostavno društvo s ograničenom odgovornošću za trgovinu, OIB 06908923468</derivirana_varijabla>
  </DomainObject.Predmet.ProtustrankaFormatedOIB>
  <DomainObject.Predmet.ProtustrankaFormatedWithAdress>
    <izvorni_sadrzaj> KLINČIĆ jednostavno društvo s ograničenom odgovornošću za trgovinu, Prilaz 3, 21400 Supetar</izvorni_sadrzaj>
    <derivirana_varijabla naziv="DomainObject.Predmet.ProtustrankaFormatedWithAdress_1"> KLINČIĆ jednostavno društvo s ograničenom odgovornošću za trgovinu, Prilaz 3, 21400 Supetar</derivirana_varijabla>
  </DomainObject.Predmet.ProtustrankaFormatedWithAdress>
  <DomainObject.Predmet.ProtustrankaFormatedWithAdressOIB>
    <izvorni_sadrzaj> KLINČIĆ jednostavno društvo s ograničenom odgovornošću za trgovinu, OIB 06908923468, Prilaz 3, 21400 Supetar</izvorni_sadrzaj>
    <derivirana_varijabla naziv="DomainObject.Predmet.ProtustrankaFormatedWithAdressOIB_1"> KLINČIĆ jednostavno društvo s ograničenom odgovornošću za trgovinu, OIB 06908923468, Prilaz 3, 21400 Supetar</derivirana_varijabla>
  </DomainObject.Predmet.ProtustrankaFormatedWithAdressOIB>
  <DomainObject.Predmet.ProtustrankaWithAdress>
    <izvorni_sadrzaj>KLINČIĆ jednostavno društvo s ograničenom odgovornošću za trgovinu Prilaz 3, 21400 Supetar</izvorni_sadrzaj>
    <derivirana_varijabla naziv="DomainObject.Predmet.ProtustrankaWithAdress_1">KLINČIĆ jednostavno društvo s ograničenom odgovornošću za trgovinu Prilaz 3, 21400 Supetar</derivirana_varijabla>
  </DomainObject.Predmet.ProtustrankaWithAdress>
  <DomainObject.Predmet.ProtustrankaWithAdressOIB>
    <izvorni_sadrzaj>KLINČIĆ jednostavno društvo s ograničenom odgovornošću za trgovinu, OIB 06908923468, Prilaz 3, 21400 Supetar</izvorni_sadrzaj>
    <derivirana_varijabla naziv="DomainObject.Predmet.ProtustrankaWithAdressOIB_1">KLINČIĆ jednostavno društvo s ograničenom odgovornošću za trgovinu, OIB 06908923468, Prilaz 3, 21400 Supetar</derivirana_varijabla>
  </DomainObject.Predmet.ProtustrankaWithAdressOIB>
  <DomainObject.Predmet.ProtustrankaNazivFormated>
    <izvorni_sadrzaj>KLINČIĆ jednostavno društvo s ograničenom odgovornošću za trgovinu</izvorni_sadrzaj>
    <derivirana_varijabla naziv="DomainObject.Predmet.ProtustrankaNazivFormated_1">KLINČIĆ jednostavno društvo s ograničenom odgovornošću za trgovinu</derivirana_varijabla>
  </DomainObject.Predmet.ProtustrankaNazivFormated>
  <DomainObject.Predmet.ProtustrankaNazivFormatedOIB>
    <izvorni_sadrzaj>KLINČIĆ jednostavno društvo s ograničenom odgovornošću za trgovinu, OIB 06908923468</izvorni_sadrzaj>
    <derivirana_varijabla naziv="DomainObject.Predmet.ProtustrankaNazivFormatedOIB_1">KLINČIĆ jednostavno društvo s ograničenom odgovornošću za trgovinu, OIB 06908923468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6472.32</izvorni_sadrzaj>
    <derivirana_varijabla naziv="DomainObject.Predmet.TrenutnaVrijednost_1">6472.32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KLINČIĆ jednostavno društvo s ograničenom odgovornošću za trgovinu</item>
    </izvorni_sadrzaj>
    <derivirana_varijabla naziv="DomainObject.Predmet.ProtuStrankaListFormated_1">
      <item>KLINČIĆ jednostavno društvo s ograničenom odgovornošću za trgovinu</item>
    </derivirana_varijabla>
  </DomainObject.Predmet.ProtuStrankaListFormated>
  <DomainObject.Predmet.ProtuStrankaListFormatedOIB>
    <izvorni_sadrzaj>
      <item>KLINČIĆ jednostavno društvo s ograničenom odgovornošću za trgovinu, OIB 06908923468</item>
    </izvorni_sadrzaj>
    <derivirana_varijabla naziv="DomainObject.Predmet.ProtuStrankaListFormatedOIB_1">
      <item>KLINČIĆ jednostavno društvo s ograničenom odgovornošću za trgovinu, OIB 06908923468</item>
    </derivirana_varijabla>
  </DomainObject.Predmet.ProtuStrankaListFormatedOIB>
  <DomainObject.Predmet.ProtuStrankaListFormatedWithAdress>
    <izvorni_sadrzaj>
      <item>KLINČIĆ jednostavno društvo s ograničenom odgovornošću za trgovinu, Prilaz 3, 21400 Supetar</item>
    </izvorni_sadrzaj>
    <derivirana_varijabla naziv="DomainObject.Predmet.ProtuStrankaListFormatedWithAdress_1">
      <item>KLINČIĆ jednostavno društvo s ograničenom odgovornošću za trgovinu, Prilaz 3, 21400 Supetar</item>
    </derivirana_varijabla>
  </DomainObject.Predmet.ProtuStrankaListFormatedWithAdress>
  <DomainObject.Predmet.ProtuStrankaListFormatedWithAdressOIB>
    <izvorni_sadrzaj>
      <item>KLINČIĆ jednostavno društvo s ograničenom odgovornošću za trgovinu, OIB 06908923468, Prilaz 3, 21400 Supetar</item>
    </izvorni_sadrzaj>
    <derivirana_varijabla naziv="DomainObject.Predmet.ProtuStrankaListFormatedWithAdressOIB_1">
      <item>KLINČIĆ jednostavno društvo s ograničenom odgovornošću za trgovinu, OIB 06908923468, Prilaz 3, 21400 Supetar</item>
    </derivirana_varijabla>
  </DomainObject.Predmet.ProtuStrankaListFormatedWithAdressOIB>
  <DomainObject.Predmet.ProtuStrankaListNazivFormated>
    <izvorni_sadrzaj>
      <item>KLINČIĆ jednostavno društvo s ograničenom odgovornošću za trgovinu</item>
    </izvorni_sadrzaj>
    <derivirana_varijabla naziv="DomainObject.Predmet.ProtuStrankaListNazivFormated_1">
      <item>KLINČIĆ jednostavno društvo s ograničenom odgovornošću za trgovinu</item>
    </derivirana_varijabla>
  </DomainObject.Predmet.ProtuStrankaListNazivFormated>
  <DomainObject.Predmet.ProtuStrankaListNazivFormatedOIB>
    <izvorni_sadrzaj>
      <item>KLINČIĆ jednostavno društvo s ograničenom odgovornošću za trgovinu, OIB 06908923468</item>
    </izvorni_sadrzaj>
    <derivirana_varijabla naziv="DomainObject.Predmet.ProtuStrankaListNazivFormatedOIB_1">
      <item>KLINČIĆ jednostavno društvo s ograničenom odgovornošću za trgovinu, OIB 06908923468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KLINČIĆ jednostavno društvo s ograničenom odgovornošću za trgovinu</izvorni_sadrzaj>
    <derivirana_varijabla naziv="DomainObject.Predmet.ProtustrankaIDrugi_1">KLINČIĆ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KLINČIĆ jednostavno društvo s ograničenom odgovornošću za trgovinu, OIB 06908923468, Prilaz 3, 21400 Supetar</izvorni_sadrzaj>
    <derivirana_varijabla naziv="DomainObject.Predmet.ProtustrankaIDrugiAdressOIB_1">KLINČIĆ jednostavno društvo s ograničenom odgovornošću za trgovinu, OIB 06908923468, Prilaz 3,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KLINČIĆ jednostavno društvo s ograničenom odgovornošću za trgovinu</item>
      <item>FINANCIJSKA AGENCIJA, RC SPLIT</item>
    </izvorni_sadrzaj>
    <derivirana_varijabla naziv="DomainObject.Predmet.SudioniciListNaziv_1">
      <item>KLINČIĆ jednostavno društvo s ograničenom odgovornošću za trgovinu</item>
      <item>FINANCIJSKA AGENCIJA, RC SPLIT</item>
    </derivirana_varijabla>
  </DomainObject.Predmet.SudioniciListNaziv>
  <DomainObject.Predmet.SudioniciListAdressOIB>
    <izvorni_sadrzaj>
      <item>KLINČIĆ jednostavno društvo s ograničenom odgovornošću za trgovinu, OIB 06908923468, Prilaz 3,21400 Supetar</item>
      <item>FINANCIJSKA AGENCIJA, RC SPLIT, OIB 85821130368, Mažuranićevo šetalište 24 b,21000 Split</item>
    </izvorni_sadrzaj>
    <derivirana_varijabla naziv="DomainObject.Predmet.SudioniciListAdressOIB_1">
      <item>KLINČIĆ jednostavno društvo s ograničenom odgovornošću za trgovinu, OIB 06908923468, Prilaz 3,21400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06908923468</item>
      <item>, OIB 85821130368</item>
    </izvorni_sadrzaj>
    <derivirana_varijabla naziv="DomainObject.Predmet.SudioniciListNazivOIB_1">
      <item>, OIB 06908923468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35E9C-9232-4D93-A50D-03C301168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320</properties:Words>
  <properties:Characters>1794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2017-03-09T07:47:00Z</dcterms:created>
  <dc:creator>nmarkovic</dc:creator>
  <cp:lastModifiedBy>Katarina Mikulić</cp:lastModifiedBy>
  <cp:lastPrinted>2017-03-09T07:50:00Z</cp:lastPrinted>
  <dcterms:modified xmlns:xsi="http://www.w3.org/2001/XMLSchema-instance" xsi:type="dcterms:W3CDTF">2017-03-09T08:05:00Z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