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1bda" w14:paraId="c231bda" w:rsidRDefault="00511BF9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511BF9" w:rsidP="00511BF9" w:rsidR="00511BF9">
      <w:pPr>
        <w:jc w:val="both"/>
      </w:pPr>
      <w:r>
        <w:t xml:space="preserve">                                                                                                                                                 REPUBLIKA HRVATSKA</w:t>
      </w:r>
    </w:p>
    <w:p w:rsidRDefault="00511BF9" w:rsidP="00511BF9" w:rsidR="00511BF9">
      <w:pPr>
        <w:jc w:val="both"/>
      </w:pPr>
      <w:r>
        <w:t>TRGOVAČKI SUD U OSIJEKU                                                   Broj: 3/St-941/2016-11</w:t>
      </w:r>
    </w:p>
    <w:p w:rsidRDefault="00511BF9" w:rsidP="00511BF9" w:rsidR="00511BF9">
      <w:pPr>
        <w:jc w:val="both"/>
      </w:pPr>
      <w:r>
        <w:t xml:space="preserve">STALNA SLUŽBA U SLAVONSKOM BRODU </w:t>
      </w:r>
    </w:p>
    <w:p w:rsidRDefault="00511BF9" w:rsidP="00511BF9" w:rsidR="00511BF9">
      <w:pPr>
        <w:jc w:val="both"/>
      </w:pPr>
      <w:r>
        <w:t>Trg pobjede 13</w:t>
      </w:r>
    </w:p>
    <w:p w:rsidRDefault="00511BF9" w:rsidP="00511BF9" w:rsidR="00511BF9">
      <w:pPr>
        <w:jc w:val="both"/>
      </w:pPr>
      <w:r>
        <w:t>Slavonski Brod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center"/>
      </w:pPr>
      <w:r>
        <w:t>Z A K L J U Č A K</w:t>
      </w:r>
    </w:p>
    <w:p w:rsidRDefault="00511BF9" w:rsidP="00511BF9" w:rsidR="00511BF9">
      <w:pPr>
        <w:jc w:val="both"/>
      </w:pPr>
    </w:p>
    <w:p w:rsidRDefault="00511BF9" w:rsidP="00511BF9" w:rsidR="00511BF9">
      <w:pPr>
        <w:ind w:firstLine="708"/>
        <w:jc w:val="both"/>
      </w:pPr>
      <w:r>
        <w:t>TRGOVAČKI SUD U OSIJEKU, STALNA SLUŽBA U SLAVONSKOM BRODU, Trg pobjede 13/III, po sutkinji Danieli Martini Maoduš, u postupku povodom prijedloga članova  Financijske agencije za otvaranje stečajnog postupka nad dužnikom UNITEHNIK PROFIL j.d.o.o. za usluge u strojarstvu i graditeljstvu i za trgovinu, Požega, E. Kvaternika 7, OIB: 88511384343, 8. srpnja 2016.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center"/>
      </w:pPr>
      <w:r>
        <w:t>z a k l j u č i o   j e</w:t>
      </w:r>
    </w:p>
    <w:p w:rsidRDefault="00511BF9" w:rsidP="00511BF9" w:rsidR="00511BF9">
      <w:pPr>
        <w:jc w:val="both"/>
      </w:pPr>
    </w:p>
    <w:p w:rsidRDefault="00511BF9" w:rsidP="00511BF9" w:rsidR="00511BF9" w:rsidRPr="00511BF9">
      <w:pPr>
        <w:ind w:firstLine="708"/>
        <w:jc w:val="both"/>
        <w:rPr>
          <w:b/>
          <w:u w:val="single"/>
        </w:rPr>
      </w:pPr>
      <w:r>
        <w:t xml:space="preserve">Određuje se ročište zbog podnošenja prijedloga za otvaranje stečajnog postupka od strane FINI za dan </w:t>
      </w:r>
      <w:r w:rsidRPr="00511BF9">
        <w:rPr>
          <w:b/>
          <w:u w:val="single"/>
        </w:rPr>
        <w:t xml:space="preserve">3. </w:t>
      </w:r>
      <w:r>
        <w:rPr>
          <w:b/>
          <w:u w:val="single"/>
        </w:rPr>
        <w:t>kolovoza</w:t>
      </w:r>
      <w:r w:rsidRPr="00511BF9">
        <w:rPr>
          <w:b/>
          <w:u w:val="single"/>
        </w:rPr>
        <w:t xml:space="preserve"> 2016. u </w:t>
      </w:r>
      <w:r>
        <w:rPr>
          <w:b/>
          <w:u w:val="single"/>
        </w:rPr>
        <w:t xml:space="preserve">9,15 </w:t>
      </w:r>
      <w:r w:rsidRPr="00511BF9">
        <w:rPr>
          <w:b/>
          <w:u w:val="single"/>
        </w:rPr>
        <w:t xml:space="preserve">sati, soba 73, III kat, Stalna služba </w:t>
      </w:r>
      <w:r>
        <w:rPr>
          <w:b/>
          <w:u w:val="single"/>
        </w:rPr>
        <w:t>u Slavonskom Brodu</w:t>
      </w:r>
      <w:r w:rsidRPr="00511BF9">
        <w:rPr>
          <w:b/>
          <w:u w:val="single"/>
        </w:rPr>
        <w:t>, Trg pobjede 13, Slavonski Brod.</w:t>
      </w:r>
    </w:p>
    <w:p w:rsidRDefault="00511BF9" w:rsidP="00511BF9" w:rsidR="00511BF9">
      <w:pPr>
        <w:jc w:val="both"/>
      </w:pPr>
    </w:p>
    <w:p w:rsidRDefault="00511BF9" w:rsidP="00511BF9" w:rsidR="00511BF9">
      <w:pPr>
        <w:ind w:firstLine="708"/>
        <w:jc w:val="both"/>
      </w:pPr>
      <w:r>
        <w:t xml:space="preserve">Na ročište se poziva </w:t>
      </w:r>
      <w:r w:rsidRPr="00511BF9">
        <w:rPr>
          <w:b/>
        </w:rPr>
        <w:t xml:space="preserve">predlagatelj, privremeni stečajni upravitelj Živka </w:t>
      </w:r>
      <w:proofErr w:type="spellStart"/>
      <w:r w:rsidRPr="00511BF9">
        <w:rPr>
          <w:b/>
        </w:rPr>
        <w:t>Posavac</w:t>
      </w:r>
      <w:proofErr w:type="spellEnd"/>
      <w:r w:rsidRPr="00511BF9">
        <w:rPr>
          <w:b/>
        </w:rPr>
        <w:t xml:space="preserve"> i direktor dužnika Marijo </w:t>
      </w:r>
      <w:proofErr w:type="spellStart"/>
      <w:r w:rsidRPr="00511BF9">
        <w:rPr>
          <w:b/>
        </w:rPr>
        <w:t>Ivanika</w:t>
      </w:r>
      <w:proofErr w:type="spellEnd"/>
      <w:r w:rsidRPr="00511BF9">
        <w:rPr>
          <w:b/>
        </w:rPr>
        <w:t>, Požega, E. Kvaternika 7</w:t>
      </w:r>
      <w: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center"/>
      </w:pPr>
      <w:r>
        <w:t>Obrazloženje</w:t>
      </w:r>
    </w:p>
    <w:p w:rsidRDefault="00511BF9" w:rsidP="00511BF9" w:rsidR="00511BF9">
      <w:pPr>
        <w:jc w:val="center"/>
      </w:pPr>
    </w:p>
    <w:p w:rsidRDefault="00511BF9" w:rsidP="00511BF9" w:rsidR="00511BF9">
      <w:pPr>
        <w:jc w:val="both"/>
      </w:pPr>
      <w:r>
        <w:t>Fina je pokrenula postupak skraćenog stečaja nad dužnikom.</w:t>
      </w:r>
    </w:p>
    <w:p w:rsidRDefault="00511BF9" w:rsidP="00511BF9" w:rsidR="00511BF9">
      <w:pPr>
        <w:jc w:val="both"/>
      </w:pPr>
      <w:r>
        <w:t xml:space="preserve">Stoga je odlučeno kao u izreci, te je određeno ročište radi utvrđenja činjenica vezanih za odluku suda o otvaranju stečajnog postupka nad dužnikom. 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both"/>
      </w:pPr>
      <w:r>
        <w:t xml:space="preserve"> </w:t>
      </w:r>
      <w:r>
        <w:tab/>
        <w:t>U Slavonskom Brodu  8. srpnja 2016.</w:t>
      </w:r>
    </w:p>
    <w:p w:rsidRDefault="00511BF9" w:rsidP="00511BF9" w:rsidR="00511BF9">
      <w:pPr>
        <w:jc w:val="both"/>
      </w:pPr>
      <w:r>
        <w:t xml:space="preserve">                                                                                                   Stečajna sutkinja: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both"/>
      </w:pPr>
      <w:r>
        <w:t xml:space="preserve">                </w:t>
      </w:r>
    </w:p>
    <w:p w:rsidRDefault="00511BF9" w:rsidP="00511BF9" w:rsidR="00511BF9">
      <w:pPr>
        <w:jc w:val="both"/>
      </w:pPr>
      <w:r>
        <w:t xml:space="preserve">RJ. </w:t>
      </w:r>
    </w:p>
    <w:p w:rsidRDefault="00511BF9" w:rsidP="00511BF9" w:rsidR="00511BF9">
      <w:pPr>
        <w:jc w:val="both"/>
      </w:pPr>
      <w:r>
        <w:t xml:space="preserve">-dostaviti, Fini, putem </w:t>
      </w:r>
      <w:proofErr w:type="spellStart"/>
      <w:r>
        <w:t>eOglasne</w:t>
      </w:r>
      <w:proofErr w:type="spellEnd"/>
      <w:r>
        <w:t xml:space="preserve"> ploče i direktoru dužnika na adresu iz registra</w:t>
      </w:r>
    </w:p>
    <w:p w:rsidRDefault="00511BF9" w:rsidP="00511BF9" w:rsidR="00511BF9">
      <w:pPr>
        <w:jc w:val="both"/>
      </w:pPr>
      <w:r>
        <w:t xml:space="preserve">-objaviti zaključak na </w:t>
      </w:r>
      <w:proofErr w:type="spellStart"/>
      <w:r>
        <w:t>eOglasnoj</w:t>
      </w:r>
      <w:proofErr w:type="spellEnd"/>
      <w:r>
        <w:t xml:space="preserve"> ploči</w:t>
      </w:r>
    </w:p>
    <w:p w:rsidRDefault="00511BF9" w:rsidP="00511BF9" w:rsidR="00511BF9">
      <w:pPr>
        <w:jc w:val="both"/>
      </w:pPr>
    </w:p>
    <w:p w:rsidRDefault="00511BF9" w:rsidP="00511BF9" w:rsidR="00511BF9">
      <w:pPr>
        <w:jc w:val="both"/>
      </w:pPr>
    </w:p>
    <w:p w:rsidRDefault="00511BF9" w:rsidP="00511BF9" w:rsidR="00511BF9">
      <w:pPr>
        <w:jc w:val="both"/>
      </w:pPr>
    </w:p>
    <w:sectPr w:rsidR="00511B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30221E"/>
    <w:rsid w:val="00323158"/>
    <w:rsid w:val="003560A3"/>
    <w:rsid w:val="00511BF9"/>
    <w:rsid w:val="005718D0"/>
    <w:rsid w:val="0059180E"/>
    <w:rsid w:val="00636136"/>
    <w:rsid w:val="006A48DE"/>
    <w:rsid w:val="007E5C2A"/>
    <w:rsid w:val="008D6637"/>
    <w:rsid w:val="008E0E44"/>
    <w:rsid w:val="009130E7"/>
    <w:rsid w:val="009E592A"/>
    <w:rsid w:val="00AB1642"/>
    <w:rsid w:val="00AF1515"/>
    <w:rsid w:val="00BD5A14"/>
    <w:rsid w:val="00E3731A"/>
    <w:rsid w:val="00E40A06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6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6254.91</izvorni_sadrzaj>
    <derivirana_varijabla naziv="DomainObject.Predmet.InicijalnaVrijednost_1">6254.91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UNITEHNIK PROFIL j.d.o.o. za usluge u strojarstvu i graditeljstvu i za trgovinu</izvorni_sadrzaj>
    <derivirana_varijabla naziv="DomainObject.Predmet.ProtustrankaFormated_1">  UNITEHNIK PROFIL j.d.o.o. za usluge u strojarstvu i graditeljstvu i za trgovinu</derivirana_varijabla>
  </DomainObject.Predmet.ProtustrankaFormated>
  <DomainObject.Predmet.ProtustrankaFormatedOIB>
    <izvorni_sadrzaj>  UNITEHNIK PROFIL j.d.o.o. za usluge u strojarstvu i graditeljstvu i za trgovinu, OIB 88511384343</izvorni_sadrzaj>
    <derivirana_varijabla naziv="DomainObject.Predmet.ProtustrankaFormatedOIB_1">  UNITEHNIK PROFIL j.d.o.o. za usluge u strojarstvu i graditeljstvu i za trgovinu, OIB 88511384343</derivirana_varijabla>
  </DomainObject.Predmet.ProtustrankaFormatedOIB>
  <DomainObject.Predmet.ProtustrankaFormatedWithAdress>
    <izvorni_sadrzaj> UNITEHNIK PROFIL j.d.o.o. za usluge u strojarstvu i graditeljstvu i za trgovinu, Eugena Kvaternika 7, 34000 Požega</izvorni_sadrzaj>
    <derivirana_varijabla naziv="DomainObject.Predmet.ProtustrankaFormatedWithAdress_1"> UNITEHNIK PROFIL j.d.o.o. za usluge u strojarstvu i graditeljstvu i za trgovinu, Eugena Kvaternika 7, 34000 Požega</derivirana_varijabla>
  </DomainObject.Predmet.ProtustrankaFormatedWithAdress>
  <DomainObject.Predmet.ProtustrankaFormatedWithAdressOIB>
    <izvorni_sadrzaj> UNITEHNIK PROFIL j.d.o.o. za usluge u strojarstvu i graditeljstvu i za trgovinu, OIB 88511384343, Eugena Kvaternika 7, 34000 Požega</izvorni_sadrzaj>
    <derivirana_varijabla naziv="DomainObject.Predmet.ProtustrankaFormatedWithAdressOIB_1"> UNITEHNIK PROFIL j.d.o.o. za usluge u strojarstvu i graditeljstvu i za trgovinu, OIB 88511384343, Eugena Kvaternika 7, 34000 Požega</derivirana_varijabla>
  </DomainObject.Predmet.ProtustrankaFormatedWithAdressOIB>
  <DomainObject.Predmet.ProtustrankaWithAdress>
    <izvorni_sadrzaj>UNITEHNIK PROFIL j.d.o.o. za usluge u strojarstvu i graditeljstvu i za trgovinu Eugena Kvaternika 7, 34000 Požega</izvorni_sadrzaj>
    <derivirana_varijabla naziv="DomainObject.Predmet.ProtustrankaWithAdress_1">UNITEHNIK PROFIL j.d.o.o. za usluge u strojarstvu i graditeljstvu i za trgovinu Eugena Kvaternika 7, 34000 Požega</derivirana_varijabla>
  </DomainObject.Predmet.ProtustrankaWithAdress>
  <DomainObject.Predmet.ProtustrankaWithAdressOIB>
    <izvorni_sadrzaj>UNITEHNIK PROFIL j.d.o.o. za usluge u strojarstvu i graditeljstvu i za trgovinu, OIB 88511384343, Eugena Kvaternika 7, 34000 Požega</izvorni_sadrzaj>
    <derivirana_varijabla naziv="DomainObject.Predmet.ProtustrankaWithAdressOIB_1">UNITEHNIK PROFIL j.d.o.o. za usluge u strojarstvu i graditeljstvu i za trgovinu, OIB 88511384343, Eugena Kvaternika 7, 34000 Požega</derivirana_varijabla>
  </DomainObject.Predmet.ProtustrankaWithAdressOIB>
  <DomainObject.Predmet.ProtustrankaNazivFormated>
    <izvorni_sadrzaj>UNITEHNIK PROFIL j.d.o.o. za usluge u strojarstvu i graditeljstvu i za trgovinu</izvorni_sadrzaj>
    <derivirana_varijabla naziv="DomainObject.Predmet.ProtustrankaNazivFormated_1">UNITEHNIK PROFIL j.d.o.o. za usluge u strojarstvu i graditeljstvu i za trgovinu</derivirana_varijabla>
  </DomainObject.Predmet.ProtustrankaNazivFormated>
  <DomainObject.Predmet.ProtustrankaNazivFormatedOIB>
    <izvorni_sadrzaj>UNITEHNIK PROFIL j.d.o.o. za usluge u strojarstvu i graditeljstvu i za trgovinu, OIB 88511384343</izvorni_sadrzaj>
    <derivirana_varijabla naziv="DomainObject.Predmet.ProtustrankaNazivFormatedOIB_1">UNITEHNIK PROFIL j.d.o.o. za usluge u strojarstvu i graditeljstvu i za trgovinu, OIB 88511384343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Živka Posavac, priv.st.upravitelj</izvorni_sadrzaj>
    <derivirana_varijabla naziv="DomainObject.Predmet.StrankaFormated_1">  FINANCIJSKA AGENCIJA RC OSIJEK; Živka Posavac, priv.st.upravitelj</derivirana_varijabla>
  </DomainObject.Predmet.StrankaFormated>
  <DomainObject.Predmet.StrankaFormatedOIB>
    <izvorni_sadrzaj>  FINANCIJSKA AGENCIJA RC OSIJEK, OIB 85821130368; Živka Posavac, priv.st.upravitelj</izvorni_sadrzaj>
    <derivirana_varijabla naziv="DomainObject.Predmet.StrankaFormatedOIB_1">  FINANCIJSKA AGENCIJA RC OSIJEK, OIB 85821130368; Živka Posavac, priv.st.upravitelj</derivirana_varijabla>
  </DomainObject.Predmet.StrankaFormatedOIB>
  <DomainObject.Predmet.StrankaFormatedWithAdress>
    <izvorni_sadrzaj> FINANCIJSKA AGENCIJA RC OSIJEK, L.Jagera 3, 31000 Osijek; Živka Posavac, priv.st.upravitelj, Risnjačka 10, 31431 Čepin</izvorni_sadrzaj>
    <derivirana_varijabla naziv="DomainObject.Predmet.StrankaFormatedWithAdress_1"> FINANCIJSKA AGENCIJA RC OSIJEK, L.Jagera 3, 31000 Osijek; Živka Posavac, priv.st.upravitelj, Risnjačka 10, 31431 Čepin</derivirana_varijabla>
  </DomainObject.Predmet.StrankaFormatedWithAdress>
  <DomainObject.Predmet.StrankaFormatedWithAdressOIB>
    <izvorni_sadrzaj> FINANCIJSKA AGENCIJA RC OSIJEK, OIB 85821130368, L.Jagera 3, 31000 Osijek; Živka Posavac, priv.st.upravitelj, Risnjačka 10, 31431 Čepin</izvorni_sadrzaj>
    <derivirana_varijabla naziv="DomainObject.Predmet.StrankaFormatedWithAdressOIB_1"> FINANCIJSKA AGENCIJA RC OSIJEK, OIB 85821130368, L.Jagera 3, 31000 Osijek; Živka Posavac, priv.st.upravitelj, Risnjačka 10, 31431 Čepin</derivirana_varijabla>
  </DomainObject.Predmet.StrankaFormatedWithAdressOIB>
  <DomainObject.Predmet.StrankaWithAdress>
    <izvorni_sadrzaj>FINANCIJSKA AGENCIJA RC OSIJEK L.Jagera 3,31000 Osijek,Živka Posavac, priv.st.upravitelj Risnjačka 10,31431 Čepin</izvorni_sadrzaj>
    <derivirana_varijabla naziv="DomainObject.Predmet.StrankaWithAdress_1">FINANCIJSKA AGENCIJA RC OSIJEK L.Jagera 3,31000 Osijek,Živka Posavac, priv.st.upravitelj Risnjačka 10,31431 Čepin</derivirana_varijabla>
  </DomainObject.Predmet.StrankaWithAdress>
  <DomainObject.Predmet.StrankaWithAdressOIB>
    <izvorni_sadrzaj>FINANCIJSKA AGENCIJA RC OSIJEK, OIB 85821130368, L.Jagera 3,31000 Osijek,Živka Posavac, priv.st.upravitelj, Risnjačka 10,31431 Čepin</izvorni_sadrzaj>
    <derivirana_varijabla naziv="DomainObject.Predmet.StrankaWithAdressOIB_1">FINANCIJSKA AGENCIJA RC OSIJEK, OIB 85821130368, L.Jagera 3,31000 Osijek,Živka Posavac, priv.st.upravitelj, Risnjačka 10,31431 Čepin</derivirana_varijabla>
  </DomainObject.Predmet.StrankaWithAdressOIB>
  <DomainObject.Predmet.StrankaNazivFormated>
    <izvorni_sadrzaj>FINANCIJSKA AGENCIJA RC OSIJEK,Živka Posavac, priv.st.upravitelj</izvorni_sadrzaj>
    <derivirana_varijabla naziv="DomainObject.Predmet.StrankaNazivFormated_1">FINANCIJSKA AGENCIJA RC OSIJEK,Živka Posavac, priv.st.upravitelj</derivirana_varijabla>
  </DomainObject.Predmet.StrankaNazivFormated>
  <DomainObject.Predmet.StrankaNazivFormatedOIB>
    <izvorni_sadrzaj>FINANCIJSKA AGENCIJA RC OSIJEK, OIB 85821130368,Živka Posavac, priv.st.upravitelj</izvorni_sadrzaj>
    <derivirana_varijabla naziv="DomainObject.Predmet.StrankaNazivFormatedOIB_1">FINANCIJSKA AGENCIJA RC OSIJEK, OIB 85821130368,Živka Posavac, priv.st.upravitelj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Živka Posavac, priv.st.upravitelj</item>
    </izvorni_sadrzaj>
    <derivirana_varijabla naziv="DomainObject.Predmet.StrankaListFormated_1">
      <item>FINANCIJSKA AGENCIJA RC OSIJEK</item>
      <item>Živka Posavac, priv.st.upravitelj</item>
    </derivirana_varijabla>
  </DomainObject.Predmet.StrankaListFormated>
  <DomainObject.Predmet.StrankaListFormatedOIB>
    <izvorni_sadrzaj>
      <item>FINANCIJSKA AGENCIJA RC OSIJEK, OIB 85821130368</item>
      <item>Živka Posavac, priv.st.upravitelj</item>
    </izvorni_sadrzaj>
    <derivirana_varijabla naziv="DomainObject.Predmet.StrankaListFormatedOIB_1">
      <item>FINANCIJSKA AGENCIJA RC OSIJEK, OIB 85821130368</item>
      <item>Živka Posavac, priv.st.upravitelj</item>
    </derivirana_varijabla>
  </DomainObject.Predmet.StrankaListFormatedOIB>
  <DomainObject.Predmet.StrankaListFormatedWithAdress>
    <izvorni_sadrzaj>
      <item>FINANCIJSKA AGENCIJA RC OSIJEK, L.Jagera 3, 31000 Osijek</item>
      <item>Živka Posavac, priv.st.upravitelj, Risnjačka 10, 31431 Čepin</item>
    </izvorni_sadrzaj>
    <derivirana_varijabla naziv="DomainObject.Predmet.StrankaListFormatedWithAdress_1">
      <item>FINANCIJSKA AGENCIJA RC OSIJEK, L.Jagera 3, 31000 Osijek</item>
      <item>Živka Posavac, priv.st.upravitelj, Risnjačka 10, 31431 Čepin</item>
    </derivirana_varijabla>
  </DomainObject.Predmet.StrankaListFormatedWithAdress>
  <DomainObject.Predmet.StrankaListFormatedWithAdressOIB>
    <izvorni_sadrzaj>
      <item>FINANCIJSKA AGENCIJA RC OSIJEK, OIB 85821130368, L.Jagera 3, 31000 Osijek</item>
      <item>Živka Posavac, priv.st.upravitelj, Risnjačka 10, 31431 Čepin</item>
    </izvorni_sadrzaj>
    <derivirana_varijabla naziv="DomainObject.Predmet.StrankaListFormatedWithAdressOIB_1">
      <item>FINANCIJSKA AGENCIJA RC OSIJEK, OIB 85821130368, L.Jagera 3, 31000 Osijek</item>
      <item>Živka Posavac, priv.st.upravitelj, Risnjačka 10, 31431 Čepin</item>
    </derivirana_varijabla>
  </DomainObject.Predmet.StrankaListFormatedWithAdressOIB>
  <DomainObject.Predmet.StrankaListNazivFormated>
    <izvorni_sadrzaj>
      <item>FINANCIJSKA AGENCIJA RC OSIJEK</item>
      <item>Živka Posavac, priv.st.upravitelj</item>
    </izvorni_sadrzaj>
    <derivirana_varijabla naziv="DomainObject.Predmet.StrankaListNazivFormated_1">
      <item>FINANCIJSKA AGENCIJA RC OSIJEK</item>
      <item>Živka Posavac, priv.st.upravitelj</item>
    </derivirana_varijabla>
  </DomainObject.Predmet.StrankaListNazivFormated>
  <DomainObject.Predmet.StrankaListNazivFormatedOIB>
    <izvorni_sadrzaj>
      <item>FINANCIJSKA AGENCIJA RC OSIJEK, OIB 85821130368</item>
      <item>Živka Posavac, priv.st.upravitelj</item>
    </izvorni_sadrzaj>
    <derivirana_varijabla naziv="DomainObject.Predmet.StrankaListNazivFormatedOIB_1">
      <item>FINANCIJSKA AGENCIJA RC OSIJEK, OIB 85821130368</item>
      <item>Živka Posavac, priv.st.upravitelj</item>
    </derivirana_varijabla>
  </DomainObject.Predmet.StrankaListNazivFormatedOIB>
  <DomainObject.Predmet.ProtuStrankaListFormated>
    <izvorni_sadrzaj>
      <item>UNITEHNIK PROFIL j.d.o.o. za usluge u strojarstvu i graditeljstvu i za trgovinu</item>
    </izvorni_sadrzaj>
    <derivirana_varijabla naziv="DomainObject.Predmet.ProtuStrankaListFormated_1">
      <item>UNITEHNIK PROFIL j.d.o.o. za usluge u strojarstvu i graditeljstvu i za trgovinu</item>
    </derivirana_varijabla>
  </DomainObject.Predmet.ProtuStrankaListFormated>
  <DomainObject.Predmet.ProtuStrankaListFormatedOIB>
    <izvorni_sadrzaj>
      <item>UNITEHNIK PROFIL j.d.o.o. za usluge u strojarstvu i graditeljstvu i za trgovinu, OIB 88511384343</item>
    </izvorni_sadrzaj>
    <derivirana_varijabla naziv="DomainObject.Predmet.ProtuStrankaListFormatedOIB_1">
      <item>UNITEHNIK PROFIL j.d.o.o. za usluge u strojarstvu i graditeljstvu i za trgovinu, OIB 88511384343</item>
    </derivirana_varijabla>
  </DomainObject.Predmet.ProtuStrankaListFormatedOIB>
  <DomainObject.Predmet.ProtuStrankaListFormatedWithAdress>
    <izvorni_sadrzaj>
      <item>UNITEHNIK PROFIL j.d.o.o. za usluge u strojarstvu i graditeljstvu i za trgovinu, Eugena Kvaternika 7, 34000 Požega</item>
    </izvorni_sadrzaj>
    <derivirana_varijabla naziv="DomainObject.Predmet.ProtuStrankaListFormatedWithAdress_1">
      <item>UNITEHNIK PROFIL j.d.o.o. za usluge u strojarstvu i graditeljstvu i za trgovinu, Eugena Kvaternika 7, 34000 Požega</item>
    </derivirana_varijabla>
  </DomainObject.Predmet.ProtuStrankaListFormatedWithAdress>
  <DomainObject.Predmet.ProtuStrankaListFormatedWithAdressOIB>
    <izvorni_sadrzaj>
      <item>UNITEHNIK PROFIL j.d.o.o. za usluge u strojarstvu i graditeljstvu i za trgovinu, OIB 88511384343, Eugena Kvaternika 7, 34000 Požega</item>
    </izvorni_sadrzaj>
    <derivirana_varijabla naziv="DomainObject.Predmet.ProtuStrankaListFormatedWithAdressOIB_1">
      <item>UNITEHNIK PROFIL j.d.o.o. za usluge u strojarstvu i graditeljstvu i za trgovinu, OIB 88511384343, Eugena Kvaternika 7, 34000 Požega</item>
    </derivirana_varijabla>
  </DomainObject.Predmet.ProtuStrankaListFormatedWithAdressOIB>
  <DomainObject.Predmet.ProtuStrankaListNazivFormated>
    <izvorni_sadrzaj>
      <item>UNITEHNIK PROFIL j.d.o.o. za usluge u strojarstvu i graditeljstvu i za trgovinu</item>
    </izvorni_sadrzaj>
    <derivirana_varijabla naziv="DomainObject.Predmet.ProtuStrankaListNazivFormated_1">
      <item>UNITEHNIK PROFIL j.d.o.o. za usluge u strojarstvu i graditeljstvu i za trgovinu</item>
    </derivirana_varijabla>
  </DomainObject.Predmet.ProtuStrankaListNazivFormated>
  <DomainObject.Predmet.ProtuStrankaListNazivFormatedOIB>
    <izvorni_sadrzaj>
      <item>UNITEHNIK PROFIL j.d.o.o. za usluge u strojarstvu i graditeljstvu i za trgovinu, OIB 88511384343</item>
    </izvorni_sadrzaj>
    <derivirana_varijabla naziv="DomainObject.Predmet.ProtuStrankaListNazivFormatedOIB_1">
      <item>UNITEHNIK PROFIL j.d.o.o. za usluge u strojarstvu i graditeljstvu i za trgovinu, OIB 88511384343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UNITEHNIK PROFIL j.d.o.o. za usluge u strojarstvu i graditeljstvu i za trgovinu</izvorni_sadrzaj>
    <derivirana_varijabla naziv="DomainObject.Predmet.ProtustrankaIDrugi_1">UNITEHNIK PROFIL j.d.o.o. za usluge u strojarstvu i graditeljstvu i za trgovinu</derivirana_varijabla>
  </DomainObject.Predmet.ProtustrankaIDrugi>
  <DomainObject.Predmet.StrankaIDrugiAdressOIB>
    <izvorni_sadrzaj>FINANCIJSKA AGENCIJA RC OSIJEK, OIB 85821130368, L.Jagera 3, 31000 Osijek i dr.</izvorni_sadrzaj>
    <derivirana_varijabla naziv="DomainObject.Predmet.StrankaIDrugiAdressOIB_1">FINANCIJSKA AGENCIJA RC OSIJEK, OIB 85821130368, L.Jagera 3, 31000 Osijek i dr.</derivirana_varijabla>
  </DomainObject.Predmet.StrankaIDrugiAdressOIB>
  <DomainObject.Predmet.ProtustrankaIDrugiAdressOIB>
    <izvorni_sadrzaj>UNITEHNIK PROFIL j.d.o.o. za usluge u strojarstvu i graditeljstvu i za trgovinu, OIB 88511384343, Eugena Kvaternika 7, 34000 Požega</izvorni_sadrzaj>
    <derivirana_varijabla naziv="DomainObject.Predmet.ProtustrankaIDrugiAdressOIB_1">UNITEHNIK PROFIL j.d.o.o. za usluge u strojarstvu i graditeljstvu i za trgovinu, OIB 88511384343, Eugena Kvaternika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UNITEHNIK PROFIL j.d.o.o. za usluge u strojarstvu i graditeljstvu i za trgovinu</item>
      <item>Živka Posavac, priv.st.upravitelj</item>
    </izvorni_sadrzaj>
    <derivirana_varijabla naziv="DomainObject.Predmet.SudioniciListNaziv_1">
      <item>FINANCIJSKA AGENCIJA RC OSIJEK</item>
      <item>UNITEHNIK PROFIL j.d.o.o. za usluge u strojarstvu i graditeljstvu i za trgovinu</item>
      <item>Živka Posavac, priv.st.upravitelj</item>
    </derivirana_varijabla>
  </DomainObject.Predmet.SudioniciListNaziv>
  <DomainObject.Predmet.SudioniciListAdressOIB>
    <izvorni_sadrzaj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</izvorni_sadrzaj>
    <derivirana_varijabla naziv="DomainObject.Predmet.SudioniciListAdressOIB_1">
      <item>FINANCIJSKA AGENCIJA RC OSIJEK, OIB 85821130368, L.Jagera 3,31000 Osijek</item>
      <item>UNITEHNIK PROFIL j.d.o.o. za usluge u strojarstvu i graditeljstvu i za trgovinu, OIB 88511384343, Eugena Kvaternika 7,34000 Požega</item>
      <item>Živka Posavac, priv.st.upravitelj,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88511384343</item>
      <item>, OIB null</item>
    </izvorni_sadrzaj>
    <derivirana_varijabla naziv="DomainObject.Predmet.SudioniciListNazivOIB_1">
      <item>, OIB 85821130368</item>
      <item>, OIB 88511384343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2016-07-08T06:59:00Z</dcterms:created>
  <dc:creator>mjankovic3</dc:creator>
  <cp:lastModifiedBy>wsadmin</cp:lastModifiedBy>
  <cp:lastPrinted>2016-07-08T07:00:00Z</cp:lastPrinted>
  <dcterms:modified xmlns:xsi="http://www.w3.org/2001/XMLSchema-instance" xsi:type="dcterms:W3CDTF">2016-07-08T07:02:00Z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