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a1760" w14:paraId="15a1760"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 xml:space="preserve">Suzane </w:t>
      </w:r>
      <w:proofErr w:type="spellStart"/>
      <w:r w:rsidR="00660313">
        <w:rPr>
          <w:rStyle w:val="FontStyle42"/>
          <w:sz w:val="24"/>
          <w:szCs w:val="24"/>
        </w:rPr>
        <w:t>Srečić</w:t>
      </w:r>
      <w:proofErr w:type="spellEnd"/>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 xml:space="preserve">Dr. </w:t>
      </w:r>
      <w:proofErr w:type="spellStart"/>
      <w:r w:rsidR="00660313">
        <w:rPr>
          <w:rStyle w:val="FontStyle42"/>
          <w:sz w:val="24"/>
          <w:szCs w:val="24"/>
        </w:rPr>
        <w:t>Jurja</w:t>
      </w:r>
      <w:proofErr w:type="spellEnd"/>
      <w:r w:rsidR="00660313">
        <w:rPr>
          <w:rStyle w:val="FontStyle42"/>
          <w:sz w:val="24"/>
          <w:szCs w:val="24"/>
        </w:rPr>
        <w:t xml:space="preserve">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w:t>
      </w:r>
      <w:proofErr w:type="spellStart"/>
      <w:r w:rsidR="00660313">
        <w:rPr>
          <w:rStyle w:val="FontStyle42"/>
          <w:sz w:val="24"/>
          <w:szCs w:val="24"/>
        </w:rPr>
        <w:t>Srečić</w:t>
      </w:r>
      <w:proofErr w:type="spellEnd"/>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 xml:space="preserve">Dr. </w:t>
      </w:r>
      <w:proofErr w:type="spellStart"/>
      <w:r w:rsidR="00660313">
        <w:rPr>
          <w:rStyle w:val="FontStyle42"/>
          <w:sz w:val="24"/>
          <w:szCs w:val="24"/>
        </w:rPr>
        <w:t>Jurja</w:t>
      </w:r>
      <w:proofErr w:type="spellEnd"/>
      <w:r w:rsidR="00660313">
        <w:rPr>
          <w:rStyle w:val="FontStyle42"/>
          <w:sz w:val="24"/>
          <w:szCs w:val="24"/>
        </w:rPr>
        <w:t xml:space="preserve">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proofErr w:type="spellStart"/>
      <w:r>
        <w:rPr>
          <w:rStyle w:val="FontStyle42"/>
          <w:sz w:val="24"/>
          <w:szCs w:val="24"/>
        </w:rPr>
        <w:t>VIPnet</w:t>
      </w:r>
      <w:proofErr w:type="spellEnd"/>
      <w:r>
        <w:rPr>
          <w:rStyle w:val="FontStyle42"/>
          <w:sz w:val="24"/>
          <w:szCs w:val="24"/>
        </w:rPr>
        <w:t xml:space="preserve">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 xml:space="preserve">Linija Razvoja d.o.o., OIB: 00572297959, Zagreb, </w:t>
      </w:r>
      <w:proofErr w:type="spellStart"/>
      <w:r>
        <w:rPr>
          <w:rStyle w:val="FontStyle42"/>
          <w:sz w:val="24"/>
          <w:szCs w:val="24"/>
        </w:rPr>
        <w:t>Preradovićeva</w:t>
      </w:r>
      <w:proofErr w:type="spellEnd"/>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 xml:space="preserve">CEI Zagreb d.o.o., OIB: 57423921801, Zagreb, </w:t>
      </w:r>
      <w:proofErr w:type="spellStart"/>
      <w:r>
        <w:rPr>
          <w:rStyle w:val="FontStyle42"/>
          <w:sz w:val="24"/>
          <w:szCs w:val="24"/>
        </w:rPr>
        <w:t>Škorpikova</w:t>
      </w:r>
      <w:proofErr w:type="spellEnd"/>
      <w:r>
        <w:rPr>
          <w:rStyle w:val="FontStyle42"/>
          <w:sz w:val="24"/>
          <w:szCs w:val="24"/>
        </w:rPr>
        <w:t xml:space="preserve">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 xml:space="preserve">H1 Telekom d.d., OIB: 88551335012, Split, Put </w:t>
      </w:r>
      <w:proofErr w:type="spellStart"/>
      <w:r>
        <w:rPr>
          <w:rStyle w:val="FontStyle42"/>
          <w:sz w:val="24"/>
          <w:szCs w:val="24"/>
        </w:rPr>
        <w:t>Trščenice</w:t>
      </w:r>
      <w:proofErr w:type="spellEnd"/>
      <w:r>
        <w:rPr>
          <w:rStyle w:val="FontStyle42"/>
          <w:sz w:val="24"/>
          <w:szCs w:val="24"/>
        </w:rPr>
        <w:t xml:space="preserv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proofErr w:type="spellStart"/>
      <w:r>
        <w:rPr>
          <w:rStyle w:val="FontStyle42"/>
          <w:sz w:val="24"/>
          <w:szCs w:val="24"/>
        </w:rPr>
        <w:t>Hep</w:t>
      </w:r>
      <w:proofErr w:type="spellEnd"/>
      <w:r>
        <w:rPr>
          <w:rStyle w:val="FontStyle42"/>
          <w:sz w:val="24"/>
          <w:szCs w:val="24"/>
        </w:rPr>
        <w:t xml:space="preserve">-Toplinarstvo d.o.o., OIB: 15907062900, Zagreb, </w:t>
      </w:r>
      <w:proofErr w:type="spellStart"/>
      <w:r>
        <w:rPr>
          <w:rStyle w:val="FontStyle42"/>
          <w:sz w:val="24"/>
          <w:szCs w:val="24"/>
        </w:rPr>
        <w:t>Miševečka</w:t>
      </w:r>
      <w:proofErr w:type="spellEnd"/>
      <w:r>
        <w:rPr>
          <w:rStyle w:val="FontStyle42"/>
          <w:sz w:val="24"/>
          <w:szCs w:val="24"/>
        </w:rPr>
        <w:t xml:space="preserve">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proofErr w:type="spellStart"/>
      <w:r>
        <w:rPr>
          <w:rStyle w:val="FontStyle42"/>
          <w:sz w:val="24"/>
          <w:szCs w:val="24"/>
        </w:rPr>
        <w:t>Brunata</w:t>
      </w:r>
      <w:proofErr w:type="spellEnd"/>
      <w:r>
        <w:rPr>
          <w:rStyle w:val="FontStyle42"/>
          <w:sz w:val="24"/>
          <w:szCs w:val="24"/>
        </w:rPr>
        <w:t xml:space="preserve"> d.o.o., OIB: 32286915975, Zagreb, </w:t>
      </w:r>
      <w:proofErr w:type="spellStart"/>
      <w:r>
        <w:rPr>
          <w:rStyle w:val="FontStyle42"/>
          <w:sz w:val="24"/>
          <w:szCs w:val="24"/>
        </w:rPr>
        <w:t>Junija</w:t>
      </w:r>
      <w:proofErr w:type="spellEnd"/>
      <w:r>
        <w:rPr>
          <w:rStyle w:val="FontStyle42"/>
          <w:sz w:val="24"/>
          <w:szCs w:val="24"/>
        </w:rPr>
        <w:t xml:space="preserve">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 xml:space="preserve">Zagrebački holding d.o.o., Podružnica </w:t>
      </w:r>
      <w:proofErr w:type="spellStart"/>
      <w:r>
        <w:rPr>
          <w:rStyle w:val="FontStyle42"/>
          <w:sz w:val="24"/>
          <w:szCs w:val="24"/>
        </w:rPr>
        <w:t>Zagrebparking</w:t>
      </w:r>
      <w:proofErr w:type="spellEnd"/>
      <w:r>
        <w:rPr>
          <w:rStyle w:val="FontStyle42"/>
          <w:sz w:val="24"/>
          <w:szCs w:val="24"/>
        </w:rPr>
        <w:t>,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 xml:space="preserve">Suzana </w:t>
      </w:r>
      <w:proofErr w:type="spellStart"/>
      <w:r w:rsidR="00B27CFB">
        <w:rPr>
          <w:rStyle w:val="FontStyle42"/>
          <w:sz w:val="24"/>
          <w:szCs w:val="24"/>
        </w:rPr>
        <w:t>Srečić</w:t>
      </w:r>
      <w:proofErr w:type="spellEnd"/>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w:t>
      </w:r>
      <w:proofErr w:type="spellStart"/>
      <w:r w:rsidR="00B27CFB">
        <w:rPr>
          <w:rStyle w:val="FontStyle42"/>
          <w:sz w:val="24"/>
          <w:szCs w:val="24"/>
        </w:rPr>
        <w:t>Jurja</w:t>
      </w:r>
      <w:proofErr w:type="spellEnd"/>
      <w:r w:rsidR="00B27CFB">
        <w:rPr>
          <w:rStyle w:val="FontStyle42"/>
          <w:sz w:val="24"/>
          <w:szCs w:val="24"/>
        </w:rPr>
        <w:t xml:space="preserve">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 xml:space="preserve">a točnost </w:t>
      </w:r>
      <w:proofErr w:type="spellStart"/>
      <w:r w:rsidR="007961A5">
        <w:t>otpravka</w:t>
      </w:r>
      <w:proofErr w:type="spellEnd"/>
      <w:r w:rsidR="007961A5">
        <w:t>-ovlašteni službenik</w:t>
      </w:r>
    </w:p>
    <w:p w:rsidRDefault="007961A5" w:rsidP="000B15D2" w:rsidR="007961A5" w:rsidRPr="00F00884">
      <w:pPr>
        <w:pStyle w:val="Uvuenotijeloteksta"/>
        <w:tabs>
          <w:tab w:pos="270" w:val="left"/>
          <w:tab w:pos="4536" w:val="center"/>
        </w:tabs>
        <w:ind w:firstLine="0"/>
        <w:jc w:val="center"/>
      </w:pPr>
      <w:r>
        <w:t xml:space="preserve">Davorka </w:t>
      </w:r>
      <w:proofErr w:type="spellStart"/>
      <w:r>
        <w:t>Fučkala</w:t>
      </w:r>
      <w:proofErr w:type="spellEnd"/>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proofErr w:type="spellStart"/>
    <w:r w:rsidR="00660313">
      <w:rPr>
        <w:rFonts w:cs="Times New Roman" w:hAnsi="Times New Roman" w:ascii="Times New Roman"/>
        <w:sz w:val="24"/>
        <w:szCs w:val="24"/>
      </w:rPr>
      <w:t>Sp</w:t>
    </w:r>
    <w:proofErr w:type="spellEnd"/>
    <w:r w:rsidR="00660313">
      <w:rPr>
        <w:rFonts w:cs="Times New Roman" w:hAnsi="Times New Roman" w:ascii="Times New Roman"/>
        <w:sz w:val="24"/>
        <w:szCs w:val="24"/>
      </w:rPr>
      <w:t xml:space="preserve">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133B10"/>
    <w:rsid w:val="002A5FBA"/>
    <w:rsid w:val="0034141F"/>
    <w:rsid w:val="00341AEA"/>
    <w:rsid w:val="003D2C27"/>
    <w:rsid w:val="003E5FD1"/>
    <w:rsid w:val="003E7E31"/>
    <w:rsid w:val="003F6F4D"/>
    <w:rsid w:val="00473D63"/>
    <w:rsid w:val="004A0316"/>
    <w:rsid w:val="005125F9"/>
    <w:rsid w:val="00537279"/>
    <w:rsid w:val="00577FE3"/>
    <w:rsid w:val="005A0EF5"/>
    <w:rsid w:val="005A7986"/>
    <w:rsid w:val="005B4801"/>
    <w:rsid w:val="00617690"/>
    <w:rsid w:val="006202E3"/>
    <w:rsid w:val="00656EEB"/>
    <w:rsid w:val="00660313"/>
    <w:rsid w:val="00713667"/>
    <w:rsid w:val="007961A5"/>
    <w:rsid w:val="00890887"/>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3F6F4D"/>
    <w:rPr>
      <w:color w:val="808080"/>
      <w:bdr w:space="0" w:sz="0" w:color="auto" w:val="none"/>
      <w:shd w:fill="auto" w:color="auto" w:val="clear"/>
    </w:rPr>
  </w:style>
  <w:style w:customStyle="true" w:styleId="eSPISCCParagraphDefaultFont" w:type="character">
    <w:name w:val="eSPIS_CC_Paragraph Default Font"/>
    <w:basedOn w:val="FontStyle41"/>
    <w:rsid w:val="003F6F4D"/>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3F6F4D"/>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F6F4D"/>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3F6F4D"/>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3F6F4D"/>
    <w:rPr>
      <w:color w:val="808080"/>
      <w:bdr w:color="auto" w:space="0" w:sz="0" w:val="none"/>
      <w:shd w:color="auto" w:fill="auto" w:val="clear"/>
    </w:rPr>
  </w:style>
  <w:style w:customStyle="1" w:styleId="eSPISCCParagraphDefaultFont" w:type="character">
    <w:name w:val="eSPIS_CC_Paragraph Default Font"/>
    <w:basedOn w:val="FontStyle41"/>
    <w:rsid w:val="003F6F4D"/>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3F6F4D"/>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F6F4D"/>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3F6F4D"/>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Palmotićeva 13</izvorni_sadrzaj>
    <derivirana_varijabla naziv="DomainObject.UcesnikSudskeRadnje.Adresa.UlicaIKBR_1">Palmotićeva 13</derivirana_varijabla>
  </DomainObject.UcesnikSudskeRadnje.Adresa.UlicaIKBR>
  <DomainObject.UcesnikSudskeRadnje.Naziv>
    <izvorni_sadrzaj>BRUNATA društvo s ograničenom odgovornošću za proizvodnju i trgovinu mjernih instrumenata</izvorni_sadrzaj>
    <derivirana_varijabla naziv="DomainObject.UcesnikSudskeRadnje.Naziv_1">BRUNATA društvo s ograničenom odgovornošću za proizvodnju i trgovinu mjernih instrumenata</derivirana_varijabla>
  </DomainObject.UcesnikSudskeRadnje.Naziv>
  <DomainObject.UcesnikSudskeRadnje.SudskaRadnja.Prostorija.Naziv>
    <izvorni_sadrzaj>Soba 2</izvorni_sadrzaj>
    <derivirana_varijabla naziv="DomainObject.UcesnikSudskeRadnje.SudskaRadnja.Prostorija.Naziv_1">Soba 2</derivirana_varijabla>
  </DomainObject.UcesnikSudskeRadnje.SudskaRadnja.Prostorija.Naziv>
  <DomainObject.UcesnikSudskeRadnje.SudskaRadnja.Prostorija.Oznaka>
    <izvorni_sadrzaj>Soba 2</izvorni_sadrzaj>
    <derivirana_varijabla naziv="DomainObject.UcesnikSudskeRadnje.SudskaRadnja.Prostorija.Oznaka_1">Soba 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6. studenog 2017.</izvorni_sadrzaj>
    <derivirana_varijabla naziv="DomainObject.UcesnikSudskeRadnje.SudskaRadnja.PlaniraniZavrsetakDatum_1">6. studenog 2017.</derivirana_varijabla>
  </DomainObject.UcesnikSudskeRadnje.SudskaRadnja.PlaniraniZavrsetakDatum>
  <DomainObject.UcesnikSudskeRadnje.SudskaRadnja.PlaniraniPocetakDatum>
    <izvorni_sadrzaj>6. studenog 2017.</izvorni_sadrzaj>
    <derivirana_varijabla naziv="DomainObject.UcesnikSudskeRadnje.SudskaRadnja.PlaniraniPocetakDatum_1">6. studenog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Sp-6/2016</izvorni_sadrzaj>
    <derivirana_varijabla naziv="DomainObject.Predmet.OznakaBroj_1">Sp-6/2016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Marija Brozović</izvorni_sadrzaj>
    <derivirana_varijabla naziv="DomainObject.Predmet.Referada.Sudac_1">Marija Brozović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Suzana Srečić; VIPnet, društvo s ograničenom odgovornošću za usluge javnih telekomunikacija; Linija razvoja d.o.o. za trgovinu i usluge u stečaju; Hrvatski Telekom d.d.; CEI Zagreb društvo s ograničenom odgovornošću za usluge zastupanog po punomoćniku Odvj. Vlatka Nadramija; ZAGREBAČKA BANKA DIONIČKO DRUŠTVO zastupanog po punomoćniku Odvj.  Miljenka Klasić; VG Čistoća d.o.o. za održavanje čistoće; H1 TELEKOM dioničko društvo za telekomunikacijske usluge; MERCATOR - H  društvo s ograničenom odgovornošću za trgovinu i proizvodnju; VG Vodoopskrba d.o.o. za vodoopskrbu i odvodnju; HEP-TOPLINARSTVO d.o.o. za proizvodnju i distribuciju toplinske energije; Hrvatska radiotelevizija zastupanog po punomoćniku OD Hanžekovič &amp; Partneri d.o.o.; Grad Velika Gorica; BRUNATA društvo s ograničenom odgovornošću za proizvodnju i trgovinu mjernih instrumenata; Grad Zagreb, Gradski ured za prostorno uređenje, izgradnju grada, graditeljstvo, komunalne poslove i promet; Prekršajni sud u Velikoj Gorici; Financijska agencija; ZAGREBAČKI HOLDING, društvo s ograničenom odgovornošću za javni prijevoz, opskrbu vodom, održavanje čistoće, putnička a; Hrvatske vode, pravna osoba za upravljanje vodama; FINA - poslovnica Velika Gorica - posrednik Terezija Martinović; GRADSKO STAMBENO GOSPODARSTVO VELIKA GORICA d.o.o.</izvorni_sadrzaj>
    <derivirana_varijabla naziv="DomainObject.Predmet.StrankaFormated_1">  Suzana Srečić; VIPnet, društvo s ograničenom odgovornošću za usluge javnih telekomunikacija; Linija razvoja d.o.o. za trgovinu i usluge u stečaju; Hrvatski Telekom d.d.; CEI Zagreb društvo s ograničenom odgovornošću za usluge zastupanog po punomoćniku Odvj. Vlatka Nadramija; ZAGREBAČKA BANKA DIONIČKO DRUŠTVO zastupanog po punomoćniku Odvj.  Miljenka Klasić; VG Čistoća d.o.o. za održavanje čistoće; H1 TELEKOM dioničko društvo za telekomunikacijske usluge; MERCATOR - H  društvo s ograničenom odgovornošću za trgovinu i proizvodnju; VG Vodoopskrba d.o.o. za vodoopskrbu i odvodnju; HEP-TOPLINARSTVO d.o.o. za proizvodnju i distribuciju toplinske energije; Hrvatska radiotelevizija zastupanog po punomoćniku OD Hanžekovič &amp; Partneri d.o.o.; Grad Velika Gorica; BRUNATA društvo s ograničenom odgovornošću za proizvodnju i trgovinu mjernih instrumenata; Grad Zagreb, Gradski ured za prostorno uređenje, izgradnju grada, graditeljstvo, komunalne poslove i promet; Prekršajni sud u Velikoj Gorici; Financijska agencija; ZAGREBAČKI HOLDING, društvo s ograničenom odgovornošću za javni prijevoz, opskrbu vodom, održavanje čistoće, putnička a; Hrvatske vode, pravna osoba za upravljanje vodama; FINA - poslovnica Velika Gorica - posrednik Terezija Martinović; GRADSKO STAMBENO GOSPODARSTVO VELIKA GORICA d.o.o.</derivirana_varijabla>
  </DomainObject.Predmet.StrankaFormated>
  <DomainObject.Predmet.StrankaFormatedOIB>
    <izvorni_sadrzaj>  Suzana Srečić, OIB 90047877527; VIPnet, društvo s ograničenom odgovornošću za usluge javnih telekomunikacija, OIB 29524210204; Linija razvoja d.o.o. za trgovinu i usluge u stečaju, OIB 00572297959; Hrvatski Telekom d.d., OIB 81793146560; CEI Zagreb društvo s ograničenom odgovornošću za usluge, OIB 57423921801 zastupanog po punomoćniku Odvj. Vlatka Nadramija; ZAGREBAČKA BANKA DIONIČKO DRUŠTVO, OIB 92963223473 zastupanog po punomoćniku Odvj.  Miljenka Klasić; VG Čistoća d.o.o. za održavanje čistoće, OIB 23915011506; H1 TELEKOM dioničko društvo za telekomunikacijske usluge, OIB 88551335012; MERCATOR - H  društvo s ograničenom odgovornošću za trgovinu i proizvodnju, OIB 10045107278; VG Vodoopskrba d.o.o. za vodoopskrbu i odvodnju, OIB 62462242629; HEP-TOPLINARSTVO d.o.o. za proizvodnju i distribuciju toplinske energije, OIB 15907062900; Hrvatska radiotelevizija, OIB 68419124305 zastupanog po punomoćniku OD Hanžekovič &amp; Partneri d.o.o.; Grad Velika Gorica, OIB 75834963344; BRUNATA društvo s ograničenom odgovornošću za proizvodnju i trgovinu mjernih instrumenata, OIB 32286915975; Grad Zagreb, Gradski ured za prostorno uređenje, izgradnju grada, graditeljstvo, komunalne poslove i promet, OIB 61817894937; Prekršajni sud u Velikoj Gorici, OIB 84938892009; Financijska agencija, OIB 85821130368; ZAGREBAČKI HOLDING, društvo s ograničenom odgovornošću za javni prijevoz, opskrbu vodom, održavanje čistoće, putnička a, OIB 85584865987; Hrvatske vode, pravna osoba za upravljanje vodama, OIB 28921383001; FINA - poslovnica Velika Gorica - posrednik Terezija Martinović; GRADSKO STAMBENO GOSPODARSTVO VELIKA GORICA d.o.o., OIB 15860024937</izvorni_sadrzaj>
    <derivirana_varijabla naziv="DomainObject.Predmet.StrankaFormatedOIB_1">  Suzana Srečić, OIB 90047877527; VIPnet, društvo s ograničenom odgovornošću za usluge javnih telekomunikacija, OIB 29524210204; Linija razvoja d.o.o. za trgovinu i usluge u stečaju, OIB 00572297959; Hrvatski Telekom d.d., OIB 81793146560; CEI Zagreb društvo s ograničenom odgovornošću za usluge, OIB 57423921801 zastupanog po punomoćniku Odvj. Vlatka Nadramija; ZAGREBAČKA BANKA DIONIČKO DRUŠTVO, OIB 92963223473 zastupanog po punomoćniku Odvj.  Miljenka Klasić; VG Čistoća d.o.o. za održavanje čistoće, OIB 23915011506; H1 TELEKOM dioničko društvo za telekomunikacijske usluge, OIB 88551335012; MERCATOR - H  društvo s ograničenom odgovornošću za trgovinu i proizvodnju, OIB 10045107278; VG Vodoopskrba d.o.o. za vodoopskrbu i odvodnju, OIB 62462242629; HEP-TOPLINARSTVO d.o.o. za proizvodnju i distribuciju toplinske energije, OIB 15907062900; Hrvatska radiotelevizija, OIB 68419124305 zastupanog po punomoćniku OD Hanžekovič &amp; Partneri d.o.o.; Grad Velika Gorica, OIB 75834963344; BRUNATA društvo s ograničenom odgovornošću za proizvodnju i trgovinu mjernih instrumenata, OIB 32286915975; Grad Zagreb, Gradski ured za prostorno uređenje, izgradnju grada, graditeljstvo, komunalne poslove i promet, OIB 61817894937; Prekršajni sud u Velikoj Gorici, OIB 84938892009; Financijska agencija, OIB 85821130368; ZAGREBAČKI HOLDING, društvo s ograničenom odgovornošću za javni prijevoz, opskrbu vodom, održavanje čistoće, putnička a, OIB 85584865987; Hrvatske vode, pravna osoba za upravljanje vodama, OIB 28921383001; FINA - poslovnica Velika Gorica - posrednik Terezija Martinović; GRADSKO STAMBENO GOSPODARSTVO VELIKA GORICA d.o.o., OIB 15860024937</derivirana_varijabla>
  </DomainObject.Predmet.StrankaFormatedOIB>
  <DomainObject.Predmet.StrankaFormatedWithAdress>
    <izvorni_sadrzaj> Suzana Srečić, Dr. Jurja Dobrile 22, 10410 Velika Gorica; VIPnet, društvo s ograničenom odgovornošću za usluge javnih telekomunikacija, Vrtni put 1, 10000 Zagreb; Linija razvoja d.o.o. za trgovinu i usluge u stečaju, Ilica 54, 10000 Zagreb; Hrvatski Telekom d.d., Roberta Frangeša Mihanovića 9, 10000 Zagreb; CEI Zagreb društvo s ograničenom odgovornošću za usluge, Ulica Većeslava Holjevca 40, 10000 Zagreb zastupanog po punomoćniku Odvj. Vlatka Nadramija; ZAGREBAČKA BANKA DIONIČKO DRUŠTVO, Trg bana Josipa Jelačića 10, 10000 Zagreb zastupanog po punomoćniku Odvj.  Miljenka Klasić; VG Čistoća d.o.o. za održavanje čistoće, Ulica kneza Ljudevita Posavskog 45, 10410 Velika Gorica; H1 TELEKOM dioničko društvo za telekomunikacijske usluge, Dračevac 2/d, 21000 Split; MERCATOR - H  društvo s ograničenom odgovornošću za trgovinu i proizvodnju, Ljudevita Posavskog 5, 10360 Sesvete; VG Vodoopskrba d.o.o. za vodoopskrbu i odvodnju, Ulica kneza Ljudevita Posavskog 45, 10410 Velika Gorica; HEP-TOPLINARSTVO d.o.o. za proizvodnju i distribuciju toplinske energije, Miševečka 15/a, 10000 Zagreb; Hrvatska radiotelevizija, Prisavlje 3, 10000 Zagreb zastupanog po punomoćniku OD Hanžekovič &amp; Partneri d.o.o.; Grad Velika Gorica, Trg kralja Tomislava 34, 10410 Velika Gorica; BRUNATA društvo s ograničenom odgovornošću za proizvodnju i trgovinu mjernih instrumenata, Palmotićeva 13, 10000 Zagreb; Grad Zagreb, Gradski ured za prostorno uređenje, izgradnju grada, graditeljstvo, komunalne poslove i promet, Jagićeva 31, 10000 Zagreb; Prekršajni sud u Velikoj Gorici, Trg kralja Tomislava 34, 10410 Velika Gorica; Financijska agencija, Ulica grada Vukovara 70, 10000 Zagreb; ZAGREBAČKI HOLDING, društvo s ograničenom odgovornošću za javni prijevoz, opskrbu vodom, održavanje čistoće, putnička a, Ulica grada Vukovara 41, 10000 Zagreb; Hrvatske vode, pravna osoba za upravljanje vodama, Grada Vukovara 220, 10000 Zagreb; FINA - poslovnica Velika Gorica - posrednik Terezija Martinović, Trg kralja Tomislava 33, 10410 Velika Gorica; GRADSKO STAMBENO GOSPODARSTVO VELIKA GORICA d.o.o., Ulica kneza Ljudevita Posavskog 45, 10410 Velika Gorica</izvorni_sadrzaj>
    <derivirana_varijabla naziv="DomainObject.Predmet.StrankaFormatedWithAdress_1"> Suzana Srečić, Dr. Jurja Dobrile 22, 10410 Velika Gorica; VIPnet, društvo s ograničenom odgovornošću za usluge javnih telekomunikacija, Vrtni put 1, 10000 Zagreb; Linija razvoja d.o.o. za trgovinu i usluge u stečaju, Ilica 54, 10000 Zagreb; Hrvatski Telekom d.d., Roberta Frangeša Mihanovića 9, 10000 Zagreb; CEI Zagreb društvo s ograničenom odgovornošću za usluge, Ulica Većeslava Holjevca 40, 10000 Zagreb zastupanog po punomoćniku Odvj. Vlatka Nadramija; ZAGREBAČKA BANKA DIONIČKO DRUŠTVO, Trg bana Josipa Jelačića 10, 10000 Zagreb zastupanog po punomoćniku Odvj.  Miljenka Klasić; VG Čistoća d.o.o. za održavanje čistoće, Ulica kneza Ljudevita Posavskog 45, 10410 Velika Gorica; H1 TELEKOM dioničko društvo za telekomunikacijske usluge, Dračevac 2/d, 21000 Split; MERCATOR - H  društvo s ograničenom odgovornošću za trgovinu i proizvodnju, Ljudevita Posavskog 5, 10360 Sesvete; VG Vodoopskrba d.o.o. za vodoopskrbu i odvodnju, Ulica kneza Ljudevita Posavskog 45, 10410 Velika Gorica; HEP-TOPLINARSTVO d.o.o. za proizvodnju i distribuciju toplinske energije, Miševečka 15/a, 10000 Zagreb; Hrvatska radiotelevizija, Prisavlje 3, 10000 Zagreb zastupanog po punomoćniku OD Hanžekovič &amp; Partneri d.o.o.; Grad Velika Gorica, Trg kralja Tomislava 34, 10410 Velika Gorica; BRUNATA društvo s ograničenom odgovornošću za proizvodnju i trgovinu mjernih instrumenata, Palmotićeva 13, 10000 Zagreb; Grad Zagreb, Gradski ured za prostorno uređenje, izgradnju grada, graditeljstvo, komunalne poslove i promet, Jagićeva 31, 10000 Zagreb; Prekršajni sud u Velikoj Gorici, Trg kralja Tomislava 34, 10410 Velika Gorica; Financijska agencija, Ulica grada Vukovara 70, 10000 Zagreb; ZAGREBAČKI HOLDING, društvo s ograničenom odgovornošću za javni prijevoz, opskrbu vodom, održavanje čistoće, putnička a, Ulica grada Vukovara 41, 10000 Zagreb; Hrvatske vode, pravna osoba za upravljanje vodama, Grada Vukovara 220, 10000 Zagreb; FINA - poslovnica Velika Gorica - posrednik Terezija Martinović, Trg kralja Tomislava 33, 10410 Velika Gorica; GRADSKO STAMBENO GOSPODARSTVO VELIKA GORICA d.o.o., Ulica kneza Ljudevita Posavskog 45, 10410 Velika Gorica</derivirana_varijabla>
  </DomainObject.Predmet.StrankaFormatedWithAdress>
  <DomainObject.Predmet.StrankaFormatedWithAdressOIB>
    <izvorni_sadrzaj> Suzana Srečić, OIB 90047877527, Dr. Jurja Dobrile 22, 10410 Velika Gorica; VIPnet, društvo s ograničenom odgovornošću za usluge javnih telekomunikacija, OIB 29524210204, Vrtni put 1, 10000 Zagreb; Linija razvoja d.o.o. za trgovinu i usluge u stečaju, OIB 00572297959, Ilica 54, 10000 Zagreb; Hrvatski Telekom d.d., OIB 81793146560, Roberta Frangeša Mihanovića 9, 10000 Zagreb; CEI Zagreb društvo s ograničenom odgovornošću za usluge, OIB 57423921801, Ulica Većeslava Holjevca 40, 10000 Zagreb zastupanog po punomoćniku Odvj. Vlatka Nadramija; ZAGREBAČKA BANKA DIONIČKO DRUŠTVO, OIB 92963223473, Trg bana Josipa Jelačića 10, 10000 Zagreb zastupanog po punomoćniku Odvj.  Miljenka Klasić; VG Čistoća d.o.o. za održavanje čistoće, OIB 23915011506, Ulica kneza Ljudevita Posavskog 45, 10410 Velika Gorica; H1 TELEKOM dioničko društvo za telekomunikacijske usluge, OIB 88551335012, Dračevac 2/d, 21000 Split; MERCATOR - H  društvo s ograničenom odgovornošću za trgovinu i proizvodnju, OIB 10045107278, Ljudevita Posavskog 5, 10360 Sesvete; VG Vodoopskrba d.o.o. za vodoopskrbu i odvodnju, OIB 62462242629, Ulica kneza Ljudevita Posavskog 45, 10410 Velika Gorica; HEP-TOPLINARSTVO d.o.o. za proizvodnju i distribuciju toplinske energije, OIB 15907062900, Miševečka 15/a, 10000 Zagreb; Hrvatska radiotelevizija, OIB 68419124305, Prisavlje 3, 10000 Zagreb zastupanog po punomoćniku OD Hanžekovič &amp; Partneri d.o.o.; Grad Velika Gorica, OIB 75834963344, Trg kralja Tomislava 34, 10410 Velika Gorica; BRUNATA društvo s ograničenom odgovornošću za proizvodnju i trgovinu mjernih instrumenata, OIB 32286915975, Palmotićeva 13, 10000 Zagreb; Grad Zagreb, Gradski ured za prostorno uređenje, izgradnju grada, graditeljstvo, komunalne poslove i promet, OIB 61817894937, Jagićeva 31, 10000 Zagreb; Prekršajni sud u Velikoj Gorici, OIB 84938892009, Trg kralja Tomislava 34, 10410 Velika Gorica; Financijska agencija, OIB 85821130368, Ulica grada Vukovara 70, 10000 Zagreb; ZAGREBAČKI HOLDING, društvo s ograničenom odgovornošću za javni prijevoz, opskrbu vodom, održavanje čistoće, putnička a, OIB 85584865987, Ulica grada Vukovara 41, 10000 Zagreb; Hrvatske vode, pravna osoba za upravljanje vodama, OIB 28921383001, Grada Vukovara 220, 10000 Zagreb; FINA - poslovnica Velika Gorica - posrednik Terezija Martinović, Trg kralja Tomislava 33, 10410 Velika Gorica; GRADSKO STAMBENO GOSPODARSTVO VELIKA GORICA d.o.o., OIB 15860024937, Ulica kneza Ljudevita Posavskog 45, 10410 Velika Gorica</izvorni_sadrzaj>
    <derivirana_varijabla naziv="DomainObject.Predmet.StrankaFormatedWithAdressOIB_1"> Suzana Srečić, OIB 90047877527, Dr. Jurja Dobrile 22, 10410 Velika Gorica; VIPnet, društvo s ograničenom odgovornošću za usluge javnih telekomunikacija, OIB 29524210204, Vrtni put 1, 10000 Zagreb; Linija razvoja d.o.o. za trgovinu i usluge u stečaju, OIB 00572297959, Ilica 54, 10000 Zagreb; Hrvatski Telekom d.d., OIB 81793146560, Roberta Frangeša Mihanovića 9, 10000 Zagreb; CEI Zagreb društvo s ograničenom odgovornošću za usluge, OIB 57423921801, Ulica Većeslava Holjevca 40, 10000 Zagreb zastupanog po punomoćniku Odvj. Vlatka Nadramija; ZAGREBAČKA BANKA DIONIČKO DRUŠTVO, OIB 92963223473, Trg bana Josipa Jelačića 10, 10000 Zagreb zastupanog po punomoćniku Odvj.  Miljenka Klasić; VG Čistoća d.o.o. za održavanje čistoće, OIB 23915011506, Ulica kneza Ljudevita Posavskog 45, 10410 Velika Gorica; H1 TELEKOM dioničko društvo za telekomunikacijske usluge, OIB 88551335012, Dračevac 2/d, 21000 Split; MERCATOR - H  društvo s ograničenom odgovornošću za trgovinu i proizvodnju, OIB 10045107278, Ljudevita Posavskog 5, 10360 Sesvete; VG Vodoopskrba d.o.o. za vodoopskrbu i odvodnju, OIB 62462242629, Ulica kneza Ljudevita Posavskog 45, 10410 Velika Gorica; HEP-TOPLINARSTVO d.o.o. za proizvodnju i distribuciju toplinske energije, OIB 15907062900, Miševečka 15/a, 10000 Zagreb; Hrvatska radiotelevizija, OIB 68419124305, Prisavlje 3, 10000 Zagreb zastupanog po punomoćniku OD Hanžekovič &amp; Partneri d.o.o.; Grad Velika Gorica, OIB 75834963344, Trg kralja Tomislava 34, 10410 Velika Gorica; BRUNATA društvo s ograničenom odgovornošću za proizvodnju i trgovinu mjernih instrumenata, OIB 32286915975, Palmotićeva 13, 10000 Zagreb; Grad Zagreb, Gradski ured za prostorno uređenje, izgradnju grada, graditeljstvo, komunalne poslove i promet, OIB 61817894937, Jagićeva 31, 10000 Zagreb; Prekršajni sud u Velikoj Gorici, OIB 84938892009, Trg kralja Tomislava 34, 10410 Velika Gorica; Financijska agencija, OIB 85821130368, Ulica grada Vukovara 70, 10000 Zagreb; ZAGREBAČKI HOLDING, društvo s ograničenom odgovornošću za javni prijevoz, opskrbu vodom, održavanje čistoće, putnička a, OIB 85584865987, Ulica grada Vukovara 41, 10000 Zagreb; Hrvatske vode, pravna osoba za upravljanje vodama, OIB 28921383001, Grada Vukovara 220, 10000 Zagreb; FINA - poslovnica Velika Gorica - posrednik Terezija Martinović, Trg kralja Tomislava 33, 10410 Velika Gorica; GRADSKO STAMBENO GOSPODARSTVO VELIKA GORICA d.o.o., OIB 15860024937, Ulica kneza Ljudevita Posavskog 45, 10410 Velika Gorica</derivirana_varijabla>
  </DomainObject.Predmet.StrankaFormatedWithAdressOIB>
  <DomainObject.Predmet.StrankaWithAdress>
    <izvorni_sadrzaj>Suzana Srečić Dr. Jurja Dobrile 22,10410 Velika Gorica,VIPnet, društvo s ograničenom odgovornošću za usluge javnih telekomunikacija Vrtni put 1,10000 Zagreb,Linija razvoja d.o.o. za trgovinu i usluge u stečaju Ilica 54,10000 Zagreb,Hrvatski Telekom d.d. Roberta Frangeša Mihanovića 9,10000 Zagreb,CEI Zagreb društvo s ograničenom odgovornošću za usluge Ulica Većeslava Holjevca 40,10000 Zagreb,ZAGREBAČKA BANKA DIONIČKO DRUŠTVO Trg bana Josipa Jelačića 10,10000 Zagreb,VG Čistoća d.o.o. za održavanje čistoće Ulica kneza Ljudevita Posavskog 45,10410 Velika Gorica,H1 TELEKOM dioničko društvo za telekomunikacijske usluge Dračevac 2/d,21000 Split,MERCATOR - H  društvo s ograničenom odgovornošću za trgovinu i proizvodnju Ljudevita Posavskog 5,10360 Sesvete,VG Vodoopskrba d.o.o. za vodoopskrbu i odvodnju Ulica kneza Ljudevita Posavskog 45,10410 Velika Gorica,HEP-TOPLINARSTVO d.o.o. za proizvodnju i distribuciju toplinske energije Miševečka 15/a,10000 Zagreb,Hrvatska radiotelevizija Prisavlje 3,10000 Zagreb,Grad Velika Gorica Trg kralja Tomislava 34,10410 Velika Gorica,BRUNATA društvo s ograničenom odgovornošću za proizvodnju i trgovinu mjernih instrumenata Palmotićeva 13,10000 Zagreb,Grad Zagreb, Gradski ured za prostorno uređenje, izgradnju grada, graditeljstvo, komunalne poslove i promet Jagićeva 31,10000 Zagreb,Prekršajni sud u Velikoj Gorici Trg kralja Tomislava 34,10410 Velika Gorica,Financijska agencija Ulica grada Vukovara 70,10000 Zagreb,ZAGREBAČKI HOLDING, društvo s ograničenom odgovornošću za javni prijevoz, opskrbu vodom, održavanje čistoće, putnička a Ulica grada Vukovara 41,10000 Zagreb,Hrvatske vode, pravna osoba za upravljanje vodama Grada Vukovara 220,10000 Zagreb,FINA - poslovnica Velika Gorica - posrednik Terezija Martinović Trg kralja Tomislava 33,10410 Velika Gorica,GRADSKO STAMBENO GOSPODARSTVO VELIKA GORICA d.o.o. Ulica kneza Ljudevita Posavskog 45,10410 Velika Gorica</izvorni_sadrzaj>
    <derivirana_varijabla naziv="DomainObject.Predmet.StrankaWithAdress_1">Suzana Srečić Dr. Jurja Dobrile 22,10410 Velika Gorica,VIPnet, društvo s ograničenom odgovornošću za usluge javnih telekomunikacija Vrtni put 1,10000 Zagreb,Linija razvoja d.o.o. za trgovinu i usluge u stečaju Ilica 54,10000 Zagreb,Hrvatski Telekom d.d. Roberta Frangeša Mihanovića 9,10000 Zagreb,CEI Zagreb društvo s ograničenom odgovornošću za usluge Ulica Većeslava Holjevca 40,10000 Zagreb,ZAGREBAČKA BANKA DIONIČKO DRUŠTVO Trg bana Josipa Jelačića 10,10000 Zagreb,VG Čistoća d.o.o. za održavanje čistoće Ulica kneza Ljudevita Posavskog 45,10410 Velika Gorica,H1 TELEKOM dioničko društvo za telekomunikacijske usluge Dračevac 2/d,21000 Split,MERCATOR - H  društvo s ograničenom odgovornošću za trgovinu i proizvodnju Ljudevita Posavskog 5,10360 Sesvete,VG Vodoopskrba d.o.o. za vodoopskrbu i odvodnju Ulica kneza Ljudevita Posavskog 45,10410 Velika Gorica,HEP-TOPLINARSTVO d.o.o. za proizvodnju i distribuciju toplinske energije Miševečka 15/a,10000 Zagreb,Hrvatska radiotelevizija Prisavlje 3,10000 Zagreb,Grad Velika Gorica Trg kralja Tomislava 34,10410 Velika Gorica,BRUNATA društvo s ograničenom odgovornošću za proizvodnju i trgovinu mjernih instrumenata Palmotićeva 13,10000 Zagreb,Grad Zagreb, Gradski ured za prostorno uređenje, izgradnju grada, graditeljstvo, komunalne poslove i promet Jagićeva 31,10000 Zagreb,Prekršajni sud u Velikoj Gorici Trg kralja Tomislava 34,10410 Velika Gorica,Financijska agencija Ulica grada Vukovara 70,10000 Zagreb,ZAGREBAČKI HOLDING, društvo s ograničenom odgovornošću za javni prijevoz, opskrbu vodom, održavanje čistoće, putnička a Ulica grada Vukovara 41,10000 Zagreb,Hrvatske vode, pravna osoba za upravljanje vodama Grada Vukovara 220,10000 Zagreb,FINA - poslovnica Velika Gorica - posrednik Terezija Martinović Trg kralja Tomislava 33,10410 Velika Gorica,GRADSKO STAMBENO GOSPODARSTVO VELIKA GORICA d.o.o. Ulica kneza Ljudevita Posavskog 45,10410 Velika Gorica</derivirana_varijabla>
  </DomainObject.Predmet.StrankaWithAdress>
  <DomainObject.Predmet.StrankaWithAdressOIB>
    <izvorni_sadrzaj>Suzana Srečić, OIB 90047877527, Dr. Jurja Dobrile 22,10410 Velika Gorica,VIPnet, društvo s ograničenom odgovornošću za usluge javnih telekomunikacija, OIB 29524210204, Vrtni put 1,10000 Zagreb,Linija razvoja d.o.o. za trgovinu i usluge u stečaju, OIB 00572297959, Ilica 54,10000 Zagreb,Hrvatski Telekom d.d., OIB 81793146560, Roberta Frangeša Mihanovića 9,10000 Zagreb,CEI Zagreb društvo s ograničenom odgovornošću za usluge, OIB 57423921801, Ulica Većeslava Holjevca 40,10000 Zagreb,ZAGREBAČKA BANKA DIONIČKO DRUŠTVO, OIB 92963223473, Trg bana Josipa Jelačića 10,10000 Zagreb,VG Čistoća d.o.o. za održavanje čistoće, OIB 23915011506, Ulica kneza Ljudevita Posavskog 45,10410 Velika Gorica,H1 TELEKOM dioničko društvo za telekomunikacijske usluge, OIB 88551335012, Dračevac 2/d,21000 Split,MERCATOR - H  društvo s ograničenom odgovornošću za trgovinu i proizvodnju, OIB 10045107278, Ljudevita Posavskog 5,10360 Sesvete,VG Vodoopskrba d.o.o. za vodoopskrbu i odvodnju, OIB 62462242629, Ulica kneza Ljudevita Posavskog 45,10410 Velika Gorica,HEP-TOPLINARSTVO d.o.o. za proizvodnju i distribuciju toplinske energije, OIB 15907062900, Miševečka 15/a,10000 Zagreb,Hrvatska radiotelevizija, OIB 68419124305, Prisavlje 3,10000 Zagreb,Grad Velika Gorica, OIB 75834963344, Trg kralja Tomislava 34,10410 Velika Gorica,BRUNATA društvo s ograničenom odgovornošću za proizvodnju i trgovinu mjernih instrumenata, OIB 32286915975, Palmotićeva 13,10000 Zagreb,Grad Zagreb, Gradski ured za prostorno uređenje, izgradnju grada, graditeljstvo, komunalne poslove i promet, OIB 61817894937, Jagićeva 31,10000 Zagreb,Prekršajni sud u Velikoj Gorici, OIB 84938892009, Trg kralja Tomislava 34,10410 Velika Gorica,Financijska agencija, OIB 85821130368, Ulica grada Vukovara 70,10000 Zagreb,ZAGREBAČKI HOLDING, društvo s ograničenom odgovornošću za javni prijevoz, opskrbu vodom, održavanje čistoće, putnička a, OIB 85584865987, Ulica grada Vukovara 41,10000 Zagreb,Hrvatske vode, pravna osoba za upravljanje vodama, OIB 28921383001, Grada Vukovara 220,10000 Zagreb,FINA - poslovnica Velika Gorica - posrednik Terezija Martinović, Trg kralja Tomislava 33,10410 Velika Gorica,GRADSKO STAMBENO GOSPODARSTVO VELIKA GORICA d.o.o., OIB 15860024937, Ulica kneza Ljudevita Posavskog 45,10410 Velika Gorica</izvorni_sadrzaj>
    <derivirana_varijabla naziv="DomainObject.Predmet.StrankaWithAdressOIB_1">Suzana Srečić, OIB 90047877527, Dr. Jurja Dobrile 22,10410 Velika Gorica,VIPnet, društvo s ograničenom odgovornošću za usluge javnih telekomunikacija, OIB 29524210204, Vrtni put 1,10000 Zagreb,Linija razvoja d.o.o. za trgovinu i usluge u stečaju, OIB 00572297959, Ilica 54,10000 Zagreb,Hrvatski Telekom d.d., OIB 81793146560, Roberta Frangeša Mihanovića 9,10000 Zagreb,CEI Zagreb društvo s ograničenom odgovornošću za usluge, OIB 57423921801, Ulica Većeslava Holjevca 40,10000 Zagreb,ZAGREBAČKA BANKA DIONIČKO DRUŠTVO, OIB 92963223473, Trg bana Josipa Jelačića 10,10000 Zagreb,VG Čistoća d.o.o. za održavanje čistoće, OIB 23915011506, Ulica kneza Ljudevita Posavskog 45,10410 Velika Gorica,H1 TELEKOM dioničko društvo za telekomunikacijske usluge, OIB 88551335012, Dračevac 2/d,21000 Split,MERCATOR - H  društvo s ograničenom odgovornošću za trgovinu i proizvodnju, OIB 10045107278, Ljudevita Posavskog 5,10360 Sesvete,VG Vodoopskrba d.o.o. za vodoopskrbu i odvodnju, OIB 62462242629, Ulica kneza Ljudevita Posavskog 45,10410 Velika Gorica,HEP-TOPLINARSTVO d.o.o. za proizvodnju i distribuciju toplinske energije, OIB 15907062900, Miševečka 15/a,10000 Zagreb,Hrvatska radiotelevizija, OIB 68419124305, Prisavlje 3,10000 Zagreb,Grad Velika Gorica, OIB 75834963344, Trg kralja Tomislava 34,10410 Velika Gorica,BRUNATA društvo s ograničenom odgovornošću za proizvodnju i trgovinu mjernih instrumenata, OIB 32286915975, Palmotićeva 13,10000 Zagreb,Grad Zagreb, Gradski ured za prostorno uređenje, izgradnju grada, graditeljstvo, komunalne poslove i promet, OIB 61817894937, Jagićeva 31,10000 Zagreb,Prekršajni sud u Velikoj Gorici, OIB 84938892009, Trg kralja Tomislava 34,10410 Velika Gorica,Financijska agencija, OIB 85821130368, Ulica grada Vukovara 70,10000 Zagreb,ZAGREBAČKI HOLDING, društvo s ograničenom odgovornošću za javni prijevoz, opskrbu vodom, održavanje čistoće, putnička a, OIB 85584865987, Ulica grada Vukovara 41,10000 Zagreb,Hrvatske vode, pravna osoba za upravljanje vodama, OIB 28921383001, Grada Vukovara 220,10000 Zagreb,FINA - poslovnica Velika Gorica - posrednik Terezija Martinović, Trg kralja Tomislava 33,10410 Velika Gorica,GRADSKO STAMBENO GOSPODARSTVO VELIKA GORICA d.o.o., OIB 15860024937, Ulica kneza Ljudevita Posavskog 45,10410 Velika Gorica</derivirana_varijabla>
  </DomainObject.Predmet.StrankaWithAdressOIB>
  <DomainObject.Predmet.StrankaNazivFormated>
    <izvorni_sadrzaj>Suzana Srečić,VIPnet, društvo s ograničenom odgovornošću za usluge javnih telekomunikacija,Linija razvoja d.o.o. za trgovinu i usluge u stečaju,Hrvatski Telekom d.d.,CEI Zagreb društvo s ograničenom odgovornošću za usluge,ZAGREBAČKA BANKA DIONIČKO DRUŠTVO,VG Čistoća d.o.o. za održavanje čistoće,H1 TELEKOM dioničko društvo za telekomunikacijske usluge,MERCATOR - H  društvo s ograničenom odgovornošću za trgovinu i proizvodnju,VG Vodoopskrba d.o.o. za vodoopskrbu i odvodnju,HEP-TOPLINARSTVO d.o.o. za proizvodnju i distribuciju toplinske energije,Hrvatska radiotelevizija,Grad Velika Gorica,BRUNATA društvo s ograničenom odgovornošću za proizvodnju i trgovinu mjernih instrumenata,Grad Zagreb, Gradski ured za prostorno uređenje, izgradnju grada, graditeljstvo, komunalne poslove i promet,Prekršajni sud u Velikoj Gorici,Financijska agencija,ZAGREBAČKI HOLDING, društvo s ograničenom odgovornošću za javni prijevoz, opskrbu vodom, održavanje čistoće, putnička a,Hrvatske vode, pravna osoba za upravljanje vodama,FINA - poslovnica Velika Gorica - posrednik Terezija Martinović,GRADSKO STAMBENO GOSPODARSTVO VELIKA GORICA d.o.o.</izvorni_sadrzaj>
    <derivirana_varijabla naziv="DomainObject.Predmet.StrankaNazivFormated_1">Suzana Srečić,VIPnet, društvo s ograničenom odgovornošću za usluge javnih telekomunikacija,Linija razvoja d.o.o. za trgovinu i usluge u stečaju,Hrvatski Telekom d.d.,CEI Zagreb društvo s ograničenom odgovornošću za usluge,ZAGREBAČKA BANKA DIONIČKO DRUŠTVO,VG Čistoća d.o.o. za održavanje čistoće,H1 TELEKOM dioničko društvo za telekomunikacijske usluge,MERCATOR - H  društvo s ograničenom odgovornošću za trgovinu i proizvodnju,VG Vodoopskrba d.o.o. za vodoopskrbu i odvodnju,HEP-TOPLINARSTVO d.o.o. za proizvodnju i distribuciju toplinske energije,Hrvatska radiotelevizija,Grad Velika Gorica,BRUNATA društvo s ograničenom odgovornošću za proizvodnju i trgovinu mjernih instrumenata,Grad Zagreb, Gradski ured za prostorno uređenje, izgradnju grada, graditeljstvo, komunalne poslove i promet,Prekršajni sud u Velikoj Gorici,Financijska agencija,ZAGREBAČKI HOLDING, društvo s ograničenom odgovornošću za javni prijevoz, opskrbu vodom, održavanje čistoće, putnička a,Hrvatske vode, pravna osoba za upravljanje vodama,FINA - poslovnica Velika Gorica - posrednik Terezija Martinović,GRADSKO STAMBENO GOSPODARSTVO VELIKA GORICA d.o.o.</derivirana_varijabla>
  </DomainObject.Predmet.StrankaNazivFormated>
  <DomainObject.Predmet.StrankaNazivFormatedOIB>
    <izvorni_sadrzaj>Suzana Srečić, OIB 90047877527,VIPnet, društvo s ograničenom odgovornošću za usluge javnih telekomunikacija, OIB 29524210204,Linija razvoja d.o.o. za trgovinu i usluge u stečaju, OIB 00572297959,Hrvatski Telekom d.d., OIB 81793146560,CEI Zagreb društvo s ograničenom odgovornošću za usluge, OIB 57423921801,ZAGREBAČKA BANKA DIONIČKO DRUŠTVO, OIB 92963223473,VG Čistoća d.o.o. za održavanje čistoće, OIB 23915011506,H1 TELEKOM dioničko društvo za telekomunikacijske usluge, OIB 88551335012,MERCATOR - H  društvo s ograničenom odgovornošću za trgovinu i proizvodnju, OIB 10045107278,VG Vodoopskrba d.o.o. za vodoopskrbu i odvodnju, OIB 62462242629,HEP-TOPLINARSTVO d.o.o. za proizvodnju i distribuciju toplinske energije, OIB 15907062900,Hrvatska radiotelevizija, OIB 68419124305,Grad Velika Gorica, OIB 75834963344,BRUNATA društvo s ograničenom odgovornošću za proizvodnju i trgovinu mjernih instrumenata, OIB 32286915975,Grad Zagreb, Gradski ured za prostorno uređenje, izgradnju grada, graditeljstvo, komunalne poslove i promet, OIB 61817894937,Prekršajni sud u Velikoj Gorici, OIB 84938892009,Financijska agencija, OIB 85821130368,ZAGREBAČKI HOLDING, društvo s ograničenom odgovornošću za javni prijevoz, opskrbu vodom, održavanje čistoće, putnička a, OIB 85584865987,Hrvatske vode, pravna osoba za upravljanje vodama, OIB 28921383001,FINA - poslovnica Velika Gorica - posrednik Terezija Martinović,GRADSKO STAMBENO GOSPODARSTVO VELIKA GORICA d.o.o., OIB 15860024937</izvorni_sadrzaj>
    <derivirana_varijabla naziv="DomainObject.Predmet.StrankaNazivFormatedOIB_1">Suzana Srečić, OIB 90047877527,VIPnet, društvo s ograničenom odgovornošću za usluge javnih telekomunikacija, OIB 29524210204,Linija razvoja d.o.o. za trgovinu i usluge u stečaju, OIB 00572297959,Hrvatski Telekom d.d., OIB 81793146560,CEI Zagreb društvo s ograničenom odgovornošću za usluge, OIB 57423921801,ZAGREBAČKA BANKA DIONIČKO DRUŠTVO, OIB 92963223473,VG Čistoća d.o.o. za održavanje čistoće, OIB 23915011506,H1 TELEKOM dioničko društvo za telekomunikacijske usluge, OIB 88551335012,MERCATOR - H  društvo s ograničenom odgovornošću za trgovinu i proizvodnju, OIB 10045107278,VG Vodoopskrba d.o.o. za vodoopskrbu i odvodnju, OIB 62462242629,HEP-TOPLINARSTVO d.o.o. za proizvodnju i distribuciju toplinske energije, OIB 15907062900,Hrvatska radiotelevizija, OIB 68419124305,Grad Velika Gorica, OIB 75834963344,BRUNATA društvo s ograničenom odgovornošću za proizvodnju i trgovinu mjernih instrumenata, OIB 32286915975,Grad Zagreb, Gradski ured za prostorno uređenje, izgradnju grada, graditeljstvo, komunalne poslove i promet, OIB 61817894937,Prekršajni sud u Velikoj Gorici, OIB 84938892009,Financijska agencija, OIB 85821130368,ZAGREBAČKI HOLDING, društvo s ograničenom odgovornošću za javni prijevoz, opskrbu vodom, održavanje čistoće, putnička a, OIB 85584865987,Hrvatske vode, pravna osoba za upravljanje vodama, OIB 28921383001,FINA - poslovnica Velika Gorica - posrednik Terezija Martinović,GRADSKO STAMBENO GOSPODARSTVO VELIKA GORICA d.o.o., OIB 15860024937</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Ana Klobučar</izvorni_sadrzaj>
    <derivirana_varijabla naziv="DomainObject.Predmet.Zapisnicar_1">Ana Klobučar</derivirana_varijabla>
  </DomainObject.Predmet.Zapisnicar>
  <DomainObject.Predmet.StrankaListFormated>
    <izvorni_sadrzaj>
      <item>Suzana Srečić</item>
      <item>VIPnet, društvo s ograničenom odgovornošću za usluge javnih telekomunikacija</item>
      <item>Linija razvoja d.o.o. za trgovinu i usluge u stečaju</item>
      <item>Hrvatski Telekom d.d.</item>
      <item>CEI Zagreb društvo s ograničenom odgovornošću za usluge zastupanog po punomoćniku Odvj. Vlatka Nadramija</item>
      <item>ZAGREBAČKA BANKA DIONIČKO DRUŠTVO zastupanog po punomoćniku Odvj.  Miljenka Klasić</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 zastupanog po punomoćniku OD Hanžekovič &amp; Partneri d.o.o.</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GRADSKO STAMBENO GOSPODARSTVO VELIKA GORICA d.o.o.</item>
    </izvorni_sadrzaj>
    <derivirana_varijabla naziv="DomainObject.Predmet.StrankaListFormated_1">
      <item>Suzana Srečić</item>
      <item>VIPnet, društvo s ograničenom odgovornošću za usluge javnih telekomunikacija</item>
      <item>Linija razvoja d.o.o. za trgovinu i usluge u stečaju</item>
      <item>Hrvatski Telekom d.d.</item>
      <item>CEI Zagreb društvo s ograničenom odgovornošću za usluge zastupanog po punomoćniku Odvj. Vlatka Nadramija</item>
      <item>ZAGREBAČKA BANKA DIONIČKO DRUŠTVO zastupanog po punomoćniku Odvj.  Miljenka Klasić</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 zastupanog po punomoćniku OD Hanžekovič &amp; Partneri d.o.o.</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GRADSKO STAMBENO GOSPODARSTVO VELIKA GORICA d.o.o.</item>
    </derivirana_varijabla>
  </DomainObject.Predmet.StrankaListFormated>
  <DomainObject.Predmet.StrankaListFormatedOIB>
    <izvorni_sadrzaj>
      <item>Suzana Srečić, OIB 90047877527</item>
      <item>VIPnet, društvo s ograničenom odgovornošću za usluge javnih telekomunikacija, OIB 29524210204</item>
      <item>Linija razvoja d.o.o. za trgovinu i usluge u stečaju, OIB 00572297959</item>
      <item>Hrvatski Telekom d.d., OIB 81793146560</item>
      <item>CEI Zagreb društvo s ograničenom odgovornošću za usluge, OIB 57423921801 zastupanog po punomoćniku Odvj. Vlatka Nadramija</item>
      <item>ZAGREBAČKA BANKA DIONIČKO DRUŠTVO, OIB 92963223473 zastupanog po punomoćniku Odvj.  Miljenka Klasić</item>
      <item>VG Čistoća d.o.o. za održavanje čistoće, OIB 23915011506</item>
      <item>H1 TELEKOM dioničko društvo za telekomunikacijske usluge, OIB 88551335012</item>
      <item>MERCATOR - H  društvo s ograničenom odgovornošću za trgovinu i proizvodnju, OIB 10045107278</item>
      <item>VG Vodoopskrba d.o.o. za vodoopskrbu i odvodnju, OIB 62462242629</item>
      <item>HEP-TOPLINARSTVO d.o.o. za proizvodnju i distribuciju toplinske energije, OIB 15907062900</item>
      <item>Hrvatska radiotelevizija, OIB 68419124305 zastupanog po punomoćniku OD Hanžekovič &amp; Partneri d.o.o.</item>
      <item>Grad Velika Gorica, OIB 75834963344</item>
      <item>BRUNATA društvo s ograničenom odgovornošću za proizvodnju i trgovinu mjernih instrumenata, OIB 32286915975</item>
      <item>Grad Zagreb, Gradski ured za prostorno uređenje, izgradnju grada, graditeljstvo, komunalne poslove i promet, OIB 61817894937</item>
      <item>Prekršajni sud u Velikoj Gorici, OIB 84938892009</item>
      <item>Financijska agencija, OIB 85821130368</item>
      <item>ZAGREBAČKI HOLDING, društvo s ograničenom odgovornošću za javni prijevoz, opskrbu vodom, održavanje čistoće, putnička a, OIB 85584865987</item>
      <item>Hrvatske vode, pravna osoba za upravljanje vodama, OIB 28921383001</item>
      <item>FINA - poslovnica Velika Gorica - posrednik Terezija Martinović</item>
      <item>GRADSKO STAMBENO GOSPODARSTVO VELIKA GORICA d.o.o., OIB 15860024937</item>
    </izvorni_sadrzaj>
    <derivirana_varijabla naziv="DomainObject.Predmet.StrankaListFormatedOIB_1">
      <item>Suzana Srečić, OIB 90047877527</item>
      <item>VIPnet, društvo s ograničenom odgovornošću za usluge javnih telekomunikacija, OIB 29524210204</item>
      <item>Linija razvoja d.o.o. za trgovinu i usluge u stečaju, OIB 00572297959</item>
      <item>Hrvatski Telekom d.d., OIB 81793146560</item>
      <item>CEI Zagreb društvo s ograničenom odgovornošću za usluge, OIB 57423921801 zastupanog po punomoćniku Odvj. Vlatka Nadramija</item>
      <item>ZAGREBAČKA BANKA DIONIČKO DRUŠTVO, OIB 92963223473 zastupanog po punomoćniku Odvj.  Miljenka Klasić</item>
      <item>VG Čistoća d.o.o. za održavanje čistoće, OIB 23915011506</item>
      <item>H1 TELEKOM dioničko društvo za telekomunikacijske usluge, OIB 88551335012</item>
      <item>MERCATOR - H  društvo s ograničenom odgovornošću za trgovinu i proizvodnju, OIB 10045107278</item>
      <item>VG Vodoopskrba d.o.o. za vodoopskrbu i odvodnju, OIB 62462242629</item>
      <item>HEP-TOPLINARSTVO d.o.o. za proizvodnju i distribuciju toplinske energije, OIB 15907062900</item>
      <item>Hrvatska radiotelevizija, OIB 68419124305 zastupanog po punomoćniku OD Hanžekovič &amp; Partneri d.o.o.</item>
      <item>Grad Velika Gorica, OIB 75834963344</item>
      <item>BRUNATA društvo s ograničenom odgovornošću za proizvodnju i trgovinu mjernih instrumenata, OIB 32286915975</item>
      <item>Grad Zagreb, Gradski ured za prostorno uređenje, izgradnju grada, graditeljstvo, komunalne poslove i promet, OIB 61817894937</item>
      <item>Prekršajni sud u Velikoj Gorici, OIB 84938892009</item>
      <item>Financijska agencija, OIB 85821130368</item>
      <item>ZAGREBAČKI HOLDING, društvo s ograničenom odgovornošću za javni prijevoz, opskrbu vodom, održavanje čistoće, putnička a, OIB 85584865987</item>
      <item>Hrvatske vode, pravna osoba za upravljanje vodama, OIB 28921383001</item>
      <item>FINA - poslovnica Velika Gorica - posrednik Terezija Martinović</item>
      <item>GRADSKO STAMBENO GOSPODARSTVO VELIKA GORICA d.o.o., OIB 15860024937</item>
    </derivirana_varijabla>
  </DomainObject.Predmet.StrankaListFormatedOIB>
  <DomainObject.Predmet.StrankaListFormatedWithAdress>
    <izvorni_sadrzaj>
      <item>Suzana Srečić, Dr. Jurja Dobrile 22, 10410 Velika Gorica</item>
      <item>VIPnet, društvo s ograničenom odgovornošću za usluge javnih telekomunikacija, Vrtni put 1, 10000 Zagreb</item>
      <item>Linija razvoja d.o.o. za trgovinu i usluge u stečaju, Ilica 54, 10000 Zagreb</item>
      <item>Hrvatski Telekom d.d., Roberta Frangeša Mihanovića 9, 10000 Zagreb</item>
      <item>CEI Zagreb društvo s ograničenom odgovornošću za usluge, Ulica Većeslava Holjevca 40, 10000 Zagreb zastupanog po punomoćniku Odvj. Vlatka Nadramija</item>
      <item>ZAGREBAČKA BANKA DIONIČKO DRUŠTVO, Trg bana Josipa Jelačića 10, 10000 Zagreb zastupanog po punomoćniku Odvj.  Miljenka Klasić</item>
      <item>VG Čistoća d.o.o. za održavanje čistoće, Ulica kneza Ljudevita Posavskog 45, 10410 Velika Gorica</item>
      <item>H1 TELEKOM dioničko društvo za telekomunikacijske usluge, Dračevac 2/d, 21000 Split</item>
      <item>MERCATOR - H  društvo s ograničenom odgovornošću za trgovinu i proizvodnju, Ljudevita Posavskog 5, 10360 Sesvete</item>
      <item>VG Vodoopskrba d.o.o. za vodoopskrbu i odvodnju, Ulica kneza Ljudevita Posavskog 45, 10410 Velika Gorica</item>
      <item>HEP-TOPLINARSTVO d.o.o. za proizvodnju i distribuciju toplinske energije, Miševečka 15/a, 10000 Zagreb</item>
      <item>Hrvatska radiotelevizija, Prisavlje 3, 10000 Zagreb zastupanog po punomoćniku OD Hanžekovič &amp; Partneri d.o.o.</item>
      <item>Grad Velika Gorica, Trg kralja Tomislava 34, 10410 Velika Gorica</item>
      <item>BRUNATA društvo s ograničenom odgovornošću za proizvodnju i trgovinu mjernih instrumenata, Palmotićeva 13, 10000 Zagreb</item>
      <item>Grad Zagreb, Gradski ured za prostorno uređenje, izgradnju grada, graditeljstvo, komunalne poslove i promet, Jagićeva 31, 10000 Zagreb</item>
      <item>Prekršajni sud u Velikoj Gorici, Trg kralja Tomislava 34, 10410 Velika Gorica</item>
      <item>Financijska agencija, Ulica grada Vukovara 70, 10000 Zagreb</item>
      <item>ZAGREBAČKI HOLDING, društvo s ograničenom odgovornošću za javni prijevoz, opskrbu vodom, održavanje čistoće, putnička a, Ulica grada Vukovara 41, 10000 Zagreb</item>
      <item>Hrvatske vode, pravna osoba za upravljanje vodama, Grada Vukovara 220, 10000 Zagreb</item>
      <item>FINA - poslovnica Velika Gorica - posrednik Terezija Martinović, Trg kralja Tomislava 33, 10410 Velika Gorica</item>
      <item>GRADSKO STAMBENO GOSPODARSTVO VELIKA GORICA d.o.o., Ulica kneza Ljudevita Posavskog 45, 10410 Velika Gorica</item>
    </izvorni_sadrzaj>
    <derivirana_varijabla naziv="DomainObject.Predmet.StrankaListFormatedWithAdress_1">
      <item>Suzana Srečić, Dr. Jurja Dobrile 22, 10410 Velika Gorica</item>
      <item>VIPnet, društvo s ograničenom odgovornošću za usluge javnih telekomunikacija, Vrtni put 1, 10000 Zagreb</item>
      <item>Linija razvoja d.o.o. za trgovinu i usluge u stečaju, Ilica 54, 10000 Zagreb</item>
      <item>Hrvatski Telekom d.d., Roberta Frangeša Mihanovića 9, 10000 Zagreb</item>
      <item>CEI Zagreb društvo s ograničenom odgovornošću za usluge, Ulica Većeslava Holjevca 40, 10000 Zagreb zastupanog po punomoćniku Odvj. Vlatka Nadramija</item>
      <item>ZAGREBAČKA BANKA DIONIČKO DRUŠTVO, Trg bana Josipa Jelačića 10, 10000 Zagreb zastupanog po punomoćniku Odvj.  Miljenka Klasić</item>
      <item>VG Čistoća d.o.o. za održavanje čistoće, Ulica kneza Ljudevita Posavskog 45, 10410 Velika Gorica</item>
      <item>H1 TELEKOM dioničko društvo za telekomunikacijske usluge, Dračevac 2/d, 21000 Split</item>
      <item>MERCATOR - H  društvo s ograničenom odgovornošću za trgovinu i proizvodnju, Ljudevita Posavskog 5, 10360 Sesvete</item>
      <item>VG Vodoopskrba d.o.o. za vodoopskrbu i odvodnju, Ulica kneza Ljudevita Posavskog 45, 10410 Velika Gorica</item>
      <item>HEP-TOPLINARSTVO d.o.o. za proizvodnju i distribuciju toplinske energije, Miševečka 15/a, 10000 Zagreb</item>
      <item>Hrvatska radiotelevizija, Prisavlje 3, 10000 Zagreb zastupanog po punomoćniku OD Hanžekovič &amp; Partneri d.o.o.</item>
      <item>Grad Velika Gorica, Trg kralja Tomislava 34, 10410 Velika Gorica</item>
      <item>BRUNATA društvo s ograničenom odgovornošću za proizvodnju i trgovinu mjernih instrumenata, Palmotićeva 13, 10000 Zagreb</item>
      <item>Grad Zagreb, Gradski ured za prostorno uređenje, izgradnju grada, graditeljstvo, komunalne poslove i promet, Jagićeva 31, 10000 Zagreb</item>
      <item>Prekršajni sud u Velikoj Gorici, Trg kralja Tomislava 34, 10410 Velika Gorica</item>
      <item>Financijska agencija, Ulica grada Vukovara 70, 10000 Zagreb</item>
      <item>ZAGREBAČKI HOLDING, društvo s ograničenom odgovornošću za javni prijevoz, opskrbu vodom, održavanje čistoće, putnička a, Ulica grada Vukovara 41, 10000 Zagreb</item>
      <item>Hrvatske vode, pravna osoba za upravljanje vodama, Grada Vukovara 220, 10000 Zagreb</item>
      <item>FINA - poslovnica Velika Gorica - posrednik Terezija Martinović, Trg kralja Tomislava 33, 10410 Velika Gorica</item>
      <item>GRADSKO STAMBENO GOSPODARSTVO VELIKA GORICA d.o.o., Ulica kneza Ljudevita Posavskog 45, 10410 Velika Gorica</item>
    </derivirana_varijabla>
  </DomainObject.Predmet.StrankaListFormatedWithAdress>
  <DomainObject.Predmet.StrankaListFormatedWithAdressOIB>
    <izvorni_sadrzaj>
      <item>Suzana Srečić, OIB 90047877527, Dr. Jurja Dobrile 22, 10410 Velika Gorica</item>
      <item>VIPnet, društvo s ograničenom odgovornošću za usluge javnih telekomunikacija, OIB 29524210204, Vrtni put 1, 10000 Zagreb</item>
      <item>Linija razvoja d.o.o. za trgovinu i usluge u stečaju, OIB 00572297959, Ilica 54, 10000 Zagreb</item>
      <item>Hrvatski Telekom d.d., OIB 81793146560, Roberta Frangeša Mihanovića 9, 10000 Zagreb</item>
      <item>CEI Zagreb društvo s ograničenom odgovornošću za usluge, OIB 57423921801, Ulica Većeslava Holjevca 40, 10000 Zagreb zastupanog po punomoćniku Odvj. Vlatka Nadramija</item>
      <item>ZAGREBAČKA BANKA DIONIČKO DRUŠTVO, OIB 92963223473, Trg bana Josipa Jelačića 10, 10000 Zagreb zastupanog po punomoćniku Odvj.  Miljenka Klasić</item>
      <item>VG Čistoća d.o.o. za održavanje čistoće, OIB 23915011506, Ulica kneza Ljudevita Posavskog 45, 10410 Velika Gorica</item>
      <item>H1 TELEKOM dioničko društvo za telekomunikacijske usluge, OIB 88551335012, Dračevac 2/d, 21000 Split</item>
      <item>MERCATOR - H  društvo s ograničenom odgovornošću za trgovinu i proizvodnju, OIB 10045107278, Ljudevita Posavskog 5, 10360 Sesvete</item>
      <item>VG Vodoopskrba d.o.o. za vodoopskrbu i odvodnju, OIB 62462242629, Ulica kneza Ljudevita Posavskog 45, 10410 Velika Gorica</item>
      <item>HEP-TOPLINARSTVO d.o.o. za proizvodnju i distribuciju toplinske energije, OIB 15907062900, Miševečka 15/a, 10000 Zagreb</item>
      <item>Hrvatska radiotelevizija, OIB 68419124305, Prisavlje 3, 10000 Zagreb zastupanog po punomoćniku OD Hanžekovič &amp; Partneri d.o.o.</item>
      <item>Grad Velika Gorica, OIB 75834963344, Trg kralja Tomislava 34, 10410 Velika Gorica</item>
      <item>BRUNATA društvo s ograničenom odgovornošću za proizvodnju i trgovinu mjernih instrumenata, OIB 32286915975, Palmotićeva 13, 10000 Zagreb</item>
      <item>Grad Zagreb, Gradski ured za prostorno uređenje, izgradnju grada, graditeljstvo, komunalne poslove i promet, OIB 61817894937, Jagićeva 31, 10000 Zagreb</item>
      <item>Prekršajni sud u Velikoj Gorici, OIB 84938892009, Trg kralja Tomislava 34, 10410 Velika Gorica</item>
      <item>Financijska agencija, OIB 85821130368, Ulica grada Vukovara 70, 10000 Zagreb</item>
      <item>ZAGREBAČKI HOLDING, društvo s ograničenom odgovornošću za javni prijevoz, opskrbu vodom, održavanje čistoće, putnička a, OIB 85584865987, Ulica grada Vukovara 41, 10000 Zagreb</item>
      <item>Hrvatske vode, pravna osoba za upravljanje vodama, OIB 28921383001, Grada Vukovara 220, 10000 Zagreb</item>
      <item>FINA - poslovnica Velika Gorica - posrednik Terezija Martinović, Trg kralja Tomislava 33, 10410 Velika Gorica</item>
      <item>GRADSKO STAMBENO GOSPODARSTVO VELIKA GORICA d.o.o., OIB 15860024937, Ulica kneza Ljudevita Posavskog 45, 10410 Velika Gorica</item>
    </izvorni_sadrzaj>
    <derivirana_varijabla naziv="DomainObject.Predmet.StrankaListFormatedWithAdressOIB_1">
      <item>Suzana Srečić, OIB 90047877527, Dr. Jurja Dobrile 22, 10410 Velika Gorica</item>
      <item>VIPnet, društvo s ograničenom odgovornošću za usluge javnih telekomunikacija, OIB 29524210204, Vrtni put 1, 10000 Zagreb</item>
      <item>Linija razvoja d.o.o. za trgovinu i usluge u stečaju, OIB 00572297959, Ilica 54, 10000 Zagreb</item>
      <item>Hrvatski Telekom d.d., OIB 81793146560, Roberta Frangeša Mihanovića 9, 10000 Zagreb</item>
      <item>CEI Zagreb društvo s ograničenom odgovornošću za usluge, OIB 57423921801, Ulica Većeslava Holjevca 40, 10000 Zagreb zastupanog po punomoćniku Odvj. Vlatka Nadramija</item>
      <item>ZAGREBAČKA BANKA DIONIČKO DRUŠTVO, OIB 92963223473, Trg bana Josipa Jelačića 10, 10000 Zagreb zastupanog po punomoćniku Odvj.  Miljenka Klasić</item>
      <item>VG Čistoća d.o.o. za održavanje čistoće, OIB 23915011506, Ulica kneza Ljudevita Posavskog 45, 10410 Velika Gorica</item>
      <item>H1 TELEKOM dioničko društvo za telekomunikacijske usluge, OIB 88551335012, Dračevac 2/d, 21000 Split</item>
      <item>MERCATOR - H  društvo s ograničenom odgovornošću za trgovinu i proizvodnju, OIB 10045107278, Ljudevita Posavskog 5, 10360 Sesvete</item>
      <item>VG Vodoopskrba d.o.o. za vodoopskrbu i odvodnju, OIB 62462242629, Ulica kneza Ljudevita Posavskog 45, 10410 Velika Gorica</item>
      <item>HEP-TOPLINARSTVO d.o.o. za proizvodnju i distribuciju toplinske energije, OIB 15907062900, Miševečka 15/a, 10000 Zagreb</item>
      <item>Hrvatska radiotelevizija, OIB 68419124305, Prisavlje 3, 10000 Zagreb zastupanog po punomoćniku OD Hanžekovič &amp; Partneri d.o.o.</item>
      <item>Grad Velika Gorica, OIB 75834963344, Trg kralja Tomislava 34, 10410 Velika Gorica</item>
      <item>BRUNATA društvo s ograničenom odgovornošću za proizvodnju i trgovinu mjernih instrumenata, OIB 32286915975, Palmotićeva 13, 10000 Zagreb</item>
      <item>Grad Zagreb, Gradski ured za prostorno uređenje, izgradnju grada, graditeljstvo, komunalne poslove i promet, OIB 61817894937, Jagićeva 31, 10000 Zagreb</item>
      <item>Prekršajni sud u Velikoj Gorici, OIB 84938892009, Trg kralja Tomislava 34, 10410 Velika Gorica</item>
      <item>Financijska agencija, OIB 85821130368, Ulica grada Vukovara 70, 10000 Zagreb</item>
      <item>ZAGREBAČKI HOLDING, društvo s ograničenom odgovornošću za javni prijevoz, opskrbu vodom, održavanje čistoće, putnička a, OIB 85584865987, Ulica grada Vukovara 41, 10000 Zagreb</item>
      <item>Hrvatske vode, pravna osoba za upravljanje vodama, OIB 28921383001, Grada Vukovara 220, 10000 Zagreb</item>
      <item>FINA - poslovnica Velika Gorica - posrednik Terezija Martinović, Trg kralja Tomislava 33, 10410 Velika Gorica</item>
      <item>GRADSKO STAMBENO GOSPODARSTVO VELIKA GORICA d.o.o., OIB 15860024937, Ulica kneza Ljudevita Posavskog 45, 10410 Velika Gorica</item>
    </derivirana_varijabla>
  </DomainObject.Predmet.StrankaListFormatedWithAdressOIB>
  <DomainObject.Predmet.StrankaListNazivFormated>
    <izvorni_sadrzaj>
      <item>Suzana Srečić</item>
      <item>VIPnet, društvo s ograničenom odgovornošću za usluge javnih telekomunikacija</item>
      <item>Linija razvoja d.o.o. za trgovinu i usluge u stečaju</item>
      <item>Hrvatski Telekom d.d.</item>
      <item>CEI Zagreb društvo s ograničenom odgovornošću za usluge</item>
      <item>ZAGREBAČKA BANKA DIONIČKO DRUŠTVO</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GRADSKO STAMBENO GOSPODARSTVO VELIKA GORICA d.o.o.</item>
    </izvorni_sadrzaj>
    <derivirana_varijabla naziv="DomainObject.Predmet.StrankaListNazivFormated_1">
      <item>Suzana Srečić</item>
      <item>VIPnet, društvo s ograničenom odgovornošću za usluge javnih telekomunikacija</item>
      <item>Linija razvoja d.o.o. za trgovinu i usluge u stečaju</item>
      <item>Hrvatski Telekom d.d.</item>
      <item>CEI Zagreb društvo s ograničenom odgovornošću za usluge</item>
      <item>ZAGREBAČKA BANKA DIONIČKO DRUŠTVO</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GRADSKO STAMBENO GOSPODARSTVO VELIKA GORICA d.o.o.</item>
    </derivirana_varijabla>
  </DomainObject.Predmet.StrankaListNazivFormated>
  <DomainObject.Predmet.StrankaListNazivFormatedOIB>
    <izvorni_sadrzaj>
      <item>Suzana Srečić, OIB 90047877527</item>
      <item>VIPnet, društvo s ograničenom odgovornošću za usluge javnih telekomunikacija, OIB 29524210204</item>
      <item>Linija razvoja d.o.o. za trgovinu i usluge u stečaju, OIB 00572297959</item>
      <item>Hrvatski Telekom d.d., OIB 81793146560</item>
      <item>CEI Zagreb društvo s ograničenom odgovornošću za usluge, OIB 57423921801</item>
      <item>ZAGREBAČKA BANKA DIONIČKO DRUŠTVO, OIB 92963223473</item>
      <item>VG Čistoća d.o.o. za održavanje čistoće, OIB 23915011506</item>
      <item>H1 TELEKOM dioničko društvo za telekomunikacijske usluge, OIB 88551335012</item>
      <item>MERCATOR - H  društvo s ograničenom odgovornošću za trgovinu i proizvodnju, OIB 10045107278</item>
      <item>VG Vodoopskrba d.o.o. za vodoopskrbu i odvodnju, OIB 62462242629</item>
      <item>HEP-TOPLINARSTVO d.o.o. za proizvodnju i distribuciju toplinske energije, OIB 15907062900</item>
      <item>Hrvatska radiotelevizija, OIB 68419124305</item>
      <item>Grad Velika Gorica, OIB 75834963344</item>
      <item>BRUNATA društvo s ograničenom odgovornošću za proizvodnju i trgovinu mjernih instrumenata, OIB 32286915975</item>
      <item>Grad Zagreb, Gradski ured za prostorno uređenje, izgradnju grada, graditeljstvo, komunalne poslove i promet, OIB 61817894937</item>
      <item>Prekršajni sud u Velikoj Gorici, OIB 84938892009</item>
      <item>Financijska agencija, OIB 85821130368</item>
      <item>ZAGREBAČKI HOLDING, društvo s ograničenom odgovornošću za javni prijevoz, opskrbu vodom, održavanje čistoće, putnička a, OIB 85584865987</item>
      <item>Hrvatske vode, pravna osoba za upravljanje vodama, OIB 28921383001</item>
      <item>FINA - poslovnica Velika Gorica - posrednik Terezija Martinović</item>
      <item>GRADSKO STAMBENO GOSPODARSTVO VELIKA GORICA d.o.o., OIB 15860024937</item>
    </izvorni_sadrzaj>
    <derivirana_varijabla naziv="DomainObject.Predmet.StrankaListNazivFormatedOIB_1">
      <item>Suzana Srečić, OIB 90047877527</item>
      <item>VIPnet, društvo s ograničenom odgovornošću za usluge javnih telekomunikacija, OIB 29524210204</item>
      <item>Linija razvoja d.o.o. za trgovinu i usluge u stečaju, OIB 00572297959</item>
      <item>Hrvatski Telekom d.d., OIB 81793146560</item>
      <item>CEI Zagreb društvo s ograničenom odgovornošću za usluge, OIB 57423921801</item>
      <item>ZAGREBAČKA BANKA DIONIČKO DRUŠTVO, OIB 92963223473</item>
      <item>VG Čistoća d.o.o. za održavanje čistoće, OIB 23915011506</item>
      <item>H1 TELEKOM dioničko društvo za telekomunikacijske usluge, OIB 88551335012</item>
      <item>MERCATOR - H  društvo s ograničenom odgovornošću za trgovinu i proizvodnju, OIB 10045107278</item>
      <item>VG Vodoopskrba d.o.o. za vodoopskrbu i odvodnju, OIB 62462242629</item>
      <item>HEP-TOPLINARSTVO d.o.o. za proizvodnju i distribuciju toplinske energije, OIB 15907062900</item>
      <item>Hrvatska radiotelevizija, OIB 68419124305</item>
      <item>Grad Velika Gorica, OIB 75834963344</item>
      <item>BRUNATA društvo s ograničenom odgovornošću za proizvodnju i trgovinu mjernih instrumenata, OIB 32286915975</item>
      <item>Grad Zagreb, Gradski ured za prostorno uređenje, izgradnju grada, graditeljstvo, komunalne poslove i promet, OIB 61817894937</item>
      <item>Prekršajni sud u Velikoj Gorici, OIB 84938892009</item>
      <item>Financijska agencija, OIB 85821130368</item>
      <item>ZAGREBAČKI HOLDING, društvo s ograničenom odgovornošću za javni prijevoz, opskrbu vodom, održavanje čistoće, putnička a, OIB 85584865987</item>
      <item>Hrvatske vode, pravna osoba za upravljanje vodama, OIB 28921383001</item>
      <item>FINA - poslovnica Velika Gorica - posrednik Terezija Martinović</item>
      <item>GRADSKO STAMBENO GOSPODARSTVO VELIKA GORICA d.o.o., OIB 15860024937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 Vlatka Nadramija punomoćnik sudionika u postupku CEI Zagreb društvo s ograničenom odgovornošću za usluge</item>
      <item>Odvj.  Miljenka Klasić punomoćnik sudionika u postupku ZAGREBAČKA BANKA DIONIČKO DRUŠTVO</item>
      <item>OD Hanžekovič &amp; Partneri d.o.o. punomoćnik sudionika u postupku Hrvatska radiotelevizija</item>
      <item>OD Kos &amp; partneri j.t.d</item>
      <item>ODO Velika Gorica</item>
      <item>Odvj- Vesna Alaburić</item>
    </izvorni_sadrzaj>
    <derivirana_varijabla naziv="DomainObject.Predmet.OstaliListFormated_1">
      <item>Odvj. Vlatka Nadramija punomoćnik sudionika u postupku CEI Zagreb društvo s ograničenom odgovornošću za usluge</item>
      <item>Odvj.  Miljenka Klasić punomoćnik sudionika u postupku ZAGREBAČKA BANKA DIONIČKO DRUŠTVO</item>
      <item>OD Hanžekovič &amp; Partneri d.o.o. punomoćnik sudionika u postupku Hrvatska radiotelevizija</item>
      <item>OD Kos &amp; partneri j.t.d</item>
      <item>ODO Velika Gorica</item>
      <item>Odvj- Vesna Alaburić</item>
    </derivirana_varijabla>
  </DomainObject.Predmet.OstaliListFormated>
  <DomainObject.Predmet.OstaliListFormatedOIB>
    <izvorni_sadrzaj>
      <item>Odvj. Vlatka Nadramija punomoćnik sudionika u postupku CEI Zagreb društvo s ograničenom odgovornošću za usluge</item>
      <item>Odvj.  Miljenka Klasić punomoćnik sudionika u postupku ZAGREBAČKA BANKA DIONIČKO DRUŠTVO</item>
      <item>OD Hanžekovič &amp; Partneri d.o.o. punomoćnik sudionika u postupku Hrvatska radiotelevizija</item>
      <item>OD Kos &amp; partneri j.t.d</item>
      <item>ODO Velika Gorica</item>
      <item>Odvj- Vesna Alaburić</item>
    </izvorni_sadrzaj>
    <derivirana_varijabla naziv="DomainObject.Predmet.OstaliListFormatedOIB_1">
      <item>Odvj. Vlatka Nadramija punomoćnik sudionika u postupku CEI Zagreb društvo s ograničenom odgovornošću za usluge</item>
      <item>Odvj.  Miljenka Klasić punomoćnik sudionika u postupku ZAGREBAČKA BANKA DIONIČKO DRUŠTVO</item>
      <item>OD Hanžekovič &amp; Partneri d.o.o. punomoćnik sudionika u postupku Hrvatska radiotelevizija</item>
      <item>OD Kos &amp; partneri j.t.d</item>
      <item>ODO Velika Gorica</item>
      <item>Odvj- Vesna Alaburić</item>
    </derivirana_varijabla>
  </DomainObject.Predmet.OstaliListFormatedOIB>
  <DomainObject.Predmet.OstaliListFormatedWithAdress>
    <izvorni_sadrzaj>
      <item>Odvj. Vlatka Nadramija, Kranjčevićeva 10, 10000 Zagreb punomoćnik sudionika u postupku CEI Zagreb društvo s ograničenom odgovornošću za usluge</item>
      <item>Odvj.  Miljenka Klasić, F. Galovića 1A, 49000 Krapina punomoćnik sudionika u postupku ZAGREBAČKA BANKA DIONIČKO DRUŠTVO</item>
      <item>OD Hanžekovič &amp; Partneri d.o.o. punomoćnik sudionika u postupku Hrvatska radiotelevizija</item>
      <item>OD Kos &amp; partneri j.t.d</item>
      <item>ODO Velika Gorica</item>
      <item>Odvj- Vesna Alaburić</item>
    </izvorni_sadrzaj>
    <derivirana_varijabla naziv="DomainObject.Predmet.OstaliListFormatedWithAdress_1">
      <item>Odvj. Vlatka Nadramija, Kranjčevićeva 10, 10000 Zagreb punomoćnik sudionika u postupku CEI Zagreb društvo s ograničenom odgovornošću za usluge</item>
      <item>Odvj.  Miljenka Klasić, F. Galovića 1A, 49000 Krapina punomoćnik sudionika u postupku ZAGREBAČKA BANKA DIONIČKO DRUŠTVO</item>
      <item>OD Hanžekovič &amp; Partneri d.o.o. punomoćnik sudionika u postupku Hrvatska radiotelevizija</item>
      <item>OD Kos &amp; partneri j.t.d</item>
      <item>ODO Velika Gorica</item>
      <item>Odvj- Vesna Alaburić</item>
    </derivirana_varijabla>
  </DomainObject.Predmet.OstaliListFormatedWithAdress>
  <DomainObject.Predmet.OstaliListFormatedWithAdressOIB>
    <izvorni_sadrzaj>
      <item>Odvj. Vlatka Nadramija, Kranjčevićeva 10, 10000 Zagreb punomoćnik sudionika u postupku CEI Zagreb društvo s ograničenom odgovornošću za usluge</item>
      <item>Odvj.  Miljenka Klasić, F. Galovića 1A, 49000 Krapina punomoćnik sudionika u postupku ZAGREBAČKA BANKA DIONIČKO DRUŠTVO</item>
      <item>OD Hanžekovič &amp; Partneri d.o.o. punomoćnik sudionika u postupku Hrvatska radiotelevizija</item>
      <item>OD Kos &amp; partneri j.t.d</item>
      <item>ODO Velika Gorica</item>
      <item>Odvj- Vesna Alaburić</item>
    </izvorni_sadrzaj>
    <derivirana_varijabla naziv="DomainObject.Predmet.OstaliListFormatedWithAdressOIB_1">
      <item>Odvj. Vlatka Nadramija, Kranjčevićeva 10, 10000 Zagreb punomoćnik sudionika u postupku CEI Zagreb društvo s ograničenom odgovornošću za usluge</item>
      <item>Odvj.  Miljenka Klasić, F. Galovića 1A, 49000 Krapina punomoćnik sudionika u postupku ZAGREBAČKA BANKA DIONIČKO DRUŠTVO</item>
      <item>OD Hanžekovič &amp; Partneri d.o.o. punomoćnik sudionika u postupku Hrvatska radiotelevizija</item>
      <item>OD Kos &amp; partneri j.t.d</item>
      <item>ODO Velika Gorica</item>
      <item>Odvj- Vesna Alaburić</item>
    </derivirana_varijabla>
  </DomainObject.Predmet.OstaliListFormatedWithAdressOIB>
  <DomainObject.Predmet.OstaliListNazivFormated>
    <izvorni_sadrzaj>
      <item>Odvj. Vlatka Nadramija</item>
      <item>Odvj.  Miljenka Klasić</item>
      <item>OD Hanžekovič &amp; Partneri d.o.o.</item>
      <item>OD Kos &amp; partneri j.t.d</item>
      <item>ODO Velika Gorica</item>
      <item>Odvj- Vesna Alaburić</item>
    </izvorni_sadrzaj>
    <derivirana_varijabla naziv="DomainObject.Predmet.OstaliListNazivFormated_1">
      <item>Odvj. Vlatka Nadramija</item>
      <item>Odvj.  Miljenka Klasić</item>
      <item>OD Hanžekovič &amp; Partneri d.o.o.</item>
      <item>OD Kos &amp; partneri j.t.d</item>
      <item>ODO Velika Gorica</item>
      <item>Odvj- Vesna Alaburić</item>
    </derivirana_varijabla>
  </DomainObject.Predmet.OstaliListNazivFormated>
  <DomainObject.Predmet.OstaliListNazivFormatedOIB>
    <izvorni_sadrzaj>
      <item>Odvj. Vlatka Nadramija</item>
      <item>Odvj.  Miljenka Klasić</item>
      <item>OD Hanžekovič &amp; Partneri d.o.o.</item>
      <item>OD Kos &amp; partneri j.t.d</item>
      <item>ODO Velika Gorica</item>
      <item>Odvj- Vesna Alaburić</item>
    </izvorni_sadrzaj>
    <derivirana_varijabla naziv="DomainObject.Predmet.OstaliListNazivFormatedOIB_1">
      <item>Odvj. Vlatka Nadramija</item>
      <item>Odvj.  Miljenka Klasić</item>
      <item>OD Hanžekovič &amp; Partneri d.o.o.</item>
      <item>OD Kos &amp; partneri j.t.d</item>
      <item>ODO Velika Gorica</item>
      <item>Odvj- Vesna Alaburić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Suzana Srečić i dr.</izvorni_sadrzaj>
    <derivirana_varijabla naziv="DomainObject.Predmet.StrankaIDrugi_1">Suzana Srečić i dr.</derivirana_varijabla>
  </DomainObject.Predmet.StrankaIDrugi>
  <DomainObject.Predmet.ProtustrankaIDrugi>
    <izvorni_sadrzaj/>
    <derivirana_varijabla naziv="DomainObject.Predmet.ProtustrankaIDrugi_1"/>
  </DomainObject.Predmet.ProtustrankaIDrugi>
  <DomainObject.Predmet.StrankaIDrugiAdressOIB>
    <izvorni_sadrzaj>Suzana Srečić, OIB 90047877527, Dr. Jurja Dobrile 22, 10410 Velika Gorica i dr.</izvorni_sadrzaj>
    <derivirana_varijabla naziv="DomainObject.Predmet.StrankaIDrugiAdressOIB_1">Suzana Srečić, OIB 90047877527, Dr. Jurja Dobrile 22, 10410 Velika Gorica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Suzana Srečić</item>
      <item>VIPnet, društvo s ograničenom odgovornošću za usluge javnih telekomunikacija</item>
      <item>Linija razvoja d.o.o. za trgovinu i usluge u stečaju</item>
      <item>Hrvatski Telekom d.d.</item>
      <item>CEI Zagreb društvo s ograničenom odgovornošću za usluge</item>
      <item>ZAGREBAČKA BANKA DIONIČKO DRUŠTVO</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Odvj. Vlatka Nadramija</item>
      <item>Odvj.  Miljenka Klasić</item>
      <item>OD Hanžekovič &amp; Partneri d.o.o.</item>
      <item>OD Kos &amp; partneri j.t.d</item>
      <item>ODO Velika Gorica</item>
      <item>Odvj- Vesna Alaburić</item>
      <item>GRADSKO STAMBENO GOSPODARSTVO VELIKA GORICA d.o.o.</item>
    </izvorni_sadrzaj>
    <derivirana_varijabla naziv="DomainObject.Predmet.SudioniciListNaziv_1">
      <item>Suzana Srečić</item>
      <item>VIPnet, društvo s ograničenom odgovornošću za usluge javnih telekomunikacija</item>
      <item>Linija razvoja d.o.o. za trgovinu i usluge u stečaju</item>
      <item>Hrvatski Telekom d.d.</item>
      <item>CEI Zagreb društvo s ograničenom odgovornošću za usluge</item>
      <item>ZAGREBAČKA BANKA DIONIČKO DRUŠTVO</item>
      <item>VG Čistoća d.o.o. za održavanje čistoće</item>
      <item>H1 TELEKOM dioničko društvo za telekomunikacijske usluge</item>
      <item>MERCATOR - H  društvo s ograničenom odgovornošću za trgovinu i proizvodnju</item>
      <item>VG Vodoopskrba d.o.o. za vodoopskrbu i odvodnju</item>
      <item>HEP-TOPLINARSTVO d.o.o. za proizvodnju i distribuciju toplinske energije</item>
      <item>Hrvatska radiotelevizija</item>
      <item>Grad Velika Gorica</item>
      <item>BRUNATA društvo s ograničenom odgovornošću za proizvodnju i trgovinu mjernih instrumenata</item>
      <item>Grad Zagreb, Gradski ured za prostorno uređenje, izgradnju grada, graditeljstvo, komunalne poslove i promet</item>
      <item>Prekršajni sud u Velikoj Gorici</item>
      <item>Financijska agencija</item>
      <item>ZAGREBAČKI HOLDING, društvo s ograničenom odgovornošću za javni prijevoz, opskrbu vodom, održavanje čistoće, putnička a</item>
      <item>Hrvatske vode, pravna osoba za upravljanje vodama</item>
      <item>FINA - poslovnica Velika Gorica - posrednik Terezija Martinović</item>
      <item>Odvj. Vlatka Nadramija</item>
      <item>Odvj.  Miljenka Klasić</item>
      <item>OD Hanžekovič &amp; Partneri d.o.o.</item>
      <item>OD Kos &amp; partneri j.t.d</item>
      <item>ODO Velika Gorica</item>
      <item>Odvj- Vesna Alaburić</item>
      <item>GRADSKO STAMBENO GOSPODARSTVO VELIKA GORICA d.o.o.</item>
    </derivirana_varijabla>
  </DomainObject.Predmet.SudioniciListNaziv>
  <DomainObject.Predmet.SudioniciListAdressOIB>
    <izvorni_sadrzaj>
      <item>Suzana Srečić, OIB 90047877527, Dr. Jurja Dobrile 22,10410 Velika Gorica</item>
      <item>VIPnet, društvo s ograničenom odgovornošću za usluge javnih telekomunikacija, OIB 29524210204, Vrtni put 1,10000 Zagreb</item>
      <item>Linija razvoja d.o.o. za trgovinu i usluge u stečaju, OIB 00572297959, Ilica 54,10000 Zagreb</item>
      <item>Hrvatski Telekom d.d., OIB 81793146560, Roberta Frangeša Mihanovića 9,10000 Zagreb</item>
      <item>CEI Zagreb društvo s ograničenom odgovornošću za usluge, OIB 57423921801, Ulica Većeslava Holjevca 40,10000 Zagreb</item>
      <item>ZAGREBAČKA BANKA DIONIČKO DRUŠTVO, OIB 92963223473, Trg bana Josipa Jelačića 10,10000 Zagreb</item>
      <item>VG Čistoća d.o.o. za održavanje čistoće, OIB 23915011506, Ulica kneza Ljudevita Posavskog 45,10410 Velika Gorica</item>
      <item>H1 TELEKOM dioničko društvo za telekomunikacijske usluge, OIB 88551335012, Dračevac 2/d,21000 Split</item>
      <item>MERCATOR - H  društvo s ograničenom odgovornošću za trgovinu i proizvodnju, OIB 10045107278, Ljudevita Posavskog 5,10360 Sesvete</item>
      <item>VG Vodoopskrba d.o.o. za vodoopskrbu i odvodnju, OIB 62462242629, Ulica kneza Ljudevita Posavskog 45,10410 Velika Gorica</item>
      <item>HEP-TOPLINARSTVO d.o.o. za proizvodnju i distribuciju toplinske energije, OIB 15907062900, Miševečka 15/a,10000 Zagreb</item>
      <item>Hrvatska radiotelevizija, OIB 68419124305, Prisavlje 3,10000 Zagreb</item>
      <item>Grad Velika Gorica, OIB 75834963344, Trg kralja Tomislava 34,10410 Velika Gorica</item>
      <item>BRUNATA društvo s ograničenom odgovornošću za proizvodnju i trgovinu mjernih instrumenata, OIB 32286915975, Palmotićeva 13,10000 Zagreb</item>
      <item>Grad Zagreb, Gradski ured za prostorno uređenje, izgradnju grada, graditeljstvo, komunalne poslove i promet, OIB 61817894937, Jagićeva 31,10000 Zagreb</item>
      <item>Prekršajni sud u Velikoj Gorici, OIB 84938892009, Trg kralja Tomislava 34,10410 Velika Gorica</item>
      <item>Financijska agencija, OIB 85821130368, Ulica grada Vukovara 70,10000 Zagreb</item>
      <item>ZAGREBAČKI HOLDING, društvo s ograničenom odgovornošću za javni prijevoz, opskrbu vodom, održavanje čistoće, putnička a, OIB 85584865987, Ulica grada Vukovara 41,10000 Zagreb</item>
      <item>Hrvatske vode, pravna osoba za upravljanje vodama, OIB 28921383001, Grada Vukovara 220,10000 Zagreb</item>
      <item>FINA - poslovnica Velika Gorica - posrednik Terezija Martinović, Trg kralja Tomislava 33,10410 Velika Gorica</item>
      <item>Odvj. Vlatka Nadramija, Kranjčevićeva 10,10000 Zagreb</item>
      <item>Odvj.  Miljenka Klasić, F. Galovića 1A,49000 Krapina</item>
      <item>OD Hanžekovič &amp; Partneri d.o.o.</item>
      <item>OD Kos &amp; partneri j.t.d</item>
      <item>ODO Velika Gorica</item>
      <item>Odvj- Vesna Alaburić</item>
      <item>GRADSKO STAMBENO GOSPODARSTVO VELIKA GORICA d.o.o., OIB 15860024937, Ulica kneza Ljudevita Posavskog 45,10410 Velika Gorica</item>
    </izvorni_sadrzaj>
    <derivirana_varijabla naziv="DomainObject.Predmet.SudioniciListAdressOIB_1">
      <item>Suzana Srečić, OIB 90047877527, Dr. Jurja Dobrile 22,10410 Velika Gorica</item>
      <item>VIPnet, društvo s ograničenom odgovornošću za usluge javnih telekomunikacija, OIB 29524210204, Vrtni put 1,10000 Zagreb</item>
      <item>Linija razvoja d.o.o. za trgovinu i usluge u stečaju, OIB 00572297959, Ilica 54,10000 Zagreb</item>
      <item>Hrvatski Telekom d.d., OIB 81793146560, Roberta Frangeša Mihanovića 9,10000 Zagreb</item>
      <item>CEI Zagreb društvo s ograničenom odgovornošću za usluge, OIB 57423921801, Ulica Većeslava Holjevca 40,10000 Zagreb</item>
      <item>ZAGREBAČKA BANKA DIONIČKO DRUŠTVO, OIB 92963223473, Trg bana Josipa Jelačića 10,10000 Zagreb</item>
      <item>VG Čistoća d.o.o. za održavanje čistoće, OIB 23915011506, Ulica kneza Ljudevita Posavskog 45,10410 Velika Gorica</item>
      <item>H1 TELEKOM dioničko društvo za telekomunikacijske usluge, OIB 88551335012, Dračevac 2/d,21000 Split</item>
      <item>MERCATOR - H  društvo s ograničenom odgovornošću za trgovinu i proizvodnju, OIB 10045107278, Ljudevita Posavskog 5,10360 Sesvete</item>
      <item>VG Vodoopskrba d.o.o. za vodoopskrbu i odvodnju, OIB 62462242629, Ulica kneza Ljudevita Posavskog 45,10410 Velika Gorica</item>
      <item>HEP-TOPLINARSTVO d.o.o. za proizvodnju i distribuciju toplinske energije, OIB 15907062900, Miševečka 15/a,10000 Zagreb</item>
      <item>Hrvatska radiotelevizija, OIB 68419124305, Prisavlje 3,10000 Zagreb</item>
      <item>Grad Velika Gorica, OIB 75834963344, Trg kralja Tomislava 34,10410 Velika Gorica</item>
      <item>BRUNATA društvo s ograničenom odgovornošću za proizvodnju i trgovinu mjernih instrumenata, OIB 32286915975, Palmotićeva 13,10000 Zagreb</item>
      <item>Grad Zagreb, Gradski ured za prostorno uređenje, izgradnju grada, graditeljstvo, komunalne poslove i promet, OIB 61817894937, Jagićeva 31,10000 Zagreb</item>
      <item>Prekršajni sud u Velikoj Gorici, OIB 84938892009, Trg kralja Tomislava 34,10410 Velika Gorica</item>
      <item>Financijska agencija, OIB 85821130368, Ulica grada Vukovara 70,10000 Zagreb</item>
      <item>ZAGREBAČKI HOLDING, društvo s ograničenom odgovornošću za javni prijevoz, opskrbu vodom, održavanje čistoće, putnička a, OIB 85584865987, Ulica grada Vukovara 41,10000 Zagreb</item>
      <item>Hrvatske vode, pravna osoba za upravljanje vodama, OIB 28921383001, Grada Vukovara 220,10000 Zagreb</item>
      <item>FINA - poslovnica Velika Gorica - posrednik Terezija Martinović, Trg kralja Tomislava 33,10410 Velika Gorica</item>
      <item>Odvj. Vlatka Nadramija, Kranjčevićeva 10,10000 Zagreb</item>
      <item>Odvj.  Miljenka Klasić, F. Galovića 1A,49000 Krapina</item>
      <item>OD Hanžekovič &amp; Partneri d.o.o.</item>
      <item>OD Kos &amp; partneri j.t.d</item>
      <item>ODO Velika Gorica</item>
      <item>Odvj- Vesna Alaburić</item>
      <item>GRADSKO STAMBENO GOSPODARSTVO VELIKA GORICA d.o.o., OIB 15860024937, Ulica kneza Ljudevita Posavskog 45,10410 Velika Gorica</item>
    </derivirana_varijabla>
  </DomainObject.Predmet.SudioniciListAdressOIB>
  <DomainObject.UcesnikSudskeRadnje.NazivFormated>
    <izvorni_sadrzaj>BRUNATA društvo s ograničenom odgovornošću za proizvodnju i trgovinu mjernih instrumenata, OIB 32286915975, Palmotićeva 13,10000 Zagreb</izvorni_sadrzaj>
    <derivirana_varijabla naziv="DomainObject.UcesnikSudskeRadnje.NazivFormated_1">BRUNATA društvo s ograničenom odgovornošću za proizvodnju i trgovinu mjernih instrumenata, OIB 32286915975, Palmotićeva 13,10000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90047877527</item>
      <item>, OIB 29524210204</item>
      <item>, OIB 00572297959</item>
      <item>, OIB 81793146560</item>
      <item>, OIB 57423921801</item>
      <item>, OIB 92963223473</item>
      <item>, OIB 23915011506</item>
      <item>, OIB 88551335012</item>
      <item>, OIB 10045107278</item>
      <item>, OIB 62462242629</item>
      <item>, OIB 15907062900</item>
      <item>, OIB 68419124305</item>
      <item>, OIB 75834963344</item>
      <item>, OIB 32286915975</item>
      <item>, OIB 61817894937</item>
      <item>, OIB 84938892009</item>
      <item>, OIB 85821130368</item>
      <item>, OIB 85584865987</item>
      <item>, OIB 28921383001</item>
      <item>, OIB null</item>
      <item>, OIB null</item>
      <item>, OIB null</item>
      <item>, OIB null</item>
      <item>, OIB null</item>
      <item>, OIB null</item>
      <item>, OIB null</item>
      <item>, OIB 15860024937</item>
    </izvorni_sadrzaj>
    <derivirana_varijabla naziv="DomainObject.Predmet.SudioniciListNazivOIB_1">
      <item>, OIB 90047877527</item>
      <item>, OIB 29524210204</item>
      <item>, OIB 00572297959</item>
      <item>, OIB 81793146560</item>
      <item>, OIB 57423921801</item>
      <item>, OIB 92963223473</item>
      <item>, OIB 23915011506</item>
      <item>, OIB 88551335012</item>
      <item>, OIB 10045107278</item>
      <item>, OIB 62462242629</item>
      <item>, OIB 15907062900</item>
      <item>, OIB 68419124305</item>
      <item>, OIB 75834963344</item>
      <item>, OIB 32286915975</item>
      <item>, OIB 61817894937</item>
      <item>, OIB 84938892009</item>
      <item>, OIB 85821130368</item>
      <item>, OIB 85584865987</item>
      <item>, OIB 28921383001</item>
      <item>, OIB null</item>
      <item>, OIB null</item>
      <item>, OIB null</item>
      <item>, OIB null</item>
      <item>, OIB null</item>
      <item>, OIB null</item>
      <item>, OIB null</item>
      <item>, OIB 15860024937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2017-09-05T11:21:00Z</cp:lastPrinted>
  <dcterms:modified xmlns:xsi="http://www.w3.org/2001/XMLSchema-instance" xsi:type="dcterms:W3CDTF">2017-09-05T11:22:00Z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BRUNATA društvo s ograničenom odgovornošću za proizvodnju i trgovinu mjernih instrumenata</vt:lpwstr>
  </prop:property>
  <prop:property name="CC_coloring" pid="4" fmtid="{D5CDD505-2E9C-101B-9397-08002B2CF9AE}">
    <vt:bool>false</vt:bool>
  </prop:property>
  <prop:property name="BrojStranica" pid="5" fmtid="{D5CDD505-2E9C-101B-9397-08002B2CF9AE}">
    <vt:i4>2</vt:i4>
  </prop:property>
</prop:Properties>
</file>