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5e1c" w14:paraId="5125e1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B3BB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St-6324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51A3A" w:rsidRPr="00751A3A">
        <w:t xml:space="preserve"> </w:t>
      </w:r>
      <w:r w:rsidR="00751A3A" w:rsidRP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 društvo likovnih umjetnika ARTES, Zagreb, Vladimira Ruždjaka 21, OIB: 24126501157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02. rujn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1A3A" w:rsidRPr="00751A3A">
        <w:t xml:space="preserve"> </w:t>
      </w:r>
      <w:r w:rsidR="00751A3A" w:rsidRP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 društvo likovnih umjetnika ARTES, Zagreb, Vladimira Ruždjaka 21, OIB: 24126501157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F474CC">
        <w:rPr>
          <w:rFonts w:cs="Times New Roman" w:eastAsia="Times New Roman" w:hAnsi="Times New Roman" w:ascii="Times New Roman"/>
          <w:sz w:val="24"/>
          <w:szCs w:val="24"/>
          <w:lang w:eastAsia="hr-HR"/>
        </w:rPr>
        <w:t>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tranici e-Oglasna ploča ovog sud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62AEB" w:rsidRP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Šimuna Starčevića 7, Zagreb, OIB: 66108961276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51A3A" w:rsidRPr="00751A3A">
        <w:t xml:space="preserve"> </w:t>
      </w:r>
      <w:r w:rsidR="00751A3A" w:rsidRPr="00751A3A">
        <w:rPr>
          <w:rFonts w:cs="Times New Roman" w:hAnsi="Times New Roman" w:ascii="Times New Roman"/>
          <w:sz w:val="24"/>
          <w:szCs w:val="24"/>
        </w:rPr>
        <w:t>Hrvatsko društvo likovnih umjetnika ARTES, Zagreb, Vladimira Ruždjaka 21, OIB: 24126501157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51A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16.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963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632D">
        <w:rPr>
          <w:rFonts w:cs="Times New Roman" w:eastAsia="Times New Roman" w:hAnsi="Times New Roman" w:ascii="Times New Roman"/>
          <w:sz w:val="24"/>
          <w:szCs w:val="20"/>
          <w:lang w:eastAsia="hr-HR"/>
        </w:rPr>
        <w:t>02. rujn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Gradskom uredu za opću upravu Grada Zagreba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27CD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8B3BB1">
      <w:rPr>
        <w:rFonts w:cs="Times New Roman" w:hAnsi="Times New Roman" w:ascii="Times New Roman"/>
        <w:sz w:val="24"/>
        <w:szCs w:val="24"/>
      </w:rPr>
      <w:t>6324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60DD3"/>
    <w:rsid w:val="0028717D"/>
    <w:rsid w:val="0029044E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37103"/>
    <w:rsid w:val="00493332"/>
    <w:rsid w:val="004A01C5"/>
    <w:rsid w:val="004B7D7E"/>
    <w:rsid w:val="004C4D44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1A3A"/>
    <w:rsid w:val="007522CF"/>
    <w:rsid w:val="00757FB3"/>
    <w:rsid w:val="007659BE"/>
    <w:rsid w:val="00770E5E"/>
    <w:rsid w:val="00780BC8"/>
    <w:rsid w:val="00784810"/>
    <w:rsid w:val="007957A2"/>
    <w:rsid w:val="0079632D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A5503"/>
    <w:rsid w:val="008B2830"/>
    <w:rsid w:val="008B3BB1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5409D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156C5"/>
    <w:rsid w:val="00C3507A"/>
    <w:rsid w:val="00C40574"/>
    <w:rsid w:val="00C4061F"/>
    <w:rsid w:val="00C42443"/>
    <w:rsid w:val="00C537FD"/>
    <w:rsid w:val="00C64D92"/>
    <w:rsid w:val="00C814B1"/>
    <w:rsid w:val="00C94530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27CD6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4CC"/>
    <w:rsid w:val="00F47FCE"/>
    <w:rsid w:val="00F52D45"/>
    <w:rsid w:val="00F62AEB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7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C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27C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27C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27C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7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27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27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27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6324</izvorni_sadrzaj>
    <derivirana_varijabla naziv="DomainObject.Predmet.Broj_1">6324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St-6324/2015</izvorni_sadrzaj>
    <derivirana_varijabla naziv="DomainObject.Predmet.OznakaBroj_1">St-6324/2015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likovnih umjetnika ARTES</izvorni_sadrzaj>
    <derivirana_varijabla naziv="DomainObject.Predmet.ProtustrankaFormated_1">  Hrvatsko društvo likovnih umjetnika ARTES</derivirana_varijabla>
  </DomainObject.Predmet.ProtustrankaFormated>
  <DomainObject.Predmet.ProtustrankaFormatedOIB>
    <izvorni_sadrzaj>  Hrvatsko društvo likovnih umjetnika ARTES, OIB 24126501157</izvorni_sadrzaj>
    <derivirana_varijabla naziv="DomainObject.Predmet.ProtustrankaFormatedOIB_1">  Hrvatsko društvo likovnih umjetnika ARTES, OIB 24126501157</derivirana_varijabla>
  </DomainObject.Predmet.ProtustrankaFormatedOIB>
  <DomainObject.Predmet.ProtustrankaFormatedWithAdress>
    <izvorni_sadrzaj> Hrvatsko društvo likovnih umjetnika ARTES, Vladimira Ruždjaka 21, 10000 Zagreb</izvorni_sadrzaj>
    <derivirana_varijabla naziv="DomainObject.Predmet.ProtustrankaFormatedWithAdress_1"> Hrvatsko društvo likovnih umjetnika ARTES, Vladimira Ruždjaka 21, 10000 Zagreb</derivirana_varijabla>
  </DomainObject.Predmet.ProtustrankaFormatedWithAdress>
  <DomainObject.Predmet.ProtustrankaFormatedWithAdressOIB>
    <izvorni_sadrzaj> Hrvatsko društvo likovnih umjetnika ARTES, OIB 24126501157, Vladimira Ruždjaka 21, 10000 Zagreb</izvorni_sadrzaj>
    <derivirana_varijabla naziv="DomainObject.Predmet.ProtustrankaFormatedWithAdressOIB_1"> Hrvatsko društvo likovnih umjetnika ARTES, OIB 24126501157, Vladimira Ruždjaka 21, 10000 Zagreb</derivirana_varijabla>
  </DomainObject.Predmet.ProtustrankaFormatedWithAdressOIB>
  <DomainObject.Predmet.ProtustrankaWithAdress>
    <izvorni_sadrzaj>Hrvatsko društvo likovnih umjetnika ARTES Vladimira Ruždjaka 21, 10000 Zagreb</izvorni_sadrzaj>
    <derivirana_varijabla naziv="DomainObject.Predmet.ProtustrankaWithAdress_1">Hrvatsko društvo likovnih umjetnika ARTES Vladimira Ruždjaka 21, 10000 Zagreb</derivirana_varijabla>
  </DomainObject.Predmet.ProtustrankaWithAdress>
  <DomainObject.Predmet.ProtustrankaWithAdressOIB>
    <izvorni_sadrzaj>Hrvatsko društvo likovnih umjetnika ARTES, OIB 24126501157, Vladimira Ruždjaka 21, 10000 Zagreb</izvorni_sadrzaj>
    <derivirana_varijabla naziv="DomainObject.Predmet.ProtustrankaWithAdressOIB_1">Hrvatsko društvo likovnih umjetnika ARTES, OIB 24126501157, Vladimira Ruždjaka 21, 10000 Zagreb</derivirana_varijabla>
  </DomainObject.Predmet.ProtustrankaWithAdressOIB>
  <DomainObject.Predmet.ProtustrankaNazivFormated>
    <izvorni_sadrzaj>Hrvatsko društvo likovnih umjetnika ARTES</izvorni_sadrzaj>
    <derivirana_varijabla naziv="DomainObject.Predmet.ProtustrankaNazivFormated_1">Hrvatsko društvo likovnih umjetnika ARTES</derivirana_varijabla>
  </DomainObject.Predmet.ProtustrankaNazivFormated>
  <DomainObject.Predmet.ProtustrankaNazivFormatedOIB>
    <izvorni_sadrzaj>Hrvatsko društvo likovnih umjetnika ARTES, OIB 24126501157</izvorni_sadrzaj>
    <derivirana_varijabla naziv="DomainObject.Predmet.ProtustrankaNazivFormatedOIB_1">Hrvatsko društvo likovnih umjetnika ARTES, OIB 24126501157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likovnih umjetnika ARTES</item>
    </izvorni_sadrzaj>
    <derivirana_varijabla naziv="DomainObject.Predmet.ProtuStrankaListFormated_1">
      <item>Hrvatsko društvo likovnih umjetnika ARTES</item>
    </derivirana_varijabla>
  </DomainObject.Predmet.ProtuStrankaListFormated>
  <DomainObject.Predmet.ProtuStrankaListFormatedOIB>
    <izvorni_sadrzaj>
      <item>Hrvatsko društvo likovnih umjetnika ARTES, OIB 24126501157</item>
    </izvorni_sadrzaj>
    <derivirana_varijabla naziv="DomainObject.Predmet.ProtuStrankaListFormatedOIB_1">
      <item>Hrvatsko društvo likovnih umjetnika ARTES, OIB 24126501157</item>
    </derivirana_varijabla>
  </DomainObject.Predmet.ProtuStrankaListFormatedOIB>
  <DomainObject.Predmet.ProtuStrankaListFormatedWithAdress>
    <izvorni_sadrzaj>
      <item>Hrvatsko društvo likovnih umjetnika ARTES, Vladimira Ruždjaka 21, 10000 Zagreb</item>
    </izvorni_sadrzaj>
    <derivirana_varijabla naziv="DomainObject.Predmet.ProtuStrankaListFormatedWithAdress_1">
      <item>Hrvatsko društvo likovnih umjetnika ARTES, Vladimira Ruždjaka 21, 10000 Zagreb</item>
    </derivirana_varijabla>
  </DomainObject.Predmet.ProtuStrankaListFormatedWithAdress>
  <DomainObject.Predmet.ProtuStrankaListFormatedWithAdressOIB>
    <izvorni_sadrzaj>
      <item>Hrvatsko društvo likovnih umjetnika ARTES, OIB 24126501157, Vladimira Ruždjaka 21, 10000 Zagreb</item>
    </izvorni_sadrzaj>
    <derivirana_varijabla naziv="DomainObject.Predmet.ProtuStrankaListFormatedWithAdressOIB_1">
      <item>Hrvatsko društvo likovnih umjetnika ARTES, OIB 24126501157, Vladimira Ruždjaka 21, 10000 Zagreb</item>
    </derivirana_varijabla>
  </DomainObject.Predmet.ProtuStrankaListFormatedWithAdressOIB>
  <DomainObject.Predmet.ProtuStrankaListNazivFormated>
    <izvorni_sadrzaj>
      <item>Hrvatsko društvo likovnih umjetnika ARTES</item>
    </izvorni_sadrzaj>
    <derivirana_varijabla naziv="DomainObject.Predmet.ProtuStrankaListNazivFormated_1">
      <item>Hrvatsko društvo likovnih umjetnika ARTES</item>
    </derivirana_varijabla>
  </DomainObject.Predmet.ProtuStrankaListNazivFormated>
  <DomainObject.Predmet.ProtuStrankaListNazivFormatedOIB>
    <izvorni_sadrzaj>
      <item>Hrvatsko društvo likovnih umjetnika ARTES, OIB 24126501157</item>
    </izvorni_sadrzaj>
    <derivirana_varijabla naziv="DomainObject.Predmet.ProtuStrankaListNazivFormatedOIB_1">
      <item>Hrvatsko društvo likovnih umjetnika ARTES, OIB 24126501157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likovnih umjetnika ARTES</izvorni_sadrzaj>
    <derivirana_varijabla naziv="DomainObject.Predmet.ProtustrankaIDrugi_1">Hrvatsko društvo likovnih umjetnika ARTES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likovnih umjetnika ARTES, OIB 24126501157, Vladimira Ruždjaka 21, 10000 Zagreb</izvorni_sadrzaj>
    <derivirana_varijabla naziv="DomainObject.Predmet.ProtustrankaIDrugiAdressOIB_1">Hrvatsko društvo likovnih umjetnika ARTES, OIB 24126501157, Vladimira Ruždjaka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likovnih umjetnika ARTES</item>
    </izvorni_sadrzaj>
    <derivirana_varijabla naziv="DomainObject.Predmet.SudioniciListNaziv_1">
      <item>FINA Regionalni centar Zagreb</item>
      <item>Hrvatsko društvo likovnih umjetnika ARTES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likovnih umjetnika ARTES, OIB 24126501157, Vladimira Ruždjaka 21,10000 Zagreb</item>
    </izvorni_sadrzaj>
    <derivirana_varijabla naziv="DomainObject.Predmet.SudioniciListAdressOIB_1">
      <item>FINA Regionalni centar Zagreb, OIB 85821130368, Trg svibanjskih žrtava 1995. 1,10000 Zagreb</item>
      <item>Hrvatsko društvo likovnih umjetnika ARTES, OIB 24126501157, Vladimira Ruždjaka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24126501157</item>
    </izvorni_sadrzaj>
    <derivirana_varijabla naziv="DomainObject.Predmet.SudioniciListNazivOIB_1">
      <item>, OIB 85821130368</item>
      <item>, OIB 24126501157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2789</properties:Characters>
  <properties:Lines>80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2016-09-02T07:09:00Z</dcterms:created>
  <dc:creator>Ivan Turčić</dc:creator>
  <cp:lastModifiedBy>Ivan Turčić</cp:lastModifiedBy>
  <dcterms:modified xmlns:xsi="http://www.w3.org/2001/XMLSchema-instance" xsi:type="dcterms:W3CDTF">2016-09-02T07:26:00Z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