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9efa" w14:paraId="79d9efa" w:rsidRDefault="00281502" w:rsidP="00483F5B" w:rsidR="00281502">
      <w:pPr>
        <w:jc w:val="right"/>
        <w15:collapsed w:val="false"/>
      </w:pPr>
      <w:bookmarkStart w:name="_GoBack" w:id="0"/>
      <w:bookmarkEnd w:id="0"/>
    </w:p>
    <w:p w:rsidRDefault="00483F5B" w:rsidR="00483F5B" w:rsidRPr="00EC361A"/>
    <w:p w:rsidRDefault="00511649" w:rsidR="00511649" w:rsidRPr="002F070A"/>
    <w:p w:rsidRDefault="00281502" w:rsidR="002F070A" w:rsidRPr="004D05A0">
      <w:pPr>
        <w:rPr>
          <w:b/>
        </w:rPr>
      </w:pPr>
      <w:r w:rsidRPr="004D05A0">
        <w:rPr>
          <w:b/>
        </w:rPr>
        <w:t>REPUBLIKA HRVATSKA</w:t>
      </w:r>
      <w:r w:rsidRPr="004D05A0">
        <w:rPr>
          <w:b/>
        </w:rPr>
        <w:tab/>
      </w:r>
      <w:r w:rsidRPr="004D05A0">
        <w:rPr>
          <w:b/>
        </w:rPr>
        <w:tab/>
      </w:r>
      <w:r w:rsidRPr="004D05A0">
        <w:rPr>
          <w:b/>
        </w:rPr>
        <w:tab/>
      </w:r>
      <w:r w:rsidR="002F070A" w:rsidRPr="004D05A0">
        <w:rPr>
          <w:b/>
        </w:rPr>
        <w:t xml:space="preserve">                 </w:t>
      </w:r>
      <w:r w:rsidR="00511649" w:rsidRPr="004D05A0">
        <w:rPr>
          <w:b/>
        </w:rPr>
        <w:tab/>
        <w:t xml:space="preserve">      </w:t>
      </w:r>
    </w:p>
    <w:p w:rsidRDefault="00281502" w:rsidR="00281502" w:rsidRPr="002F070A">
      <w:r w:rsidRPr="004D05A0">
        <w:rPr>
          <w:b/>
        </w:rPr>
        <w:t>TRGOVAČKI SUD U ZADRU</w:t>
      </w:r>
    </w:p>
    <w:p w:rsidRDefault="00D27926" w:rsidR="00281502">
      <w:r>
        <w:t>Dr. Franje Tuđmana 35</w:t>
      </w:r>
    </w:p>
    <w:p w:rsidRDefault="00D27926" w:rsidR="00D27926"/>
    <w:p w:rsidRDefault="00D27926" w:rsidR="00D27926"/>
    <w:p w:rsidRDefault="00FF3392" w:rsidP="00FF3392" w:rsidR="00FF3392" w:rsidRPr="004D05A0">
      <w:pPr>
        <w:jc w:val="center"/>
        <w:rPr>
          <w:b/>
        </w:rPr>
      </w:pPr>
      <w:r w:rsidRPr="004D05A0">
        <w:rPr>
          <w:b/>
        </w:rPr>
        <w:t>R E P U B L I K A   H R V A T S K A</w:t>
      </w:r>
    </w:p>
    <w:p w:rsidRDefault="00281502" w:rsidR="00281502" w:rsidRPr="004D05A0">
      <w:pPr>
        <w:rPr>
          <w:b/>
        </w:rPr>
      </w:pPr>
    </w:p>
    <w:p w:rsidRDefault="00E44291" w:rsidP="00E44291" w:rsidR="00281502" w:rsidRPr="004D05A0">
      <w:pPr>
        <w:jc w:val="center"/>
        <w:rPr>
          <w:b/>
        </w:rPr>
      </w:pPr>
      <w:r w:rsidRPr="004D05A0">
        <w:rPr>
          <w:b/>
        </w:rPr>
        <w:t xml:space="preserve"> Z A  K LJ U Č A K </w:t>
      </w:r>
    </w:p>
    <w:p w:rsidRDefault="00281502" w:rsidR="00CA7947">
      <w:r w:rsidRPr="00EC361A">
        <w:tab/>
      </w:r>
    </w:p>
    <w:p w:rsidRDefault="008C1C51" w:rsidP="008C1C51" w:rsidR="008C1C51" w:rsidRPr="008B337C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8B337C">
        <w:rPr>
          <w:rFonts w:cstheme="majorBidi" w:hAnsiTheme="majorBidi" w:asciiTheme="majorBidi"/>
          <w:szCs w:val="24"/>
        </w:rPr>
        <w:t>Trgovački sud u Zadru OIB:39670464653, po sutkinji Ani Markač, postupajući po prijedlogu za otvaranje stečajnog postupka nad</w:t>
      </w:r>
      <w:r w:rsidRPr="008B337C">
        <w:rPr>
          <w:szCs w:val="24"/>
        </w:rPr>
        <w:t xml:space="preserve"> dužnikom BREZOVICA, braniteljska zadruga, Knin</w:t>
      </w:r>
      <w:r>
        <w:rPr>
          <w:szCs w:val="24"/>
        </w:rPr>
        <w:t xml:space="preserve">, Getaldićeva 6, OIB:6469278346, </w:t>
      </w:r>
      <w:r w:rsidRPr="008B337C">
        <w:rPr>
          <w:szCs w:val="24"/>
        </w:rPr>
        <w:t xml:space="preserve">dana </w:t>
      </w:r>
      <w:r>
        <w:rPr>
          <w:szCs w:val="24"/>
        </w:rPr>
        <w:t>13. prosinca 2016.,</w:t>
      </w:r>
    </w:p>
    <w:p w:rsidRDefault="00D27926" w:rsidR="00D27926" w:rsidRPr="00EC361A"/>
    <w:p w:rsidRDefault="00E44291" w:rsidP="00281502" w:rsidR="00281502" w:rsidRPr="00EC361A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8C1C51" w:rsidP="008C1C51" w:rsidR="0020398D" w:rsidRPr="00FB4684">
      <w:pPr>
        <w:jc w:val="both"/>
      </w:pPr>
      <w:r>
        <w:t>I.</w:t>
      </w:r>
      <w:r>
        <w:tab/>
      </w:r>
      <w:r w:rsidR="003C5261" w:rsidRPr="00EC361A">
        <w:t>Nalaže se</w:t>
      </w:r>
      <w:r w:rsidR="0062560D">
        <w:t xml:space="preserve"> </w:t>
      </w:r>
      <w:r>
        <w:t xml:space="preserve">privremenom </w:t>
      </w:r>
      <w:r w:rsidRPr="00ED7F6E">
        <w:t>stečajno</w:t>
      </w:r>
      <w:r>
        <w:t>m</w:t>
      </w:r>
      <w:r w:rsidRPr="00ED7F6E">
        <w:t xml:space="preserve"> upravitelj</w:t>
      </w:r>
      <w:r>
        <w:t xml:space="preserve">u Antunu </w:t>
      </w:r>
      <w:proofErr w:type="spellStart"/>
      <w:r>
        <w:t>Vukašinu</w:t>
      </w:r>
      <w:proofErr w:type="spellEnd"/>
      <w:r>
        <w:t xml:space="preserve"> da u roku 3 (tri) dana od dana primitka prijepisa ovog zaključka Sudu podnese pisano izvješće, a </w:t>
      </w:r>
      <w:r w:rsidR="00710D54">
        <w:t>sve sukladno točki 3. rješenju S</w:t>
      </w:r>
      <w:r>
        <w:t xml:space="preserve">uda od 10. lipnja 2016. </w:t>
      </w:r>
    </w:p>
    <w:p w:rsidRDefault="00754D5E" w:rsidP="00483F5B" w:rsidR="00754D5E">
      <w:pPr>
        <w:jc w:val="both"/>
      </w:pPr>
    </w:p>
    <w:p w:rsidRDefault="00483F5B" w:rsidP="00483F5B" w:rsidR="0062560D" w:rsidRPr="00FB4684">
      <w:pPr>
        <w:jc w:val="both"/>
      </w:pPr>
      <w:r>
        <w:t>II.</w:t>
      </w:r>
      <w:r>
        <w:tab/>
      </w:r>
      <w:r w:rsidR="0062560D">
        <w:t>Ukoliko</w:t>
      </w:r>
      <w:r w:rsidR="008C1C51">
        <w:t xml:space="preserve"> privremeni </w:t>
      </w:r>
      <w:r w:rsidR="0062560D">
        <w:t xml:space="preserve"> stečajni upravitelj ne postupi po nalogu iz točke I. ovog zaključka istome će biti izre</w:t>
      </w:r>
      <w:r w:rsidR="008C1C51">
        <w:t>čena novčana kazna u iznosu od 3</w:t>
      </w:r>
      <w:r w:rsidR="0062560D">
        <w:t>.000,00 kuna.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8C1C51">
        <w:t xml:space="preserve">13. prosinca </w:t>
      </w:r>
      <w:r w:rsidR="00EA43C7">
        <w:t>201</w:t>
      </w:r>
      <w:r w:rsidR="0062560D">
        <w:t>6</w:t>
      </w:r>
      <w:r w:rsidRPr="00EC361A">
        <w:t>.</w:t>
      </w:r>
    </w:p>
    <w:p w:rsidRDefault="003C5261" w:rsidP="003C5261" w:rsidR="003C5261">
      <w:pPr>
        <w:ind w:firstLine="708" w:left="5664"/>
      </w:pPr>
    </w:p>
    <w:p w:rsidRDefault="008D4AC4" w:rsidP="008D4AC4" w:rsidR="008D4AC4"/>
    <w:p w:rsidRDefault="0019321A" w:rsidP="008C1C51" w:rsidR="0019264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192640" w:rsidRPr="002C500F">
        <w:t>S</w:t>
      </w:r>
      <w:r w:rsidR="00754D5E">
        <w:t>utkinja</w:t>
      </w:r>
    </w:p>
    <w:p w:rsidRDefault="00A723FC" w:rsidP="008C1C51" w:rsidR="002F070A" w:rsidRPr="00EC361A">
      <w:pPr>
        <w:jc w:val="right"/>
      </w:pPr>
      <w:r>
        <w:t>A</w:t>
      </w:r>
      <w:r w:rsidR="00754D5E">
        <w:t>na Markač</w:t>
      </w:r>
    </w:p>
    <w:p w:rsidRDefault="002F070A" w:rsidP="003D0EAA" w:rsidR="003C5261" w:rsidRPr="00EC361A">
      <w:pPr>
        <w:ind w:left="5664"/>
      </w:pPr>
      <w:r w:rsidRPr="00EC361A">
        <w:t xml:space="preserve"> </w:t>
      </w:r>
      <w:r w:rsidR="00927E84" w:rsidRPr="00EC361A">
        <w:t xml:space="preserve"> </w:t>
      </w:r>
      <w:r w:rsidR="003C5261" w:rsidRPr="00EC361A">
        <w:t xml:space="preserve">      </w:t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 w:rsidRPr="00EC361A"/>
    <w:p w:rsidRDefault="00C543F0" w:rsidP="00C543F0" w:rsidR="00C543F0" w:rsidRPr="00EC361A">
      <w:r w:rsidRPr="00EC361A">
        <w:t>DNA:</w:t>
      </w:r>
    </w:p>
    <w:p w:rsidRDefault="008C1C51" w:rsidP="00C543F0" w:rsidR="008C1C51">
      <w:pPr>
        <w:numPr>
          <w:ilvl w:val="0"/>
          <w:numId w:val="2"/>
        </w:numPr>
      </w:pPr>
      <w:r>
        <w:t xml:space="preserve">privremenom </w:t>
      </w:r>
      <w:r w:rsidR="00C543F0" w:rsidRPr="00EC361A">
        <w:t xml:space="preserve">stečajnom upravitelju </w:t>
      </w:r>
      <w:r w:rsidR="00710D54">
        <w:t xml:space="preserve">Antunu </w:t>
      </w:r>
      <w:proofErr w:type="spellStart"/>
      <w:r w:rsidR="00710D54">
        <w:t>Vukašinu</w:t>
      </w:r>
      <w:proofErr w:type="spellEnd"/>
      <w:r w:rsidR="00710D54">
        <w:t xml:space="preserve"> iz Zadra</w:t>
      </w:r>
    </w:p>
    <w:p w:rsidRDefault="00710D54" w:rsidP="00C543F0" w:rsidR="00710D54">
      <w:pPr>
        <w:numPr>
          <w:ilvl w:val="0"/>
          <w:numId w:val="2"/>
        </w:numPr>
      </w:pPr>
      <w:r>
        <w:t>e-Oglasna ploča</w:t>
      </w:r>
    </w:p>
    <w:p w:rsidRDefault="00C543F0" w:rsidP="00C543F0" w:rsidR="00C543F0" w:rsidRPr="00EC361A">
      <w:pPr>
        <w:numPr>
          <w:ilvl w:val="0"/>
          <w:numId w:val="2"/>
        </w:numPr>
      </w:pPr>
      <w:r w:rsidRPr="00EC361A">
        <w:t>u spis</w:t>
      </w:r>
    </w:p>
    <w:p w:rsidRDefault="00C543F0" w:rsidP="00C543F0" w:rsidR="00C543F0" w:rsidRPr="00EC361A"/>
    <w:p w:rsidRDefault="00C543F0" w:rsidP="00C543F0" w:rsidR="00C543F0" w:rsidRPr="00EC361A"/>
    <w:p w:rsidRDefault="003C5261" w:rsidP="003C5261" w:rsidR="003C5261" w:rsidRPr="00EC361A"/>
    <w:sectPr w:rsidR="003C5261" w:rsidRPr="00EC361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</w:t>
    </w:r>
    <w:r w:rsidR="008C1C51">
      <w:t>oslovni broj: 2 St-705/16-30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D6A1FD0"/>
    <w:multiLevelType w:val="hybridMultilevel"/>
    <w:tmpl w:val="092E7224"/>
    <w:lvl w:tplc="5D9CC3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19321A"/>
    <w:rsid w:val="0020398D"/>
    <w:rsid w:val="00260E0C"/>
    <w:rsid w:val="00281502"/>
    <w:rsid w:val="002D0398"/>
    <w:rsid w:val="002F070A"/>
    <w:rsid w:val="002F442F"/>
    <w:rsid w:val="003C5261"/>
    <w:rsid w:val="003D0EAA"/>
    <w:rsid w:val="003D6C9A"/>
    <w:rsid w:val="004632E8"/>
    <w:rsid w:val="00483403"/>
    <w:rsid w:val="00483F5B"/>
    <w:rsid w:val="004D05A0"/>
    <w:rsid w:val="00511649"/>
    <w:rsid w:val="00527C13"/>
    <w:rsid w:val="00583EB8"/>
    <w:rsid w:val="00607AF8"/>
    <w:rsid w:val="0062560D"/>
    <w:rsid w:val="006A39D3"/>
    <w:rsid w:val="00710D54"/>
    <w:rsid w:val="00754D5E"/>
    <w:rsid w:val="00771CDD"/>
    <w:rsid w:val="007B63C5"/>
    <w:rsid w:val="007D5136"/>
    <w:rsid w:val="008433CE"/>
    <w:rsid w:val="008C1C51"/>
    <w:rsid w:val="008D4AC4"/>
    <w:rsid w:val="00927E84"/>
    <w:rsid w:val="00974B89"/>
    <w:rsid w:val="00A241EB"/>
    <w:rsid w:val="00A723FC"/>
    <w:rsid w:val="00AC6D10"/>
    <w:rsid w:val="00B355AE"/>
    <w:rsid w:val="00C543F0"/>
    <w:rsid w:val="00C60D85"/>
    <w:rsid w:val="00C6383B"/>
    <w:rsid w:val="00CA7947"/>
    <w:rsid w:val="00CB0A10"/>
    <w:rsid w:val="00D27926"/>
    <w:rsid w:val="00D734F1"/>
    <w:rsid w:val="00DF7812"/>
    <w:rsid w:val="00E44291"/>
    <w:rsid w:val="00E464AB"/>
    <w:rsid w:val="00E8758E"/>
    <w:rsid w:val="00E902E2"/>
    <w:rsid w:val="00EA43C7"/>
    <w:rsid w:val="00EA61FC"/>
    <w:rsid w:val="00EC361A"/>
    <w:rsid w:val="00EF3728"/>
    <w:rsid w:val="00EF6422"/>
    <w:rsid w:val="00F824FD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C1C5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C1C5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7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8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C1C5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C1C5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7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8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8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8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BREZOVICA, braniteljska zadruga zastupanog po punomoćniku Žarko Filipčić</izvorni_sadrzaj>
    <derivirana_varijabla naziv="DomainObject.Predmet.ProtustrankaFormated_1">  BREZOVICA, braniteljska zadruga zastupanog po punomoćniku Žarko Filipčić</derivirana_varijabla>
  </DomainObject.Predmet.ProtustrankaFormated>
  <DomainObject.Predmet.ProtustrankaFormatedOIB>
    <izvorni_sadrzaj>  BREZOVICA, braniteljska zadruga, OIB 64692783461 zastupanog po punomoćniku Žarko Filipčić</izvorni_sadrzaj>
    <derivirana_varijabla naziv="DomainObject.Predmet.ProtustrankaFormatedOIB_1">  BREZOVICA, braniteljska zadruga, OIB 64692783461 zastupanog po punomoćniku Žarko Filipčić</derivirana_varijabla>
  </DomainObject.Predmet.ProtustrankaFormatedOIB>
  <DomainObject.Predmet.ProtustrankaFormatedWithAdress>
    <izvorni_sadrzaj> BREZOVICA, braniteljska zadruga, Getaldićeva 6, 22300 Knin zastupanog po punomoćniku Žarko Filipčić</izvorni_sadrzaj>
    <derivirana_varijabla naziv="DomainObject.Predmet.ProtustrankaFormatedWithAdress_1"> BREZOVICA, braniteljska zadruga, Getaldićeva 6, 22300 Knin zastupanog po punomoćniku Žarko Filipčić</derivirana_varijabla>
  </DomainObject.Predmet.ProtustrankaFormatedWithAdress>
  <DomainObject.Predmet.ProtustrankaFormatedWithAdressOIB>
    <izvorni_sadrzaj> BREZOVICA, braniteljska zadruga, OIB 64692783461, Getaldićeva 6, 22300 Knin zastupanog po punomoćniku Žarko Filipčić</izvorni_sadrzaj>
    <derivirana_varijabla naziv="DomainObject.Predmet.ProtustrankaFormatedWithAdressOIB_1"> BREZOVICA, braniteljska zadruga, OIB 64692783461, Getaldićeva 6, 22300 Knin zastupanog po punomoćniku Žarko Filipčić</derivirana_varijabla>
  </DomainObject.Predmet.ProtustrankaFormatedWithAdressOIB>
  <DomainObject.Predmet.ProtustrankaWithAdress>
    <izvorni_sadrzaj>BREZOVICA, braniteljska zadruga Getaldićeva 6, 22300 Knin</izvorni_sadrzaj>
    <derivirana_varijabla naziv="DomainObject.Predmet.ProtustrankaWithAdress_1">BREZOVICA, braniteljska zadruga Getaldićeva 6, 22300 Knin</derivirana_varijabla>
  </DomainObject.Predmet.ProtustrankaWithAdress>
  <DomainObject.Predmet.ProtustrankaWithAdressOIB>
    <izvorni_sadrzaj>BREZOVICA, braniteljska zadruga, OIB 64692783461, Getaldićeva 6, 22300 Knin</izvorni_sadrzaj>
    <derivirana_varijabla naziv="DomainObject.Predmet.ProtustrankaWithAdressOIB_1">BREZOVICA, braniteljska zadruga, OIB 64692783461, Getaldićeva 6, 22300 Knin</derivirana_varijabla>
  </DomainObject.Predmet.ProtustrankaWithAdressOIB>
  <DomainObject.Predmet.ProtustrankaNazivFormated>
    <izvorni_sadrzaj>BREZOVICA, braniteljska zadruga</izvorni_sadrzaj>
    <derivirana_varijabla naziv="DomainObject.Predmet.ProtustrankaNazivFormated_1">BREZOVICA, braniteljska zadruga</derivirana_varijabla>
  </DomainObject.Predmet.ProtustrankaNazivFormated>
  <DomainObject.Predmet.ProtustrankaNazivFormatedOIB>
    <izvorni_sadrzaj>BREZOVICA, braniteljska zadruga, OIB 64692783461</izvorni_sadrzaj>
    <derivirana_varijabla naziv="DomainObject.Predmet.ProtustrankaNazivFormatedOIB_1">BREZOVICA, braniteljska zadruga, OIB 64692783461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BREZOVICA, braniteljska zadruga zastupanog po punomoćniku Žarko Filipčić</item>
    </izvorni_sadrzaj>
    <derivirana_varijabla naziv="DomainObject.Predmet.ProtuStrankaListFormated_1">
      <item>BREZOVICA, braniteljska zadruga zastupanog po punomoćniku Žarko Filipčić</item>
    </derivirana_varijabla>
  </DomainObject.Predmet.ProtuStrankaListFormated>
  <DomainObject.Predmet.ProtuStrankaListFormatedOIB>
    <izvorni_sadrzaj>
      <item>BREZOVICA, braniteljska zadruga, OIB 64692783461 zastupanog po punomoćniku Žarko Filipčić</item>
    </izvorni_sadrzaj>
    <derivirana_varijabla naziv="DomainObject.Predmet.ProtuStrankaListFormatedOIB_1">
      <item>BREZOVICA, braniteljska zadruga, OIB 64692783461 zastupanog po punomoćniku Žarko Filipčić</item>
    </derivirana_varijabla>
  </DomainObject.Predmet.ProtuStrankaListFormatedOIB>
  <DomainObject.Predmet.ProtuStrankaListFormatedWithAdress>
    <izvorni_sadrzaj>
      <item>BREZOVICA, braniteljska zadruga, Getaldićeva 6, 22300 Knin zastupanog po punomoćniku Žarko Filipčić</item>
    </izvorni_sadrzaj>
    <derivirana_varijabla naziv="DomainObject.Predmet.ProtuStrankaListFormatedWithAdress_1">
      <item>BREZOVICA, braniteljska zadruga, Getaldićeva 6, 22300 Knin zastupanog po punomoćniku Žarko Filipčić</item>
    </derivirana_varijabla>
  </DomainObject.Predmet.ProtuStrankaListFormatedWithAdress>
  <DomainObject.Predmet.ProtuStrankaListFormatedWithAdressOIB>
    <izvorni_sadrzaj>
      <item>BREZOVICA, braniteljska zadruga, OIB 64692783461, Getaldićeva 6, 22300 Knin zastupanog po punomoćniku Žarko Filipčić</item>
    </izvorni_sadrzaj>
    <derivirana_varijabla naziv="DomainObject.Predmet.ProtuStrankaListFormatedWithAdressOIB_1">
      <item>BREZOVICA, braniteljska zadruga, OIB 64692783461, Getaldićeva 6, 22300 Knin zastupanog po punomoćniku Žarko Filipčić</item>
    </derivirana_varijabla>
  </DomainObject.Predmet.ProtuStrankaListFormatedWithAdressOIB>
  <DomainObject.Predmet.ProtuStrankaListNazivFormated>
    <izvorni_sadrzaj>
      <item>BREZOVICA, braniteljska zadruga</item>
    </izvorni_sadrzaj>
    <derivirana_varijabla naziv="DomainObject.Predmet.ProtuStrankaListNazivFormated_1">
      <item>BREZOVICA, braniteljska zadruga</item>
    </derivirana_varijabla>
  </DomainObject.Predmet.ProtuStrankaListNazivFormated>
  <DomainObject.Predmet.ProtuStrankaListNazivFormatedOIB>
    <izvorni_sadrzaj>
      <item>BREZOVICA, braniteljska zadruga, OIB 64692783461</item>
    </izvorni_sadrzaj>
    <derivirana_varijabla naziv="DomainObject.Predmet.ProtuStrankaListNazivFormatedOIB_1">
      <item>BREZOVICA, braniteljska zadruga, OIB 64692783461</item>
    </derivirana_varijabla>
  </DomainObject.Predmet.ProtuStrankaListNazivFormatedOIB>
  <DomainObject.Predmet.OstaliListFormated>
    <izvorni_sadrzaj>
      <item>Žarko Filipčić punomoćnik sudionika u postupku BREZOVICA, braniteljska zadruga</item>
    </izvorni_sadrzaj>
    <derivirana_varijabla naziv="DomainObject.Predmet.OstaliListFormated_1">
      <item>Žarko Filipčić punomoćnik sudionika u postupku BREZOVICA, braniteljska zadruga</item>
    </derivirana_varijabla>
  </DomainObject.Predmet.OstaliListFormated>
  <DomainObject.Predmet.OstaliListFormatedOIB>
    <izvorni_sadrzaj>
      <item>Žarko Filipčić, OIB 52954085010 punomoćnik sudionika u postupku BREZOVICA, braniteljska zadruga</item>
    </izvorni_sadrzaj>
    <derivirana_varijabla naziv="DomainObject.Predmet.OstaliListFormatedOIB_1">
      <item>Žarko Filipčić, OIB 52954085010 punomoćnik sudionika u postupku BREZOVICA, braniteljska zadruga</item>
    </derivirana_varijabla>
  </DomainObject.Predmet.OstaliListFormatedOIB>
  <DomainObject.Predmet.OstaliListFormatedWithAdress>
    <izvorni_sadrzaj>
      <item>Žarko Filipčić, Gandalj 7, 22000 Brodarica punomoćnik sudionika u postupku BREZOVICA, braniteljska zadruga</item>
    </izvorni_sadrzaj>
    <derivirana_varijabla naziv="DomainObject.Predmet.OstaliListFormatedWithAdress_1">
      <item>Žarko Filipčić, Gandalj 7, 22000 Brodarica punomoćnik sudionika u postupku BREZOVICA, braniteljska zadruga</item>
    </derivirana_varijabla>
  </DomainObject.Predmet.OstaliListFormatedWithAdress>
  <DomainObject.Predmet.OstaliListFormatedWithAdressOIB>
    <izvorni_sadrzaj>
      <item>Žarko Filipčić, OIB 52954085010, Gandalj 7, 22000 Brodarica punomoćnik sudionika u postupku BREZOVICA, braniteljska zadruga</item>
    </izvorni_sadrzaj>
    <derivirana_varijabla naziv="DomainObject.Predmet.OstaliListFormatedWithAdressOIB_1">
      <item>Žarko Filipčić, OIB 52954085010, Gandalj 7, 22000 Brodarica punomoćnik sudionika u postupku BREZOVICA, braniteljska zadruga</item>
    </derivirana_varijabla>
  </DomainObject.Predmet.OstaliListFormatedWithAdressOIB>
  <DomainObject.Predmet.OstaliListNazivFormated>
    <izvorni_sadrzaj>
      <item>Žarko Filipčić</item>
    </izvorni_sadrzaj>
    <derivirana_varijabla naziv="DomainObject.Predmet.OstaliListNazivFormated_1">
      <item>Žarko Filipčić</item>
    </derivirana_varijabla>
  </DomainObject.Predmet.OstaliListNazivFormated>
  <DomainObject.Predmet.OstaliListNazivFormatedOIB>
    <izvorni_sadrzaj>
      <item>Žarko Filipčić, OIB 52954085010</item>
    </izvorni_sadrzaj>
    <derivirana_varijabla naziv="DomainObject.Predmet.OstaliListNazivFormatedOIB_1">
      <item>Žarko Filipčić, OIB 52954085010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BREZOVICA, braniteljska zadruga</izvorni_sadrzaj>
    <derivirana_varijabla naziv="DomainObject.Predmet.ProtustrankaIDrugi_1">BREZOVICA,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BREZOVICA, braniteljska zadruga, OIB 64692783461, Getaldićeva 6, 22300 Knin</izvorni_sadrzaj>
    <derivirana_varijabla naziv="DomainObject.Predmet.ProtustrankaIDrugiAdressOIB_1">BREZOVICA, braniteljska zadruga, OIB 64692783461,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BREZOVICA, braniteljska zadruga</item>
      <item>FINA - Podružnica Šibenik</item>
      <item>Žarko Filipčić</item>
    </izvorni_sadrzaj>
    <derivirana_varijabla naziv="DomainObject.Predmet.SudioniciListNaziv_1">
      <item>BREZOVICA, braniteljska zadruga</item>
      <item>FINA - Podružnica Šibenik</item>
      <item>Žarko Filipčić</item>
    </derivirana_varijabla>
  </DomainObject.Predmet.SudioniciListNaziv>
  <DomainObject.Predmet.SudioniciListAdressOIB>
    <izvorni_sadrzaj>
      <item>BREZOVICA, braniteljska zadruga, OIB 64692783461, Getaldićeva 6,22300 Knin</item>
      <item>FINA - Podružnica Šibenik, OIB 85821130368, Perivoj L. Marune 1,22000 Šibenik</item>
      <item>Žarko Filipčić, OIB 52954085010, Gandalj 7,22000 Brodarica</item>
    </izvorni_sadrzaj>
    <derivirana_varijabla naziv="DomainObject.Predmet.SudioniciListAdressOIB_1">
      <item>BREZOVICA, braniteljska zadruga, OIB 64692783461, Getaldićeva 6,22300 Knin</item>
      <item>FINA - Podružnica Šibenik, OIB 85821130368, Perivoj L. Marune 1,22000 Šibenik</item>
      <item>Žarko Filipčić, OIB 52954085010, Gandalj 7,22000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64692783461</item>
      <item>, OIB 85821130368</item>
      <item>, OIB 52954085010</item>
    </izvorni_sadrzaj>
    <derivirana_varijabla naziv="DomainObject.Predmet.SudioniciListNazivOIB_1">
      <item>, OIB 64692783461</item>
      <item>, OIB 85821130368</item>
      <item>, OIB 52954085010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EB829-7B19-4880-93D0-B0583CDF8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173</properties:Words>
  <properties:Characters>805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2016-12-13T14:26:00Z</dcterms:created>
  <dc:creator>Administrator</dc:creator>
  <cp:lastModifiedBy>wsadmin</cp:lastModifiedBy>
  <cp:lastPrinted>2016-12-13T14:28:00Z</cp:lastPrinted>
  <dcterms:modified xmlns:xsi="http://www.w3.org/2001/XMLSchema-instance" xsi:type="dcterms:W3CDTF">2016-12-14T09:17:00Z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