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629c" w14:paraId="e71629c" w:rsidRDefault="005429C8" w:rsidP="005429C8" w:rsidR="005429C8" w:rsidRPr="00F27E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F27EAA">
      <w:pPr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F27EAA">
      <w:pPr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F27EAA">
      <w:pPr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F27EAA">
      <w:pPr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</w:rPr>
        <w:t xml:space="preserve">    Zagreb, Amruševa 2/II</w:t>
      </w:r>
      <w:r w:rsidRPr="00F27EAA">
        <w:rPr>
          <w:rFonts w:hAnsi="Times New Roman" w:ascii="Times New Roman"/>
          <w:szCs w:val="24"/>
        </w:rPr>
        <w:tab/>
      </w:r>
      <w:r w:rsidRPr="00F27EAA">
        <w:rPr>
          <w:rFonts w:hAnsi="Times New Roman" w:ascii="Times New Roman"/>
          <w:szCs w:val="24"/>
        </w:rPr>
        <w:tab/>
      </w:r>
      <w:r w:rsidRPr="00F27EAA">
        <w:rPr>
          <w:rFonts w:hAnsi="Times New Roman" w:ascii="Times New Roman"/>
          <w:szCs w:val="24"/>
        </w:rPr>
        <w:tab/>
      </w:r>
      <w:r w:rsidRPr="00F27EAA">
        <w:rPr>
          <w:rFonts w:hAnsi="Times New Roman" w:ascii="Times New Roman"/>
          <w:szCs w:val="24"/>
        </w:rPr>
        <w:tab/>
      </w:r>
      <w:r w:rsidRPr="00F27EAA">
        <w:rPr>
          <w:rFonts w:hAnsi="Times New Roman" w:ascii="Times New Roman"/>
          <w:szCs w:val="24"/>
        </w:rPr>
        <w:tab/>
      </w:r>
      <w:r w:rsidRPr="00F27EAA">
        <w:rPr>
          <w:rFonts w:hAnsi="Times New Roman" w:ascii="Times New Roman"/>
          <w:szCs w:val="24"/>
        </w:rPr>
        <w:tab/>
      </w:r>
      <w:r w:rsidR="00FA7C3C" w:rsidRPr="00F27EAA">
        <w:rPr>
          <w:rFonts w:hAnsi="Times New Roman" w:ascii="Times New Roman"/>
          <w:szCs w:val="24"/>
        </w:rPr>
        <w:t>32.St</w:t>
      </w:r>
      <w:r w:rsidRPr="00F27EAA">
        <w:rPr>
          <w:rFonts w:hAnsi="Times New Roman" w:ascii="Times New Roman"/>
          <w:szCs w:val="24"/>
        </w:rPr>
        <w:t>-</w:t>
      </w:r>
      <w:r w:rsidR="0052793F" w:rsidRPr="00F27EAA">
        <w:rPr>
          <w:rFonts w:hAnsi="Times New Roman" w:ascii="Times New Roman"/>
          <w:szCs w:val="24"/>
        </w:rPr>
        <w:t>725/16</w:t>
      </w:r>
    </w:p>
    <w:p w:rsidRDefault="005429C8" w:rsidP="005429C8" w:rsidR="005429C8" w:rsidRPr="00F27EA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7EA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7EAA">
      <w:pPr>
        <w:jc w:val="center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27EAA">
      <w:pPr>
        <w:jc w:val="center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27EA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2793F" w:rsidR="0052793F" w:rsidRPr="00F27EAA">
      <w:pPr>
        <w:ind w:hanging="2880" w:left="2880"/>
        <w:jc w:val="center"/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  <w:lang w:val="hr-HR"/>
        </w:rPr>
        <w:tab/>
      </w:r>
    </w:p>
    <w:p w:rsidRDefault="0052793F" w:rsidP="0052793F" w:rsidR="0052793F" w:rsidRPr="00F27EAA">
      <w:pPr>
        <w:jc w:val="both"/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</w:rPr>
        <w:tab/>
        <w:t xml:space="preserve">Trgovački sud u Zagrebu po sucu tog suda Biserki Pavičić, u pravnoj stvari podnositelja zahtjeva Financijska agencija, RC Zagreb, Podružnica Zagreb, Trg svibanjskih žrtava 1995. 1, za provedbu skraćenog stečajnog postupka nad dužnikom </w:t>
      </w:r>
      <w:r w:rsidR="00F27EAA">
        <w:rPr>
          <w:rFonts w:hAnsi="Times New Roman" w:ascii="Times New Roman"/>
          <w:szCs w:val="24"/>
        </w:rPr>
        <w:t>GRUPA DEVET d.o.o., Sveta</w:t>
      </w:r>
      <w:r w:rsidR="00F72286">
        <w:rPr>
          <w:rFonts w:hAnsi="Times New Roman" w:ascii="Times New Roman"/>
          <w:szCs w:val="24"/>
        </w:rPr>
        <w:t xml:space="preserve"> Ned</w:t>
      </w:r>
      <w:r w:rsidRPr="00F27EAA">
        <w:rPr>
          <w:rFonts w:hAnsi="Times New Roman" w:ascii="Times New Roman"/>
          <w:szCs w:val="24"/>
        </w:rPr>
        <w:t xml:space="preserve">elja, Ulica jasena 1, OIB: 31618409402, MBS: 080592382, dana </w:t>
      </w:r>
      <w:r w:rsidR="00F27EAA">
        <w:rPr>
          <w:rFonts w:hAnsi="Times New Roman" w:ascii="Times New Roman"/>
          <w:szCs w:val="24"/>
        </w:rPr>
        <w:t>08</w:t>
      </w:r>
      <w:r w:rsidRPr="00F27EAA">
        <w:rPr>
          <w:rFonts w:hAnsi="Times New Roman" w:ascii="Times New Roman"/>
          <w:szCs w:val="24"/>
        </w:rPr>
        <w:t>. siječnja 2018. godine,</w:t>
      </w:r>
    </w:p>
    <w:p w:rsidRDefault="0052793F" w:rsidP="0052793F" w:rsidR="0052793F" w:rsidRPr="00F27EAA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F27E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27EAA">
      <w:pPr>
        <w:jc w:val="center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27EA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C05EB7" w:rsidR="00F27EAA">
      <w:pPr>
        <w:ind w:firstLine="708"/>
        <w:jc w:val="both"/>
        <w:rPr>
          <w:rFonts w:hAnsi="Times New Roman" w:ascii="Times New Roman"/>
          <w:szCs w:val="24"/>
        </w:rPr>
      </w:pPr>
      <w:r w:rsidRPr="00F27EAA">
        <w:rPr>
          <w:rFonts w:hAnsi="Times New Roman" w:ascii="Times New Roman"/>
          <w:szCs w:val="24"/>
          <w:lang w:val="hr-HR"/>
        </w:rPr>
        <w:t>I</w:t>
      </w:r>
      <w:r w:rsidRPr="00F27EAA">
        <w:rPr>
          <w:rFonts w:hAnsi="Times New Roman" w:ascii="Times New Roman"/>
          <w:szCs w:val="24"/>
          <w:lang w:val="hr-HR"/>
        </w:rPr>
        <w:tab/>
      </w:r>
      <w:r w:rsidR="005429C8" w:rsidRPr="00F27EAA">
        <w:rPr>
          <w:rFonts w:hAnsi="Times New Roman" w:ascii="Times New Roman"/>
          <w:szCs w:val="24"/>
        </w:rPr>
        <w:t>Otvara se stečajni postupak nad dužnikom</w:t>
      </w:r>
      <w:r w:rsidRPr="00F27EAA">
        <w:rPr>
          <w:rFonts w:hAnsi="Times New Roman" w:ascii="Times New Roman"/>
          <w:szCs w:val="24"/>
        </w:rPr>
        <w:t xml:space="preserve"> </w:t>
      </w:r>
      <w:r w:rsidR="00F72286">
        <w:rPr>
          <w:rFonts w:hAnsi="Times New Roman" w:ascii="Times New Roman"/>
          <w:szCs w:val="24"/>
        </w:rPr>
        <w:t>GRUPA DEVET d.o.o., Sveta</w:t>
      </w:r>
      <w:r w:rsidR="0052793F" w:rsidRPr="00F27EAA">
        <w:rPr>
          <w:rFonts w:hAnsi="Times New Roman" w:ascii="Times New Roman"/>
          <w:szCs w:val="24"/>
        </w:rPr>
        <w:t xml:space="preserve"> </w:t>
      </w:r>
    </w:p>
    <w:p w:rsidRDefault="00F72286" w:rsidP="00C05EB7" w:rsidR="005429C8" w:rsidRPr="00F27EAA">
      <w:pPr>
        <w:ind w:left="141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Ned</w:t>
      </w:r>
      <w:r w:rsidR="0052793F" w:rsidRPr="00F27EAA">
        <w:rPr>
          <w:rFonts w:hAnsi="Times New Roman" w:ascii="Times New Roman"/>
          <w:szCs w:val="24"/>
        </w:rPr>
        <w:t>elja, Ulica jasena 1, OIB: 31618409402, MBS: 080592382</w:t>
      </w:r>
      <w:r w:rsidR="005429C8" w:rsidRPr="00F27EAA">
        <w:rPr>
          <w:rFonts w:hAnsi="Times New Roman" w:ascii="Times New Roman"/>
          <w:szCs w:val="24"/>
        </w:rPr>
        <w:t>St</w:t>
      </w:r>
      <w:r w:rsidR="00BB5FB8" w:rsidRPr="00F27EAA">
        <w:rPr>
          <w:rFonts w:hAnsi="Times New Roman" w:ascii="Times New Roman"/>
          <w:szCs w:val="24"/>
        </w:rPr>
        <w:t>ečajni postupak otvoren je dana</w:t>
      </w:r>
      <w:r w:rsidR="008A4A8D" w:rsidRPr="00F27EAA">
        <w:rPr>
          <w:rFonts w:hAnsi="Times New Roman" w:ascii="Times New Roman"/>
          <w:szCs w:val="24"/>
        </w:rPr>
        <w:t xml:space="preserve"> </w:t>
      </w:r>
      <w:r w:rsidR="004916EC">
        <w:rPr>
          <w:rFonts w:hAnsi="Times New Roman" w:ascii="Times New Roman"/>
          <w:szCs w:val="24"/>
        </w:rPr>
        <w:t xml:space="preserve">08. siječnja 2018. </w:t>
      </w:r>
      <w:r w:rsidR="00017213" w:rsidRPr="00F27EA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C05EB7">
        <w:rPr>
          <w:rFonts w:hAnsi="Times New Roman" w:ascii="Times New Roman"/>
          <w:szCs w:val="24"/>
          <w:shd w:themeFill="background1" w:fill="FFFFFF" w:color="auto" w:val="clear"/>
        </w:rPr>
        <w:t>10.3</w:t>
      </w:r>
      <w:r w:rsidR="00407F52" w:rsidRPr="00F27EAA">
        <w:rPr>
          <w:rFonts w:hAnsi="Times New Roman" w:ascii="Times New Roman"/>
          <w:szCs w:val="24"/>
          <w:shd w:themeFill="background1" w:fill="FFFFFF" w:color="auto" w:val="clear"/>
        </w:rPr>
        <w:t>0</w:t>
      </w:r>
      <w:r w:rsidR="00381393" w:rsidRPr="00F27EAA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="00017213" w:rsidRPr="00F27EA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F27EAA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05EB7" w:rsidR="00F27EAA" w:rsidRPr="00F27EAA">
      <w:pPr>
        <w:pStyle w:val="Odlomakpopisa"/>
        <w:jc w:val="both"/>
        <w:rPr>
          <w:rFonts w:hAnsi="Times New Roman" w:ascii="Times New Roman"/>
        </w:rPr>
      </w:pPr>
      <w:r w:rsidRPr="00F27EAA">
        <w:rPr>
          <w:rFonts w:hAnsi="Times New Roman" w:ascii="Times New Roman"/>
          <w:szCs w:val="24"/>
        </w:rPr>
        <w:t>II</w:t>
      </w:r>
      <w:r w:rsidRPr="00F27EAA">
        <w:rPr>
          <w:rFonts w:hAnsi="Times New Roman" w:ascii="Times New Roman"/>
          <w:szCs w:val="24"/>
        </w:rPr>
        <w:tab/>
      </w:r>
      <w:r w:rsidR="005429C8" w:rsidRPr="00F27EAA">
        <w:rPr>
          <w:rFonts w:hAnsi="Times New Roman" w:ascii="Times New Roman"/>
          <w:szCs w:val="24"/>
        </w:rPr>
        <w:t xml:space="preserve">Za stečajnog upravitelja imenuje se </w:t>
      </w:r>
      <w:r w:rsidR="00F27EAA" w:rsidRPr="00F27EAA">
        <w:rPr>
          <w:rFonts w:hAnsi="Times New Roman" w:ascii="Times New Roman"/>
        </w:rPr>
        <w:t>PETRA GJURAŠIĆ</w:t>
      </w:r>
    </w:p>
    <w:p w:rsidRDefault="00F27EAA" w:rsidP="00C05EB7" w:rsidR="00636A24" w:rsidRPr="00F27EAA">
      <w:pPr>
        <w:pStyle w:val="Odlomakpopisa"/>
        <w:ind w:firstLine="696"/>
        <w:jc w:val="both"/>
        <w:rPr>
          <w:rFonts w:hAnsi="Times New Roman" w:ascii="Times New Roman"/>
        </w:rPr>
      </w:pPr>
      <w:r w:rsidRPr="00F27EAA">
        <w:rPr>
          <w:rFonts w:hAnsi="Times New Roman" w:ascii="Times New Roman"/>
        </w:rPr>
        <w:t>Zagreb, Petrinjska 28, OIB:42344632101</w:t>
      </w:r>
    </w:p>
    <w:p w:rsidRDefault="005429C8" w:rsidP="00F27EAA" w:rsidR="005429C8" w:rsidRPr="00F27EAA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F27EAA" w:rsidR="005429C8" w:rsidRPr="00F27EAA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III</w:t>
      </w:r>
      <w:r w:rsidRPr="00F27EAA">
        <w:rPr>
          <w:rFonts w:hAnsi="Times New Roman" w:ascii="Times New Roman"/>
          <w:szCs w:val="24"/>
          <w:lang w:val="hr-HR"/>
        </w:rPr>
        <w:tab/>
      </w:r>
      <w:r w:rsidR="005429C8" w:rsidRPr="00F27EA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27EAA">
        <w:rPr>
          <w:rFonts w:hAnsi="Times New Roman" w:ascii="Times New Roman"/>
          <w:szCs w:val="24"/>
          <w:lang w:val="hr-HR"/>
        </w:rPr>
        <w:t xml:space="preserve"> </w:t>
      </w:r>
      <w:r w:rsidR="00F27EAA">
        <w:rPr>
          <w:rFonts w:hAnsi="Times New Roman" w:ascii="Times New Roman"/>
          <w:szCs w:val="24"/>
        </w:rPr>
        <w:t>GRUPA DEVET d.o.o., Sveta</w:t>
      </w:r>
      <w:r w:rsidR="00F72286">
        <w:rPr>
          <w:rFonts w:hAnsi="Times New Roman" w:ascii="Times New Roman"/>
          <w:szCs w:val="24"/>
        </w:rPr>
        <w:t xml:space="preserve"> Ned</w:t>
      </w:r>
      <w:r w:rsidR="0052793F" w:rsidRPr="00F27EAA">
        <w:rPr>
          <w:rFonts w:hAnsi="Times New Roman" w:ascii="Times New Roman"/>
          <w:szCs w:val="24"/>
        </w:rPr>
        <w:t>elja, Ulica jasena 1, OIB: 31618409402, MBS: 080592382</w:t>
      </w:r>
      <w:r w:rsidRPr="00F27EAA">
        <w:rPr>
          <w:rFonts w:hAnsi="Times New Roman" w:ascii="Times New Roman"/>
          <w:szCs w:val="24"/>
          <w:lang w:val="hr-HR"/>
        </w:rPr>
        <w:t>IV</w:t>
      </w:r>
      <w:r w:rsidRPr="00F27EAA">
        <w:rPr>
          <w:rFonts w:hAnsi="Times New Roman" w:ascii="Times New Roman"/>
          <w:szCs w:val="24"/>
          <w:lang w:val="hr-HR"/>
        </w:rPr>
        <w:tab/>
      </w:r>
      <w:r w:rsidR="005429C8" w:rsidRPr="00F27EAA">
        <w:rPr>
          <w:rFonts w:hAnsi="Times New Roman" w:ascii="Times New Roman"/>
          <w:szCs w:val="24"/>
          <w:lang w:val="hr-HR"/>
        </w:rPr>
        <w:t xml:space="preserve">Nakon </w:t>
      </w:r>
      <w:r w:rsidRPr="00F27EAA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F27EA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F27EAA" w:rsidR="005429C8" w:rsidRPr="00F27E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7E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27E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F27EAA">
        <w:rPr>
          <w:rFonts w:hAnsi="Times New Roman" w:ascii="Times New Roman"/>
          <w:szCs w:val="24"/>
          <w:lang w:val="hr-HR"/>
        </w:rPr>
        <w:t xml:space="preserve"> </w:t>
      </w:r>
      <w:r w:rsidR="0052793F" w:rsidRPr="00F27EAA">
        <w:rPr>
          <w:rFonts w:hAnsi="Times New Roman" w:ascii="Times New Roman"/>
          <w:szCs w:val="24"/>
          <w:lang w:val="hr-HR"/>
        </w:rPr>
        <w:t>22</w:t>
      </w:r>
      <w:r w:rsidR="00A56E98" w:rsidRPr="00F27EAA">
        <w:rPr>
          <w:rFonts w:hAnsi="Times New Roman" w:ascii="Times New Roman"/>
          <w:szCs w:val="24"/>
          <w:lang w:val="hr-HR"/>
        </w:rPr>
        <w:t>.01.2016</w:t>
      </w:r>
      <w:r w:rsidR="00017213" w:rsidRPr="00F27EAA">
        <w:rPr>
          <w:rFonts w:hAnsi="Times New Roman" w:ascii="Times New Roman"/>
          <w:szCs w:val="24"/>
          <w:lang w:val="hr-HR"/>
        </w:rPr>
        <w:t>. godine</w:t>
      </w:r>
      <w:r w:rsidRPr="00F27EAA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F27EAA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F72286">
        <w:rPr>
          <w:rFonts w:hAnsi="Times New Roman" w:ascii="Times New Roman"/>
          <w:szCs w:val="24"/>
        </w:rPr>
        <w:t>GRUPA DEVET d.o.o., Sveta Ned</w:t>
      </w:r>
      <w:r w:rsidR="0052793F" w:rsidRPr="00F27EAA">
        <w:rPr>
          <w:rFonts w:hAnsi="Times New Roman" w:ascii="Times New Roman"/>
          <w:szCs w:val="24"/>
        </w:rPr>
        <w:t>elja, Ulica jasena 1, OIB: 31618409402, MBS: 080592382</w:t>
      </w:r>
      <w:r w:rsidR="0037131D" w:rsidRPr="00F27EAA">
        <w:rPr>
          <w:rFonts w:hAnsi="Times New Roman" w:ascii="Times New Roman"/>
          <w:szCs w:val="24"/>
        </w:rPr>
        <w:t xml:space="preserve">. </w:t>
      </w:r>
      <w:r w:rsidR="00A27699" w:rsidRPr="00F27EAA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F27EAA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F27E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 xml:space="preserve">Oglasom od </w:t>
      </w:r>
      <w:r w:rsidR="00426064" w:rsidRPr="00F27EAA">
        <w:rPr>
          <w:rFonts w:hAnsi="Times New Roman" w:ascii="Times New Roman"/>
          <w:szCs w:val="24"/>
          <w:lang w:val="hr-HR"/>
        </w:rPr>
        <w:t xml:space="preserve"> 23</w:t>
      </w:r>
      <w:r w:rsidR="00CE0BE6" w:rsidRPr="00F27EAA">
        <w:rPr>
          <w:rFonts w:hAnsi="Times New Roman" w:ascii="Times New Roman"/>
          <w:szCs w:val="24"/>
          <w:lang w:val="hr-HR"/>
        </w:rPr>
        <w:t>.</w:t>
      </w:r>
      <w:r w:rsidR="00966311" w:rsidRPr="00F27EAA">
        <w:rPr>
          <w:rFonts w:hAnsi="Times New Roman" w:ascii="Times New Roman"/>
          <w:szCs w:val="24"/>
          <w:lang w:val="hr-HR"/>
        </w:rPr>
        <w:t xml:space="preserve"> </w:t>
      </w:r>
      <w:r w:rsidR="002C30DF" w:rsidRPr="00F27EAA">
        <w:rPr>
          <w:rFonts w:hAnsi="Times New Roman" w:ascii="Times New Roman"/>
          <w:szCs w:val="24"/>
          <w:lang w:val="hr-HR"/>
        </w:rPr>
        <w:t>veljače</w:t>
      </w:r>
      <w:r w:rsidR="00966311" w:rsidRPr="00F27EAA">
        <w:rPr>
          <w:rFonts w:hAnsi="Times New Roman" w:ascii="Times New Roman"/>
          <w:szCs w:val="24"/>
          <w:lang w:val="hr-HR"/>
        </w:rPr>
        <w:t xml:space="preserve"> 2016.</w:t>
      </w:r>
      <w:r w:rsidRPr="00F27EAA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F27EAA">
        <w:rPr>
          <w:rFonts w:hAnsi="Times New Roman" w:ascii="Times New Roman"/>
          <w:szCs w:val="24"/>
          <w:lang w:val="hr-HR"/>
        </w:rPr>
        <w:t xml:space="preserve"> </w:t>
      </w:r>
      <w:r w:rsidRPr="00F27EAA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F27EAA">
        <w:rPr>
          <w:rFonts w:hAnsi="Times New Roman" w:ascii="Times New Roman"/>
          <w:szCs w:val="24"/>
          <w:lang w:val="hr-HR"/>
        </w:rPr>
        <w:t xml:space="preserve"> </w:t>
      </w:r>
      <w:r w:rsidRPr="00F27EAA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</w:t>
      </w:r>
      <w:r w:rsidRPr="00F27EAA">
        <w:rPr>
          <w:rFonts w:hAnsi="Times New Roman" w:ascii="Times New Roman"/>
          <w:szCs w:val="24"/>
          <w:lang w:val="hr-HR"/>
        </w:rPr>
        <w:lastRenderedPageBreak/>
        <w:t xml:space="preserve">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F27EAA">
        <w:rPr>
          <w:rFonts w:hAnsi="Times New Roman" w:ascii="Times New Roman"/>
          <w:szCs w:val="24"/>
          <w:lang w:val="hr-HR"/>
        </w:rPr>
        <w:t xml:space="preserve">užnika po zakonu </w:t>
      </w:r>
      <w:r w:rsidRPr="00F27EAA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F27EAA">
        <w:rPr>
          <w:rFonts w:hAnsi="Times New Roman" w:ascii="Times New Roman"/>
          <w:szCs w:val="24"/>
          <w:lang w:val="hr-HR"/>
        </w:rPr>
        <w:t xml:space="preserve">je </w:t>
      </w:r>
      <w:r w:rsidRPr="00F27EAA">
        <w:rPr>
          <w:rFonts w:hAnsi="Times New Roman" w:ascii="Times New Roman"/>
          <w:szCs w:val="24"/>
          <w:lang w:val="hr-HR"/>
        </w:rPr>
        <w:t xml:space="preserve">sudu </w:t>
      </w:r>
      <w:r w:rsidR="00F04E32" w:rsidRPr="00F27EAA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37131D" w:rsidRPr="00F27EAA">
        <w:rPr>
          <w:rFonts w:hAnsi="Times New Roman" w:ascii="Times New Roman"/>
          <w:szCs w:val="24"/>
          <w:lang w:val="hr-HR"/>
        </w:rPr>
        <w:t xml:space="preserve">9.372,37 </w:t>
      </w:r>
      <w:r w:rsidR="004916EC">
        <w:rPr>
          <w:rFonts w:hAnsi="Times New Roman" w:ascii="Times New Roman"/>
          <w:szCs w:val="24"/>
          <w:lang w:val="hr-HR"/>
        </w:rPr>
        <w:t xml:space="preserve"> kn </w:t>
      </w:r>
      <w:r w:rsidRPr="00F27EAA">
        <w:rPr>
          <w:rFonts w:hAnsi="Times New Roman" w:ascii="Times New Roman"/>
          <w:szCs w:val="24"/>
          <w:lang w:val="hr-HR"/>
        </w:rPr>
        <w:t xml:space="preserve">  u neprekidnom razdoblju od </w:t>
      </w:r>
      <w:r w:rsidR="0037131D" w:rsidRPr="00F27EAA">
        <w:rPr>
          <w:rFonts w:hAnsi="Times New Roman" w:ascii="Times New Roman"/>
          <w:szCs w:val="24"/>
          <w:lang w:val="hr-HR"/>
        </w:rPr>
        <w:t>223</w:t>
      </w:r>
      <w:r w:rsidR="009B4B0A" w:rsidRPr="00F27EAA">
        <w:rPr>
          <w:rFonts w:hAnsi="Times New Roman" w:ascii="Times New Roman"/>
          <w:szCs w:val="24"/>
          <w:lang w:val="hr-HR"/>
        </w:rPr>
        <w:t xml:space="preserve"> dana </w:t>
      </w:r>
      <w:r w:rsidRPr="00F27EAA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F27E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27EAA">
      <w:pPr>
        <w:jc w:val="center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U Zagrebu</w:t>
      </w:r>
      <w:r w:rsidR="00381393" w:rsidRPr="00F27EAA">
        <w:rPr>
          <w:rFonts w:hAnsi="Times New Roman" w:ascii="Times New Roman"/>
          <w:szCs w:val="24"/>
          <w:lang w:val="hr-HR"/>
        </w:rPr>
        <w:t xml:space="preserve"> </w:t>
      </w:r>
      <w:r w:rsidR="00F27EAA">
        <w:rPr>
          <w:rFonts w:hAnsi="Times New Roman" w:ascii="Times New Roman"/>
          <w:szCs w:val="24"/>
          <w:lang w:val="hr-HR"/>
        </w:rPr>
        <w:t>08</w:t>
      </w:r>
      <w:r w:rsidR="006A6B04" w:rsidRPr="00F27EAA">
        <w:rPr>
          <w:rFonts w:hAnsi="Times New Roman" w:ascii="Times New Roman"/>
          <w:szCs w:val="24"/>
          <w:lang w:val="hr-HR"/>
        </w:rPr>
        <w:t>. siječnja 2018</w:t>
      </w:r>
      <w:r w:rsidRPr="00F27EAA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27EA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05EB7" w:rsidR="00891934" w:rsidRPr="00F27EA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F27EAA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 xml:space="preserve">     </w:t>
      </w:r>
      <w:r w:rsidR="00381393" w:rsidRPr="00F27EAA">
        <w:rPr>
          <w:rFonts w:hAnsi="Times New Roman" w:ascii="Times New Roman"/>
          <w:szCs w:val="24"/>
          <w:lang w:val="hr-HR"/>
        </w:rPr>
        <w:t>Biserka Pavičić</w:t>
      </w:r>
      <w:r w:rsidRPr="00F27EAA">
        <w:rPr>
          <w:rFonts w:hAnsi="Times New Roman" w:ascii="Times New Roman"/>
          <w:szCs w:val="24"/>
          <w:lang w:val="hr-HR"/>
        </w:rPr>
        <w:t xml:space="preserve"> </w:t>
      </w:r>
      <w:r w:rsidR="00C05EB7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27EAA">
      <w:pPr>
        <w:jc w:val="both"/>
        <w:rPr>
          <w:rFonts w:hAnsi="Times New Roman" w:ascii="Times New Roman"/>
          <w:szCs w:val="24"/>
          <w:lang w:val="hr-HR"/>
        </w:rPr>
      </w:pPr>
      <w:r w:rsidRPr="00F27EA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27E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C05EB7" w:rsidR="005429C8" w:rsidRPr="00C05EB7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C05EB7" w:rsidP="00C05EB7" w:rsidR="00C05EB7" w:rsidRPr="00C05EB7">
      <w:pPr>
        <w:jc w:val="right"/>
        <w:rPr>
          <w:rFonts w:hAnsi="Times New Roman" w:ascii="Times New Roman"/>
        </w:rPr>
      </w:pPr>
      <w:r w:rsidRPr="00C05EB7">
        <w:rPr>
          <w:rFonts w:hAnsi="Times New Roman" w:ascii="Times New Roman"/>
        </w:rPr>
        <w:t>Za točnost otpravka</w:t>
      </w:r>
    </w:p>
    <w:p w:rsidRDefault="00C05EB7" w:rsidP="00C05EB7" w:rsidR="00C05EB7" w:rsidRPr="00C05EB7">
      <w:pPr>
        <w:jc w:val="right"/>
        <w:rPr>
          <w:rFonts w:hAnsi="Times New Roman" w:ascii="Times New Roman"/>
        </w:rPr>
      </w:pPr>
      <w:r w:rsidRPr="00C05EB7">
        <w:rPr>
          <w:rFonts w:hAnsi="Times New Roman" w:ascii="Times New Roman"/>
        </w:rPr>
        <w:t>ovlašteni službenik:</w:t>
      </w:r>
    </w:p>
    <w:p w:rsidRDefault="00C05EB7" w:rsidP="00C05EB7" w:rsidR="00C05EB7" w:rsidRPr="00C05EB7">
      <w:pPr>
        <w:ind w:firstLine="708" w:left="6372"/>
        <w:jc w:val="right"/>
        <w:rPr>
          <w:rFonts w:hAnsi="Times New Roman" w:ascii="Times New Roman"/>
        </w:rPr>
      </w:pPr>
      <w:r w:rsidRPr="00C05EB7">
        <w:rPr>
          <w:rFonts w:hAnsi="Times New Roman" w:ascii="Times New Roman"/>
        </w:rPr>
        <w:t xml:space="preserve"> Željka Rončević</w:t>
      </w:r>
    </w:p>
    <w:p w:rsidRDefault="005429C8" w:rsidP="00C05EB7" w:rsidR="005429C8" w:rsidRPr="00C05EB7">
      <w:pPr>
        <w:jc w:val="right"/>
        <w:rPr>
          <w:rFonts w:hAnsi="Times New Roman" w:ascii="Times New Roman"/>
          <w:szCs w:val="24"/>
          <w:lang w:val="hr-HR"/>
        </w:rPr>
      </w:pPr>
    </w:p>
    <w:p w:rsidRDefault="000F7A4E" w:rsidR="001E246B" w:rsidRPr="00F27EAA">
      <w:pPr>
        <w:rPr>
          <w:rFonts w:hAnsi="Times New Roman" w:ascii="Times New Roman"/>
          <w:szCs w:val="24"/>
        </w:rPr>
      </w:pPr>
    </w:p>
    <w:sectPr w:rsidSect="00341B62" w:rsidR="001E246B" w:rsidRPr="00F27EA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B3D" w:rsidP="00017213" w:rsidR="00932B3D">
      <w:r>
        <w:separator/>
      </w:r>
    </w:p>
  </w:endnote>
  <w:endnote w:id="0" w:type="continuationSeparator">
    <w:p w:rsidRDefault="00932B3D" w:rsidP="00017213" w:rsidR="00932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B3D" w:rsidP="00017213" w:rsidR="00932B3D">
      <w:r>
        <w:separator/>
      </w:r>
    </w:p>
  </w:footnote>
  <w:footnote w:id="0" w:type="continuationSeparator">
    <w:p w:rsidRDefault="00932B3D" w:rsidP="00017213" w:rsidR="00932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F7A4E" w:rsidRPr="000F7A4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37131D">
          <w:rPr>
            <w:rFonts w:hAnsi="Times New Roman" w:ascii="Times New Roman"/>
          </w:rPr>
          <w:t>725/16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D00325"/>
    <w:multiLevelType w:val="hybridMultilevel"/>
    <w:tmpl w:val="B858B26E"/>
    <w:lvl w:tplc="84D8E9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B21FF"/>
    <w:rsid w:val="000C3439"/>
    <w:rsid w:val="000F7A4E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20B65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0D15"/>
    <w:rsid w:val="00336A94"/>
    <w:rsid w:val="00341B62"/>
    <w:rsid w:val="00355260"/>
    <w:rsid w:val="00361296"/>
    <w:rsid w:val="0037131D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140C9"/>
    <w:rsid w:val="00426064"/>
    <w:rsid w:val="00435C92"/>
    <w:rsid w:val="0043600A"/>
    <w:rsid w:val="0044031C"/>
    <w:rsid w:val="00454673"/>
    <w:rsid w:val="00455D68"/>
    <w:rsid w:val="00462590"/>
    <w:rsid w:val="00484869"/>
    <w:rsid w:val="00487B11"/>
    <w:rsid w:val="004916EC"/>
    <w:rsid w:val="004A0E50"/>
    <w:rsid w:val="004B72A9"/>
    <w:rsid w:val="004C1D69"/>
    <w:rsid w:val="004D2D4C"/>
    <w:rsid w:val="004D61B5"/>
    <w:rsid w:val="004F138B"/>
    <w:rsid w:val="005140EE"/>
    <w:rsid w:val="005151FF"/>
    <w:rsid w:val="00526A0F"/>
    <w:rsid w:val="00527020"/>
    <w:rsid w:val="0052793F"/>
    <w:rsid w:val="005315D9"/>
    <w:rsid w:val="005429C8"/>
    <w:rsid w:val="00560473"/>
    <w:rsid w:val="00560610"/>
    <w:rsid w:val="00591509"/>
    <w:rsid w:val="00591945"/>
    <w:rsid w:val="005D257E"/>
    <w:rsid w:val="00636653"/>
    <w:rsid w:val="00636A24"/>
    <w:rsid w:val="006373EC"/>
    <w:rsid w:val="00650751"/>
    <w:rsid w:val="00657401"/>
    <w:rsid w:val="00661E42"/>
    <w:rsid w:val="006630E6"/>
    <w:rsid w:val="00670B71"/>
    <w:rsid w:val="00687693"/>
    <w:rsid w:val="006A6B04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2B3D"/>
    <w:rsid w:val="009357C1"/>
    <w:rsid w:val="00940F3C"/>
    <w:rsid w:val="00947FC2"/>
    <w:rsid w:val="009641D9"/>
    <w:rsid w:val="00966311"/>
    <w:rsid w:val="009B4B0A"/>
    <w:rsid w:val="009C254E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3F0D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5EB7"/>
    <w:rsid w:val="00C06E13"/>
    <w:rsid w:val="00C1234E"/>
    <w:rsid w:val="00C132D0"/>
    <w:rsid w:val="00C24A8F"/>
    <w:rsid w:val="00C35F73"/>
    <w:rsid w:val="00C417F1"/>
    <w:rsid w:val="00C43487"/>
    <w:rsid w:val="00C511D0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0B22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27EAA"/>
    <w:rsid w:val="00F33CE5"/>
    <w:rsid w:val="00F4190C"/>
    <w:rsid w:val="00F431F8"/>
    <w:rsid w:val="00F45796"/>
    <w:rsid w:val="00F7228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7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E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E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E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E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7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E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E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E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E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63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DEVET d.o.o. zastupanog po punomoćniku Dinko Dimić</izvorni_sadrzaj>
    <derivirana_varijabla naziv="DomainObject.Predmet.ProtustrankaFormated_1">  GRUPA DEVET d.o.o. zastupanog po punomoćniku Dinko Dimić</derivirana_varijabla>
  </DomainObject.Predmet.ProtustrankaFormated>
  <DomainObject.Predmet.ProtustrankaFormatedOIB>
    <izvorni_sadrzaj>  GRUPA DEVET d.o.o., OIB 31618409402 zastupanog po punomoćniku Dinko Dimić</izvorni_sadrzaj>
    <derivirana_varijabla naziv="DomainObject.Predmet.ProtustrankaFormatedOIB_1">  GRUPA DEVET d.o.o., OIB 31618409402 zastupanog po punomoćniku Dinko Dimić</derivirana_varijabla>
  </DomainObject.Predmet.ProtustrankaFormatedOIB>
  <DomainObject.Predmet.ProtustrankaFormatedWithAdress>
    <izvorni_sadrzaj> GRUPA DEVET d.o.o., Ulica jasena 1, 10431 Sveta Nedelja zastupanog po punomoćniku Dinko Dimić</izvorni_sadrzaj>
    <derivirana_varijabla naziv="DomainObject.Predmet.ProtustrankaFormatedWithAdress_1"> GRUPA DEVET d.o.o., Ulica jasena 1, 10431 Sveta Nedelja zastupanog po punomoćniku Dinko Dimić</derivirana_varijabla>
  </DomainObject.Predmet.ProtustrankaFormatedWithAdress>
  <DomainObject.Predmet.ProtustrankaFormatedWithAdressOIB>
    <izvorni_sadrzaj> GRUPA DEVET d.o.o., OIB 31618409402, Ulica jasena 1, 10431 Sveta Nedelja zastupanog po punomoćniku Dinko Dimić</izvorni_sadrzaj>
    <derivirana_varijabla naziv="DomainObject.Predmet.ProtustrankaFormatedWithAdressOIB_1"> GRUPA DEVET d.o.o., OIB 31618409402, Ulica jasena 1, 10431 Sveta Nedelja zastupanog po punomoćniku Dinko Dimić</derivirana_varijabla>
  </DomainObject.Predmet.ProtustrankaFormatedWithAdressOIB>
  <DomainObject.Predmet.ProtustrankaWithAdress>
    <izvorni_sadrzaj>GRUPA DEVET d.o.o. Ulica jasena 1, 10431 Sveta Nedelja</izvorni_sadrzaj>
    <derivirana_varijabla naziv="DomainObject.Predmet.ProtustrankaWithAdress_1">GRUPA DEVET d.o.o. Ulica jasena 1, 10431 Sveta Nedelja</derivirana_varijabla>
  </DomainObject.Predmet.ProtustrankaWithAdress>
  <DomainObject.Predmet.ProtustrankaWithAdressOIB>
    <izvorni_sadrzaj>GRUPA DEVET d.o.o., OIB 31618409402, Ulica jasena 1, 10431 Sveta Nedelja</izvorni_sadrzaj>
    <derivirana_varijabla naziv="DomainObject.Predmet.ProtustrankaWithAdressOIB_1">GRUPA DEVET d.o.o., OIB 31618409402, Ulica jasena 1, 10431 Sveta Nedelja</derivirana_varijabla>
  </DomainObject.Predmet.ProtustrankaWithAdressOIB>
  <DomainObject.Predmet.ProtustrankaNazivFormated>
    <izvorni_sadrzaj>GRUPA DEVET d.o.o.</izvorni_sadrzaj>
    <derivirana_varijabla naziv="DomainObject.Predmet.ProtustrankaNazivFormated_1">GRUPA DEVET d.o.o.</derivirana_varijabla>
  </DomainObject.Predmet.ProtustrankaNazivFormated>
  <DomainObject.Predmet.ProtustrankaNazivFormatedOIB>
    <izvorni_sadrzaj>GRUPA DEVET d.o.o., OIB 31618409402</izvorni_sadrzaj>
    <derivirana_varijabla naziv="DomainObject.Predmet.ProtustrankaNazivFormatedOIB_1">GRUPA DEVET d.o.o., OIB 31618409402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DEVET d.o.o. zastupanog po punomoćniku Dinko Dimić</item>
    </izvorni_sadrzaj>
    <derivirana_varijabla naziv="DomainObject.Predmet.ProtuStrankaListFormated_1">
      <item>GRUPA DEVET d.o.o. zastupanog po punomoćniku Dinko Dimić</item>
    </derivirana_varijabla>
  </DomainObject.Predmet.ProtuStrankaListFormated>
  <DomainObject.Predmet.ProtuStrankaListFormatedOIB>
    <izvorni_sadrzaj>
      <item>GRUPA DEVET d.o.o., OIB 31618409402 zastupanog po punomoćniku Dinko Dimić</item>
    </izvorni_sadrzaj>
    <derivirana_varijabla naziv="DomainObject.Predmet.ProtuStrankaListFormatedOIB_1">
      <item>GRUPA DEVET d.o.o., OIB 31618409402 zastupanog po punomoćniku Dinko Dimić</item>
    </derivirana_varijabla>
  </DomainObject.Predmet.ProtuStrankaListFormatedOIB>
  <DomainObject.Predmet.ProtuStrankaListFormatedWithAdress>
    <izvorni_sadrzaj>
      <item>GRUPA DEVET d.o.o., Ulica jasena 1, 10431 Sveta Nedelja zastupanog po punomoćniku Dinko Dimić</item>
    </izvorni_sadrzaj>
    <derivirana_varijabla naziv="DomainObject.Predmet.ProtuStrankaListFormatedWithAdress_1">
      <item>GRUPA DEVET d.o.o., Ulica jasena 1, 10431 Sveta Nedelja zastupanog po punomoćniku Dinko Dimić</item>
    </derivirana_varijabla>
  </DomainObject.Predmet.ProtuStrankaListFormatedWithAdress>
  <DomainObject.Predmet.ProtuStrankaListFormatedWithAdressOIB>
    <izvorni_sadrzaj>
      <item>GRUPA DEVET d.o.o., OIB 31618409402, Ulica jasena 1, 10431 Sveta Nedelja zastupanog po punomoćniku Dinko Dimić</item>
    </izvorni_sadrzaj>
    <derivirana_varijabla naziv="DomainObject.Predmet.ProtuStrankaListFormatedWithAdressOIB_1">
      <item>GRUPA DEVET d.o.o., OIB 31618409402, Ulica jasena 1, 10431 Sveta Nedelja zastupanog po punomoćniku Dinko Dimić</item>
    </derivirana_varijabla>
  </DomainObject.Predmet.ProtuStrankaListFormatedWithAdressOIB>
  <DomainObject.Predmet.ProtuStrankaListNazivFormated>
    <izvorni_sadrzaj>
      <item>GRUPA DEVET d.o.o.</item>
    </izvorni_sadrzaj>
    <derivirana_varijabla naziv="DomainObject.Predmet.ProtuStrankaListNazivFormated_1">
      <item>GRUPA DEVET d.o.o.</item>
    </derivirana_varijabla>
  </DomainObject.Predmet.ProtuStrankaListNazivFormated>
  <DomainObject.Predmet.ProtuStrankaListNazivFormatedOIB>
    <izvorni_sadrzaj>
      <item>GRUPA DEVET d.o.o., OIB 31618409402</item>
    </izvorni_sadrzaj>
    <derivirana_varijabla naziv="DomainObject.Predmet.ProtuStrankaListNazivFormatedOIB_1">
      <item>GRUPA DEVET d.o.o., OIB 31618409402</item>
    </derivirana_varijabla>
  </DomainObject.Predmet.ProtuStrankaListNazivFormatedOIB>
  <DomainObject.Predmet.OstaliListFormated>
    <izvorni_sadrzaj>
      <item>Dinko Dimić punomoćnik sudionika u postupku GRUPA DEVET d.o.o.</item>
    </izvorni_sadrzaj>
    <derivirana_varijabla naziv="DomainObject.Predmet.OstaliListFormated_1">
      <item>Dinko Dimić punomoćnik sudionika u postupku GRUPA DEVET d.o.o.</item>
    </derivirana_varijabla>
  </DomainObject.Predmet.OstaliListFormated>
  <DomainObject.Predmet.OstaliListFormatedOIB>
    <izvorni_sadrzaj>
      <item>Dinko Dimić, OIB 51435018612 punomoćnik sudionika u postupku GRUPA DEVET d.o.o.</item>
    </izvorni_sadrzaj>
    <derivirana_varijabla naziv="DomainObject.Predmet.OstaliListFormatedOIB_1">
      <item>Dinko Dimić, OIB 51435018612 punomoćnik sudionika u postupku GRUPA DEVET d.o.o.</item>
    </derivirana_varijabla>
  </DomainObject.Predmet.OstaliListFormatedOIB>
  <DomainObject.Predmet.OstaliListFormatedWithAdress>
    <izvorni_sadrzaj>
      <item>Dinko Dimić, Vinagorska 12/A, 10000 Zagreb punomoćnik sudionika u postupku GRUPA DEVET d.o.o.</item>
    </izvorni_sadrzaj>
    <derivirana_varijabla naziv="DomainObject.Predmet.OstaliListFormatedWithAdress_1">
      <item>Dinko Dimić, Vinagorska 12/A, 10000 Zagreb punomoćnik sudionika u postupku GRUPA DEVET d.o.o.</item>
    </derivirana_varijabla>
  </DomainObject.Predmet.OstaliListFormatedWithAdress>
  <DomainObject.Predmet.OstaliListFormatedWithAdressOIB>
    <izvorni_sadrzaj>
      <item>Dinko Dimić, OIB 51435018612, Vinagorska 12/A, 10000 Zagreb punomoćnik sudionika u postupku GRUPA DEVET d.o.o.</item>
    </izvorni_sadrzaj>
    <derivirana_varijabla naziv="DomainObject.Predmet.OstaliListFormatedWithAdressOIB_1">
      <item>Dinko Dimić, OIB 51435018612, Vinagorska 12/A, 10000 Zagreb punomoćnik sudionika u postupku GRUPA DEVET d.o.o.</item>
    </derivirana_varijabla>
  </DomainObject.Predmet.OstaliListFormatedWithAdressOIB>
  <DomainObject.Predmet.OstaliListNazivFormated>
    <izvorni_sadrzaj>
      <item>Dinko Dimić</item>
    </izvorni_sadrzaj>
    <derivirana_varijabla naziv="DomainObject.Predmet.OstaliListNazivFormated_1">
      <item>Dinko Dimić</item>
    </derivirana_varijabla>
  </DomainObject.Predmet.OstaliListNazivFormated>
  <DomainObject.Predmet.OstaliListNazivFormatedOIB>
    <izvorni_sadrzaj>
      <item>Dinko Dimić, OIB 51435018612</item>
    </izvorni_sadrzaj>
    <derivirana_varijabla naziv="DomainObject.Predmet.OstaliListNazivFormatedOIB_1">
      <item>Dinko Dimić, OIB 51435018612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DEVET d.o.o.</izvorni_sadrzaj>
    <derivirana_varijabla naziv="DomainObject.Predmet.ProtustrankaIDrugi_1">GRUPA DEVET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GRUPA DEVET d.o.o., OIB 31618409402, Ulica jasena 1, 10431 Sveta Nedelja</izvorni_sadrzaj>
    <derivirana_varijabla naziv="DomainObject.Predmet.ProtustrankaIDrugiAdressOIB_1">GRUPA DEVET d.o.o., OIB 31618409402, Ulica jasena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GRUPA DEVET d.o.o.</item>
      <item>Dinko Dimić</item>
    </izvorni_sadrzaj>
    <derivirana_varijabla naziv="DomainObject.Predmet.SudioniciListNaziv_1">
      <item>FINA Regionalni centar Zagreb</item>
      <item>GRUPA DEVET d.o.o.</item>
      <item>Dinko Dimić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GRUPA DEVET d.o.o., OIB 31618409402, Ulica jasena 1,10431 Sveta Nedelja</item>
      <item>Dinko Dimić, OIB 51435018612, Vinagorska 12/A,10000 Zagreb</item>
    </izvorni_sadrzaj>
    <derivirana_varijabla naziv="DomainObject.Predmet.SudioniciListAdressOIB_1">
      <item>FINA Regionalni centar Zagreb, OIB 85821130368, Trg svibanjskih žrtava 1995. br 1,10000 Zagreb</item>
      <item>GRUPA DEVET d.o.o., OIB 31618409402, Ulica jasena 1,10431 Sveta Nedelja</item>
      <item>Dinko Dimić, OIB 51435018612, Vinagorska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31618409402</item>
      <item>, OIB 51435018612</item>
    </izvorni_sadrzaj>
    <derivirana_varijabla naziv="DomainObject.Predmet.SudioniciListNazivOIB_1">
      <item>, OIB 85821130368</item>
      <item>, OIB 31618409402</item>
      <item>, OIB 51435018612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2618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2018-01-04T08:14:00Z</dcterms:created>
  <dc:creator>Vinka Mihalinčić</dc:creator>
  <cp:lastModifiedBy>Željka Rončević</cp:lastModifiedBy>
  <cp:lastPrinted>2018-01-08T09:26:00Z</cp:lastPrinted>
  <dcterms:modified xmlns:xsi="http://www.w3.org/2001/XMLSchema-instance" xsi:type="dcterms:W3CDTF">2018-01-08T09:27:00Z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